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8feb" w14:paraId="c268fe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B33F3C">
        <w:t>2823</w:t>
      </w:r>
      <w:r w:rsidR="00BA373A">
        <w:t>/</w:t>
      </w:r>
      <w:r w:rsidR="00301800">
        <w:t>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B33F3C">
        <w:t>Financijske agencije Regionalni centar Osijek Podružnica Osijek, L. Jagera 3, za pokretanje skraćenog stečajnog postupka  nad dužnikom GEO GRASS d.o.o. za građevinarstvo i usluge, Slakovci, Petra Preradovića 60, MBS: 030159308, OIB: 64102551549</w:t>
      </w:r>
      <w:r w:rsidR="00231648">
        <w:t xml:space="preserve">, dana </w:t>
      </w:r>
      <w:r w:rsidR="001E5A25">
        <w:t>18. siječnja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B33F3C">
        <w:t>GEO GRASS d.o.o. za građevinarstvo i usluge, Slakovci, Petra Preradovića 60, MBS: 030159308, OIB: 64102551549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B33F3C">
        <w:t>Damir Cincar, Osijek, Sv. Ane 15b, OIB: 60464850994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B33F3C">
        <w:t>GEO GRASS d.o.o. za građevinarstvo i usluge, Slakovci, Petra Preradovića 60, MBS: 030159308, OIB: 64102551549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1E5A25">
        <w:t>Osijek</w:t>
      </w:r>
      <w:r>
        <w:t xml:space="preserve">, Podružnica </w:t>
      </w:r>
      <w:r w:rsidR="001E5A25">
        <w:t>Osijek</w:t>
      </w:r>
      <w:r>
        <w:t xml:space="preserve"> podnijela je dana </w:t>
      </w:r>
      <w:r w:rsidR="00B33F3C">
        <w:t>4. studenog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B33F3C">
        <w:t>GEO GRASS d.o.o. za građevinarstvo i usluge, Slakovci, Petra Preradovića 60, MBS: 030159308, OIB: 64102551549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B33F3C">
        <w:t>10. studenog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B33F3C">
        <w:t>2823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</w:t>
      </w:r>
      <w:r w:rsidR="00BA373A">
        <w:t>-</w:t>
      </w:r>
      <w:r w:rsidR="001E5A25">
        <w:t>2</w:t>
      </w:r>
      <w:r w:rsidR="00B33F3C">
        <w:t>823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1E5A25">
        <w:t>18. siječnja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1E5A25">
        <w:t>10/2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E5A25"/>
    <w:rsid w:val="001F71FE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3F3C"/>
    <w:rsid w:val="00B37C1E"/>
    <w:rsid w:val="00B46765"/>
    <w:rsid w:val="00B82754"/>
    <w:rsid w:val="00B87BDD"/>
    <w:rsid w:val="00BA1A5C"/>
    <w:rsid w:val="00BA373A"/>
    <w:rsid w:val="00BE259C"/>
    <w:rsid w:val="00C1697B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F71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71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1F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1F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F71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71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1F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1F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2823</izvorni_sadrzaj>
    <derivirana_varijabla naziv="DomainObject.Predmet.Broj_1">2823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St-2823/2016</izvorni_sadrzaj>
    <derivirana_varijabla naziv="DomainObject.Predmet.OznakaBroj_1">St-2823/2016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GRASS d.o.o. za građevinarstvo i usluge</izvorni_sadrzaj>
    <derivirana_varijabla naziv="DomainObject.Predmet.ProtustrankaFormated_1">  GEO GRASS d.o.o. za građevinarstvo i usluge</derivirana_varijabla>
  </DomainObject.Predmet.ProtustrankaFormated>
  <DomainObject.Predmet.ProtustrankaFormatedOIB>
    <izvorni_sadrzaj>  GEO GRASS d.o.o. za građevinarstvo i usluge, OIB 64102551549</izvorni_sadrzaj>
    <derivirana_varijabla naziv="DomainObject.Predmet.ProtustrankaFormatedOIB_1">  GEO GRASS d.o.o. za građevinarstvo i usluge, OIB 64102551549</derivirana_varijabla>
  </DomainObject.Predmet.ProtustrankaFormatedOIB>
  <DomainObject.Predmet.ProtustrankaFormatedWithAdress>
    <izvorni_sadrzaj> GEO GRASS d.o.o. za građevinarstvo i usluge, Petra Preradovića 60, 32242 Slakovci</izvorni_sadrzaj>
    <derivirana_varijabla naziv="DomainObject.Predmet.ProtustrankaFormatedWithAdress_1"> GEO GRASS d.o.o. za građevinarstvo i usluge, Petra Preradovića 60, 32242 Slakovci</derivirana_varijabla>
  </DomainObject.Predmet.ProtustrankaFormatedWithAdress>
  <DomainObject.Predmet.ProtustrankaFormatedWithAdressOIB>
    <izvorni_sadrzaj> GEO GRASS d.o.o. za građevinarstvo i usluge, OIB 64102551549, Petra Preradovića 60, 32242 Slakovci</izvorni_sadrzaj>
    <derivirana_varijabla naziv="DomainObject.Predmet.ProtustrankaFormatedWithAdressOIB_1"> GEO GRASS d.o.o. za građevinarstvo i usluge, OIB 64102551549, Petra Preradovića 60, 32242 Slakovci</derivirana_varijabla>
  </DomainObject.Predmet.ProtustrankaFormatedWithAdressOIB>
  <DomainObject.Predmet.ProtustrankaWithAdress>
    <izvorni_sadrzaj>GEO GRASS d.o.o. za građevinarstvo i usluge Petra Preradovića 60, 32242 Slakovci</izvorni_sadrzaj>
    <derivirana_varijabla naziv="DomainObject.Predmet.ProtustrankaWithAdress_1">GEO GRASS d.o.o. za građevinarstvo i usluge Petra Preradovića 60, 32242 Slakovci</derivirana_varijabla>
  </DomainObject.Predmet.ProtustrankaWithAdress>
  <DomainObject.Predmet.ProtustrankaWithAdressOIB>
    <izvorni_sadrzaj>GEO GRASS d.o.o. za građevinarstvo i usluge, OIB 64102551549, Petra Preradovića 60, 32242 Slakovci</izvorni_sadrzaj>
    <derivirana_varijabla naziv="DomainObject.Predmet.ProtustrankaWithAdressOIB_1">GEO GRASS d.o.o. za građevinarstvo i usluge, OIB 64102551549, Petra Preradovića 60, 32242 Slakovci</derivirana_varijabla>
  </DomainObject.Predmet.ProtustrankaWithAdressOIB>
  <DomainObject.Predmet.ProtustrankaNazivFormated>
    <izvorni_sadrzaj>GEO GRASS d.o.o. za građevinarstvo i usluge</izvorni_sadrzaj>
    <derivirana_varijabla naziv="DomainObject.Predmet.ProtustrankaNazivFormated_1">GEO GRASS d.o.o. za građevinarstvo i usluge</derivirana_varijabla>
  </DomainObject.Predmet.ProtustrankaNazivFormated>
  <DomainObject.Predmet.ProtustrankaNazivFormatedOIB>
    <izvorni_sadrzaj>GEO GRASS d.o.o. za građevinarstvo i usluge, OIB 64102551549</izvorni_sadrzaj>
    <derivirana_varijabla naziv="DomainObject.Predmet.ProtustrankaNazivFormatedOIB_1">GEO GRASS d.o.o. za građevinarstvo i usluge, OIB 64102551549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 GRASS d.o.o. za građevinarstvo i usluge</item>
    </izvorni_sadrzaj>
    <derivirana_varijabla naziv="DomainObject.Predmet.ProtuStrankaListFormated_1">
      <item>GEO GRASS d.o.o. za građevinarstvo i usluge</item>
    </derivirana_varijabla>
  </DomainObject.Predmet.ProtuStrankaListFormated>
  <DomainObject.Predmet.ProtuStrankaListFormatedOIB>
    <izvorni_sadrzaj>
      <item>GEO GRASS d.o.o. za građevinarstvo i usluge, OIB 64102551549</item>
    </izvorni_sadrzaj>
    <derivirana_varijabla naziv="DomainObject.Predmet.ProtuStrankaListFormatedOIB_1">
      <item>GEO GRASS d.o.o. za građevinarstvo i usluge, OIB 64102551549</item>
    </derivirana_varijabla>
  </DomainObject.Predmet.ProtuStrankaListFormatedOIB>
  <DomainObject.Predmet.ProtuStrankaListFormatedWithAdress>
    <izvorni_sadrzaj>
      <item>GEO GRASS d.o.o. za građevinarstvo i usluge, Petra Preradovića 60, 32242 Slakovci</item>
    </izvorni_sadrzaj>
    <derivirana_varijabla naziv="DomainObject.Predmet.ProtuStrankaListFormatedWithAdress_1">
      <item>GEO GRASS d.o.o. za građevinarstvo i usluge, Petra Preradovića 60, 32242 Slakovci</item>
    </derivirana_varijabla>
  </DomainObject.Predmet.ProtuStrankaListFormatedWithAdress>
  <DomainObject.Predmet.ProtuStrankaListFormatedWithAdressOIB>
    <izvorni_sadrzaj>
      <item>GEO GRASS d.o.o. za građevinarstvo i usluge, OIB 64102551549, Petra Preradovića 60, 32242 Slakovci</item>
    </izvorni_sadrzaj>
    <derivirana_varijabla naziv="DomainObject.Predmet.ProtuStrankaListFormatedWithAdressOIB_1">
      <item>GEO GRASS d.o.o. za građevinarstvo i usluge, OIB 64102551549, Petra Preradovića 60, 32242 Slakovci</item>
    </derivirana_varijabla>
  </DomainObject.Predmet.ProtuStrankaListFormatedWithAdressOIB>
  <DomainObject.Predmet.ProtuStrankaListNazivFormated>
    <izvorni_sadrzaj>
      <item>GEO GRASS d.o.o. za građevinarstvo i usluge</item>
    </izvorni_sadrzaj>
    <derivirana_varijabla naziv="DomainObject.Predmet.ProtuStrankaListNazivFormated_1">
      <item>GEO GRASS d.o.o. za građevinarstvo i usluge</item>
    </derivirana_varijabla>
  </DomainObject.Predmet.ProtuStrankaListNazivFormated>
  <DomainObject.Predmet.ProtuStrankaListNazivFormatedOIB>
    <izvorni_sadrzaj>
      <item>GEO GRASS d.o.o. za građevinarstvo i usluge, OIB 64102551549</item>
    </izvorni_sadrzaj>
    <derivirana_varijabla naziv="DomainObject.Predmet.ProtuStrankaListNazivFormatedOIB_1">
      <item>GEO GRASS d.o.o. za građevinarstvo i usluge, OIB 64102551549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 GRASS d.o.o. za građevinarstvo i usluge</izvorni_sadrzaj>
    <derivirana_varijabla naziv="DomainObject.Predmet.ProtustrankaIDrugi_1">GEO GRASS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 GRASS d.o.o. za građevinarstvo i usluge, OIB 64102551549, Petra Preradovića 60, 32242 Slakovci</izvorni_sadrzaj>
    <derivirana_varijabla naziv="DomainObject.Predmet.ProtustrankaIDrugiAdressOIB_1">GEO GRASS d.o.o. za građevinarstvo i usluge, OIB 64102551549, Petra Preradovića 60,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 GRASS d.o.o. za građevinarstvo i usluge</item>
    </izvorni_sadrzaj>
    <derivirana_varijabla naziv="DomainObject.Predmet.SudioniciListNaziv_1">
      <item>FINA RC OSIJEK</item>
      <item>GEO GRASS d.o.o. za građevinarstvo i usluge</item>
    </derivirana_varijabla>
  </DomainObject.Predmet.SudioniciListNaziv>
  <DomainObject.Predmet.SudioniciListAdressOIB>
    <izvorni_sadrzaj>
      <item>FINA RC OSIJEK, OIB 85821130368</item>
      <item>GEO GRASS d.o.o. za građevinarstvo i usluge, OIB 64102551549, Petra Preradovića 60,32242 Slakovci</item>
    </izvorni_sadrzaj>
    <derivirana_varijabla naziv="DomainObject.Predmet.SudioniciListAdressOIB_1">
      <item>FINA RC OSIJEK, OIB 85821130368</item>
      <item>GEO GRASS d.o.o. za građevinarstvo i usluge, OIB 64102551549, Petra Preradovića 60,32242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64102551549</item>
    </izvorni_sadrzaj>
    <derivirana_varijabla naziv="DomainObject.Predmet.SudioniciListNazivOIB_1">
      <item>, OIB 85821130368</item>
      <item>, OIB 64102551549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609B1A-96FA-4A9D-89D5-D1AF74E20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2260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2017-01-18T10:18:00Z</dcterms:created>
  <dc:creator>korisnik</dc:creator>
  <cp:lastModifiedBy>Žana Bem</cp:lastModifiedBy>
  <cp:lastPrinted>2016-12-21T10:41:00Z</cp:lastPrinted>
  <dcterms:modified xmlns:xsi="http://www.w3.org/2001/XMLSchema-instance" xsi:type="dcterms:W3CDTF">2017-01-18T10:20:00Z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