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520f" w14:paraId="741520f" w:rsidRDefault="00663EE4" w:rsidP="005C2CB8" w:rsidR="005C2CB8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r w:rsidR="005C2CB8">
        <w:rPr>
          <w:rStyle w:val="Naglaeno"/>
        </w:rPr>
        <w:t>Broj 6 St-</w:t>
      </w:r>
      <w:r w:rsidR="00EF6666">
        <w:rPr>
          <w:rStyle w:val="Naglaeno"/>
        </w:rPr>
        <w:t>2150/16-61</w:t>
      </w:r>
    </w:p>
    <w:p w:rsidRDefault="005C2CB8" w:rsidP="005C2CB8" w:rsidR="005C2CB8">
      <w:pPr>
        <w:rPr>
          <w:rStyle w:val="Naglaeno"/>
        </w:rPr>
      </w:pPr>
    </w:p>
    <w:p w:rsidRDefault="005C2CB8" w:rsidP="005C2CB8" w:rsidR="005C2CB8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2CB8" w:rsidP="005C2CB8" w:rsidR="005C2CB8" w:rsidRPr="00D21A2C"/>
    <w:p w:rsidRDefault="005C2CB8" w:rsidP="005C2CB8" w:rsidR="005C2C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C2CB8" w:rsidP="00663EE4" w:rsidR="00D65819" w:rsidRPr="00663E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A1F63" w:rsidR="005A1F63"/>
    <w:p w:rsidRDefault="005A1F63" w:rsidP="005A1F63" w:rsidR="005A1F63" w:rsidRPr="00833F54">
      <w:pPr>
        <w:pStyle w:val="Naslov2"/>
        <w:rPr>
          <w:b w:val="false"/>
        </w:rPr>
      </w:pPr>
      <w:r w:rsidRPr="00833F54">
        <w:rPr>
          <w:b w:val="false"/>
        </w:rPr>
        <w:t>Z A P I S N I K</w:t>
      </w:r>
    </w:p>
    <w:p w:rsidRDefault="005A1F63" w:rsidP="005A1F63" w:rsidR="005A1F63"/>
    <w:p w:rsidRDefault="005A1F63" w:rsidP="005A1F63" w:rsidR="005A1F63"/>
    <w:p w:rsidRDefault="00973C73" w:rsidP="00EC5097" w:rsidR="005A1F63" w:rsidRPr="00925891">
      <w:pPr>
        <w:jc w:val="both"/>
      </w:pPr>
      <w:r>
        <w:t>sa ročišta za utvrđivanje vrijednosti nekretnina</w:t>
      </w:r>
      <w:r w:rsidR="00C612B2">
        <w:t xml:space="preserve"> u</w:t>
      </w:r>
      <w:r w:rsidR="005A1F63">
        <w:t xml:space="preserve"> stečajno</w:t>
      </w:r>
      <w:r w:rsidR="00C612B2">
        <w:t>m</w:t>
      </w:r>
      <w:r w:rsidR="005A1F63">
        <w:t xml:space="preserve"> postupk</w:t>
      </w:r>
      <w:r w:rsidR="00C612B2">
        <w:t>u</w:t>
      </w:r>
      <w:r w:rsidR="005A1F63">
        <w:t xml:space="preserve"> nad dužnikom:</w:t>
      </w:r>
      <w:r w:rsidR="009A7C1F" w:rsidRPr="009A7C1F">
        <w:rPr>
          <w:b/>
        </w:rPr>
        <w:t xml:space="preserve"> </w:t>
      </w:r>
      <w:r w:rsidR="00EF6666">
        <w:rPr>
          <w:b/>
        </w:rPr>
        <w:t xml:space="preserve">MADŽAR d.o.o. „u stečaju“ Osijek, Krndije 29, OIB: 11861163203, MBS: 030045389 </w:t>
      </w:r>
      <w:r w:rsidR="005A1F63" w:rsidRPr="000552C3">
        <w:t>održanog</w:t>
      </w:r>
      <w:r w:rsidR="005A1F63">
        <w:t xml:space="preserve"> u prostorijama Trgovačkog suda u Osijeku, dana </w:t>
      </w:r>
      <w:r w:rsidR="00EF6666">
        <w:t>6. lipnja 2018</w:t>
      </w:r>
      <w:r w:rsidR="000961A5" w:rsidRPr="00925891">
        <w:t>.</w:t>
      </w:r>
      <w:r w:rsidR="005A1F63" w:rsidRPr="00925891">
        <w:t xml:space="preserve"> godine.</w:t>
      </w:r>
    </w:p>
    <w:p w:rsidRDefault="005A1F63" w:rsidP="005A1F63" w:rsidR="005A1F63" w:rsidRPr="00925891">
      <w:pPr>
        <w:jc w:val="both"/>
      </w:pPr>
    </w:p>
    <w:p w:rsidRDefault="005A1F63" w:rsidP="005A1F63" w:rsidR="005A1F63">
      <w:pPr>
        <w:jc w:val="both"/>
        <w:rPr>
          <w:b/>
        </w:rPr>
      </w:pPr>
    </w:p>
    <w:p w:rsidRDefault="005A1F63" w:rsidP="00EC5097" w:rsidR="005A1F63">
      <w:pPr>
        <w:jc w:val="both"/>
        <w:rPr>
          <w:b/>
          <w:u w:val="single"/>
        </w:rPr>
      </w:pPr>
      <w:r>
        <w:rPr>
          <w:b/>
          <w:u w:val="single"/>
        </w:rPr>
        <w:t>NAZOČNI OD STRANE SUDA:</w:t>
      </w:r>
    </w:p>
    <w:p w:rsidRDefault="00B20A61" w:rsidP="00DD0941" w:rsidR="005A1F63">
      <w:pPr>
        <w:numPr>
          <w:ilvl w:val="0"/>
          <w:numId w:val="1"/>
        </w:numPr>
        <w:jc w:val="both"/>
      </w:pPr>
      <w:r>
        <w:t>Nada Roso</w:t>
      </w:r>
      <w:r w:rsidR="005A1F63">
        <w:t>, stečajn</w:t>
      </w:r>
      <w:r>
        <w:t>a</w:t>
      </w:r>
      <w:r w:rsidR="005A1F63">
        <w:t xml:space="preserve"> su</w:t>
      </w:r>
      <w:r>
        <w:t>tkinja</w:t>
      </w:r>
    </w:p>
    <w:p w:rsidRDefault="00B20A61" w:rsidP="005A1F63" w:rsidR="005A1F63">
      <w:pPr>
        <w:numPr>
          <w:ilvl w:val="0"/>
          <w:numId w:val="1"/>
        </w:numPr>
        <w:jc w:val="both"/>
      </w:pPr>
      <w:r>
        <w:t>Danijela Sekulić</w:t>
      </w:r>
      <w:r w:rsidR="009A7C1F">
        <w:t>, zapisničar</w:t>
      </w:r>
    </w:p>
    <w:p w:rsidRDefault="006E1A63" w:rsidP="007D39D5" w:rsidR="006E1A63">
      <w:pPr>
        <w:ind w:left="720"/>
        <w:jc w:val="both"/>
      </w:pPr>
    </w:p>
    <w:p w:rsidRDefault="005A1F63" w:rsidP="00EC5097" w:rsidR="005A1F63">
      <w:pPr>
        <w:jc w:val="center"/>
        <w:rPr>
          <w:b/>
        </w:rPr>
      </w:pPr>
      <w:r>
        <w:rPr>
          <w:b/>
        </w:rPr>
        <w:t xml:space="preserve">Početak u </w:t>
      </w:r>
      <w:r w:rsidR="00925891">
        <w:rPr>
          <w:b/>
        </w:rPr>
        <w:t>10</w:t>
      </w:r>
      <w:r w:rsidR="00406253">
        <w:rPr>
          <w:b/>
        </w:rPr>
        <w:t>,</w:t>
      </w:r>
      <w:r w:rsidR="00973C73">
        <w:rPr>
          <w:b/>
        </w:rPr>
        <w:t>45</w:t>
      </w:r>
      <w:r>
        <w:rPr>
          <w:b/>
        </w:rPr>
        <w:t xml:space="preserve"> sati.</w:t>
      </w:r>
    </w:p>
    <w:p w:rsidRDefault="005A1F63" w:rsidP="005A1F63" w:rsidR="005A1F63">
      <w:pPr>
        <w:jc w:val="center"/>
        <w:rPr>
          <w:b/>
        </w:rPr>
      </w:pPr>
    </w:p>
    <w:p w:rsidRDefault="00A777F2" w:rsidP="005A1F63" w:rsidR="00A777F2">
      <w:pPr>
        <w:jc w:val="center"/>
        <w:rPr>
          <w:b/>
        </w:rPr>
      </w:pPr>
    </w:p>
    <w:p w:rsidRDefault="00A777F2" w:rsidP="00663EE4" w:rsidR="00663EE4">
      <w:pPr>
        <w:ind w:firstLine="708"/>
        <w:jc w:val="both"/>
      </w:pPr>
      <w:r>
        <w:t xml:space="preserve">Utvrđuje se da </w:t>
      </w:r>
      <w:r w:rsidR="00663EE4">
        <w:t>na ročište za utvrđivanje vrijednosti nekretnine stečajnog dužnika</w:t>
      </w:r>
      <w:r w:rsidR="00973C73">
        <w:t xml:space="preserve"> </w:t>
      </w:r>
      <w:r w:rsidR="00663EE4">
        <w:t>nije pristupio</w:t>
      </w:r>
      <w:r w:rsidR="00973C73">
        <w:t xml:space="preserve"> stečajni upravitelj </w:t>
      </w:r>
      <w:r w:rsidR="00EF6666">
        <w:t>Zorislav Novoselac</w:t>
      </w:r>
      <w:r w:rsidR="00750DE0">
        <w:t xml:space="preserve"> te</w:t>
      </w:r>
      <w:r w:rsidR="00663EE4">
        <w:t xml:space="preserve"> je telefonskim putem izvijestio sud da nije u mogućnosti pristupiti na današnje ročište iz razloga što je nepredviđeno produžen kazneni postupak na Županijskom sudu u Osijeku u kojem postupku zastupa stranku te isti ne može napustiti.</w:t>
      </w: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  <w:r>
        <w:t>Sud donosi</w:t>
      </w:r>
    </w:p>
    <w:p w:rsidRDefault="00663EE4" w:rsidP="00EC5097" w:rsidR="00663EE4">
      <w:pPr>
        <w:ind w:firstLine="708"/>
        <w:jc w:val="both"/>
      </w:pPr>
    </w:p>
    <w:p w:rsidRDefault="00663EE4" w:rsidP="00663EE4" w:rsidR="00663EE4">
      <w:pPr>
        <w:ind w:firstLine="708"/>
        <w:jc w:val="center"/>
      </w:pPr>
      <w:r>
        <w:t>r j e š e n j e</w:t>
      </w:r>
    </w:p>
    <w:p w:rsidRDefault="00663EE4" w:rsidP="00663EE4" w:rsidR="00663EE4">
      <w:pPr>
        <w:ind w:firstLine="708"/>
        <w:jc w:val="center"/>
      </w:pPr>
    </w:p>
    <w:p w:rsidRDefault="00663EE4" w:rsidP="00663EE4" w:rsidR="00663EE4">
      <w:pPr>
        <w:pStyle w:val="Odlomakpopisa"/>
        <w:numPr>
          <w:ilvl w:val="0"/>
          <w:numId w:val="20"/>
        </w:numPr>
      </w:pPr>
      <w:r>
        <w:t>Današnje ročište se odgađa a slijedeće se zakazuje za 20. lipanj 2018. g. u 9,45 sati na koje se pozivaju vjerovnici i stečajni upravitelj Zorislav Novoselac dostavom ovog Zapisnika putem e-ogl. pl. sudova.</w:t>
      </w:r>
    </w:p>
    <w:p w:rsidRDefault="00663EE4" w:rsidP="00663EE4" w:rsidR="00663EE4">
      <w:pPr>
        <w:pStyle w:val="Odlomakpopisa"/>
        <w:numPr>
          <w:ilvl w:val="0"/>
          <w:numId w:val="20"/>
        </w:numPr>
      </w:pPr>
      <w:r>
        <w:t>R-20.6.</w:t>
      </w:r>
    </w:p>
    <w:p w:rsidRDefault="00663EE4" w:rsidP="00EC5097" w:rsidR="00663EE4">
      <w:pPr>
        <w:ind w:firstLine="708"/>
        <w:jc w:val="both"/>
      </w:pPr>
    </w:p>
    <w:p w:rsidRDefault="00663EE4" w:rsidP="00663EE4" w:rsidR="00663EE4">
      <w:pPr>
        <w:ind w:firstLine="708"/>
        <w:jc w:val="center"/>
      </w:pPr>
      <w:r>
        <w:t>Dovršeno u 11,00 sati.</w:t>
      </w:r>
    </w:p>
    <w:p w:rsidRDefault="00663EE4" w:rsidP="00663EE4" w:rsidR="00663EE4">
      <w:pPr>
        <w:ind w:firstLine="708"/>
        <w:jc w:val="both"/>
      </w:pPr>
      <w:r>
        <w:t xml:space="preserve">                                                                        </w:t>
      </w:r>
    </w:p>
    <w:p w:rsidRDefault="00663EE4" w:rsidP="00663EE4" w:rsidR="00663EE4">
      <w:pPr>
        <w:ind w:firstLine="708"/>
        <w:jc w:val="both"/>
      </w:pPr>
      <w:r>
        <w:t>STEČAJNA SUTKINJA</w:t>
      </w:r>
    </w:p>
    <w:p w:rsidRDefault="00663EE4" w:rsidP="00663EE4" w:rsidR="00663EE4">
      <w:pPr>
        <w:jc w:val="both"/>
      </w:pPr>
    </w:p>
    <w:p w:rsidRDefault="00663EE4" w:rsidP="00663EE4" w:rsidR="00663EE4">
      <w:pPr>
        <w:ind w:firstLine="708"/>
        <w:jc w:val="both"/>
      </w:pPr>
      <w:r>
        <w:t xml:space="preserve">                                                                                               STEČAJNI UPRAVITELJ</w:t>
      </w:r>
    </w:p>
    <w:p w:rsidRDefault="00663EE4" w:rsidP="00663EE4" w:rsidR="00663EE4">
      <w:pPr>
        <w:ind w:firstLine="708"/>
        <w:jc w:val="both"/>
      </w:pPr>
      <w:r>
        <w:t xml:space="preserve">                                                                                                                         </w:t>
      </w:r>
    </w:p>
    <w:p w:rsidRDefault="00663EE4" w:rsidP="00663EE4" w:rsidR="00663EE4">
      <w:pPr>
        <w:ind w:firstLine="708"/>
        <w:jc w:val="center"/>
      </w:pPr>
      <w:r>
        <w:t>ZAPISNIČAR                     VJEROVNICI</w:t>
      </w: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663EE4" w:rsidP="00EC5097" w:rsidR="00663EE4">
      <w:pPr>
        <w:ind w:firstLine="708"/>
        <w:jc w:val="both"/>
      </w:pPr>
    </w:p>
    <w:p w:rsidRDefault="00A777F2" w:rsidP="00A777F2" w:rsidR="00A777F2">
      <w:pPr>
        <w:ind w:firstLine="708"/>
        <w:jc w:val="both"/>
      </w:pPr>
    </w:p>
    <w:p w:rsidRDefault="00D61F30" w:rsidP="00D61F30" w:rsidR="00D61F30">
      <w:pPr>
        <w:pStyle w:val="Tijeloteksta"/>
        <w:rPr>
          <w:b/>
        </w:rPr>
      </w:pPr>
    </w:p>
    <w:sectPr w:rsidR="00D61F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613" w:rsidR="00D33613">
      <w:r>
        <w:separator/>
      </w:r>
    </w:p>
  </w:endnote>
  <w:endnote w:id="0" w:type="continuationSeparator">
    <w:p w:rsidRDefault="00D33613" w:rsidR="00D3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613" w:rsidR="00D33613">
      <w:r>
        <w:separator/>
      </w:r>
    </w:p>
  </w:footnote>
  <w:footnote w:id="0" w:type="continuationSeparator">
    <w:p w:rsidRDefault="00D33613" w:rsidR="00D33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630" w:rsidR="000E4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4630" w:rsidR="000E4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630" w:rsidR="000E4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E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4630" w:rsidR="000E4630">
    <w:pPr>
      <w:pStyle w:val="Zaglavlje"/>
    </w:pPr>
  </w:p>
  <w:p w:rsidRDefault="000E4630" w:rsidP="00FD7299" w:rsidR="000E4630">
    <w:pPr>
      <w:pStyle w:val="Zaglavlje"/>
      <w:jc w:val="right"/>
    </w:pPr>
  </w:p>
  <w:p w:rsidRDefault="000E4630" w:rsidP="002156BE" w:rsidR="002156BE">
    <w:pPr>
      <w:jc w:val="right"/>
      <w:rPr>
        <w:rStyle w:val="Naglaeno"/>
      </w:rPr>
    </w:pPr>
    <w:r>
      <w:tab/>
    </w:r>
    <w:r>
      <w:tab/>
    </w:r>
    <w:r w:rsidR="002156BE">
      <w:rPr>
        <w:rStyle w:val="Naglaeno"/>
      </w:rPr>
      <w:t xml:space="preserve">          Broj 6 St-2150/16-61</w:t>
    </w:r>
  </w:p>
  <w:p w:rsidRDefault="000E4630" w:rsidP="005824BB" w:rsidR="000E463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630" w:rsidR="000E4630">
    <w:pPr>
      <w:pStyle w:val="Zaglavlje"/>
    </w:pPr>
    <w:r>
      <w:tab/>
    </w:r>
    <w:r>
      <w:tab/>
    </w:r>
  </w:p>
  <w:p w:rsidRDefault="000E4630" w:rsidR="000E4630">
    <w:pPr>
      <w:pStyle w:val="Zaglavlje"/>
    </w:pPr>
  </w:p>
  <w:p w:rsidRDefault="000E4630" w:rsidR="000E4630">
    <w:pPr>
      <w:pStyle w:val="Zaglavlje"/>
    </w:pPr>
    <w:r>
      <w:tab/>
    </w:r>
    <w:r>
      <w:tab/>
    </w:r>
  </w:p>
  <w:p w:rsidRDefault="000E4630" w:rsidR="000E46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Cambria" w:ascii="Cambria"/>
      </w:rPr>
    </w:lvl>
  </w:abstractNum>
  <w:abstractNum w:abstractNumId="1">
    <w:nsid w:val="07020D85"/>
    <w:multiLevelType w:val="hybridMultilevel"/>
    <w:tmpl w:val="4C523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C85A37"/>
    <w:multiLevelType w:val="hybridMultilevel"/>
    <w:tmpl w:val="256C0FB0"/>
    <w:lvl w:tplc="ACB06208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B730929"/>
    <w:multiLevelType w:val="hybridMultilevel"/>
    <w:tmpl w:val="70C48E68"/>
    <w:lvl w:tplc="2F5079D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6906CD4"/>
    <w:multiLevelType w:val="hybridMultilevel"/>
    <w:tmpl w:val="29202214"/>
    <w:lvl w:tplc="A5846A0A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F875907"/>
    <w:multiLevelType w:val="hybridMultilevel"/>
    <w:tmpl w:val="5A864AAA"/>
    <w:lvl w:tplc="62D4C63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9755FEA"/>
    <w:multiLevelType w:val="hybridMultilevel"/>
    <w:tmpl w:val="7D5825A6"/>
    <w:lvl w:tplc="B818EAA2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D29DB"/>
    <w:multiLevelType w:val="hybridMultilevel"/>
    <w:tmpl w:val="3BFA474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C19E0"/>
    <w:multiLevelType w:val="hybridMultilevel"/>
    <w:tmpl w:val="F2821224"/>
    <w:lvl w:tplc="5D6C76C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0533D1"/>
    <w:multiLevelType w:val="hybridMultilevel"/>
    <w:tmpl w:val="613CA4DC"/>
    <w:lvl w:tplc="860293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8095DD2"/>
    <w:multiLevelType w:val="hybridMultilevel"/>
    <w:tmpl w:val="592695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496E9724" w:ilvl="1">
      <w:numFmt w:val="bullet"/>
      <w:lvlText w:val="–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plc="FED48F1A" w:ilvl="2">
      <w:numFmt w:val="bullet"/>
      <w:lvlText w:val="-"/>
      <w:lvlJc w:val="left"/>
      <w:pPr>
        <w:ind w:hanging="360" w:left="2160"/>
      </w:pPr>
      <w:rPr>
        <w:rFonts w:cs="Times New Roman" w:eastAsia="Calibri" w:hAnsi="Times New Roman" w:ascii="Times New Roman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83F163E"/>
    <w:multiLevelType w:val="hybridMultilevel"/>
    <w:tmpl w:val="58CAC5AE"/>
    <w:lvl w:tplc="1164A354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4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704AC7"/>
    <w:multiLevelType w:val="hybridMultilevel"/>
    <w:tmpl w:val="F6E437E4"/>
    <w:lvl w:tplc="42B0EB6C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EastAsia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F9331B9"/>
    <w:multiLevelType w:val="hybridMultilevel"/>
    <w:tmpl w:val="58E22BA6"/>
    <w:lvl w:tplc="5C2454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D51DB0"/>
    <w:multiLevelType w:val="hybridMultilevel"/>
    <w:tmpl w:val="6CE4BEA8"/>
    <w:lvl w:tplc="BDDEA1A2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9">
    <w:nsid w:val="7B0E0AD8"/>
    <w:multiLevelType w:val="hybridMultilevel"/>
    <w:tmpl w:val="4B2C40E4"/>
    <w:lvl w:tplc="56DA6E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7"/>
  </w:num>
  <w:num w:numId="2">
    <w:abstractNumId w:val="2"/>
  </w:num>
  <w:num w:numId="3">
    <w:abstractNumId w:val="1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6"/>
  </w:num>
  <w:num w:numId="11">
    <w:abstractNumId w:val="19"/>
  </w:num>
  <w:num w:numId="1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9"/>
  </w:num>
  <w:num w:numId="18">
    <w:abstractNumId w:val="4"/>
  </w:num>
  <w:num w:numId="19">
    <w:abstractNumId w:val="10"/>
  </w:num>
  <w:num w:numId="20">
    <w:abstractNumId w:val="1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10B90"/>
    <w:rsid w:val="00022D51"/>
    <w:rsid w:val="00023999"/>
    <w:rsid w:val="00026951"/>
    <w:rsid w:val="00031021"/>
    <w:rsid w:val="00033FB1"/>
    <w:rsid w:val="00040606"/>
    <w:rsid w:val="0004239E"/>
    <w:rsid w:val="00046DC2"/>
    <w:rsid w:val="00051DA9"/>
    <w:rsid w:val="00053743"/>
    <w:rsid w:val="000552C3"/>
    <w:rsid w:val="00055984"/>
    <w:rsid w:val="00061F5D"/>
    <w:rsid w:val="0006268E"/>
    <w:rsid w:val="00066C7F"/>
    <w:rsid w:val="0006744C"/>
    <w:rsid w:val="0007714D"/>
    <w:rsid w:val="000812DF"/>
    <w:rsid w:val="000843BC"/>
    <w:rsid w:val="00084965"/>
    <w:rsid w:val="000950FC"/>
    <w:rsid w:val="000961A5"/>
    <w:rsid w:val="000B2022"/>
    <w:rsid w:val="000B61E6"/>
    <w:rsid w:val="000B6447"/>
    <w:rsid w:val="000C23DD"/>
    <w:rsid w:val="000D2A52"/>
    <w:rsid w:val="000D2D82"/>
    <w:rsid w:val="000E109E"/>
    <w:rsid w:val="000E222D"/>
    <w:rsid w:val="000E4630"/>
    <w:rsid w:val="000E5A38"/>
    <w:rsid w:val="000E7B7B"/>
    <w:rsid w:val="000F088A"/>
    <w:rsid w:val="000F2BBF"/>
    <w:rsid w:val="000F2BF4"/>
    <w:rsid w:val="000F30F2"/>
    <w:rsid w:val="000F36F7"/>
    <w:rsid w:val="000F64A4"/>
    <w:rsid w:val="000F7D5E"/>
    <w:rsid w:val="00116BBE"/>
    <w:rsid w:val="00120669"/>
    <w:rsid w:val="001238AA"/>
    <w:rsid w:val="001242A5"/>
    <w:rsid w:val="001249A5"/>
    <w:rsid w:val="0013376F"/>
    <w:rsid w:val="00135907"/>
    <w:rsid w:val="00142390"/>
    <w:rsid w:val="0014453D"/>
    <w:rsid w:val="00146C35"/>
    <w:rsid w:val="001500FC"/>
    <w:rsid w:val="001526CF"/>
    <w:rsid w:val="001601F0"/>
    <w:rsid w:val="00165D2B"/>
    <w:rsid w:val="0017719D"/>
    <w:rsid w:val="00177A6B"/>
    <w:rsid w:val="001812F9"/>
    <w:rsid w:val="001822B4"/>
    <w:rsid w:val="00185B65"/>
    <w:rsid w:val="00195187"/>
    <w:rsid w:val="001A0419"/>
    <w:rsid w:val="001A1874"/>
    <w:rsid w:val="001A2F6F"/>
    <w:rsid w:val="001B01CE"/>
    <w:rsid w:val="001B6BB6"/>
    <w:rsid w:val="001C2112"/>
    <w:rsid w:val="001D05ED"/>
    <w:rsid w:val="001D20F5"/>
    <w:rsid w:val="001D3FF1"/>
    <w:rsid w:val="001D6C60"/>
    <w:rsid w:val="001E07BB"/>
    <w:rsid w:val="001E14E4"/>
    <w:rsid w:val="001E4468"/>
    <w:rsid w:val="001F1A07"/>
    <w:rsid w:val="001F2D2C"/>
    <w:rsid w:val="001F54B7"/>
    <w:rsid w:val="001F54D7"/>
    <w:rsid w:val="00205A3D"/>
    <w:rsid w:val="00210B23"/>
    <w:rsid w:val="002110CE"/>
    <w:rsid w:val="00214EE5"/>
    <w:rsid w:val="002156BE"/>
    <w:rsid w:val="002160DE"/>
    <w:rsid w:val="002248D3"/>
    <w:rsid w:val="00241E05"/>
    <w:rsid w:val="00243E63"/>
    <w:rsid w:val="0024713A"/>
    <w:rsid w:val="00247918"/>
    <w:rsid w:val="00251CFF"/>
    <w:rsid w:val="00252412"/>
    <w:rsid w:val="002608E6"/>
    <w:rsid w:val="002670E0"/>
    <w:rsid w:val="0027441F"/>
    <w:rsid w:val="00274706"/>
    <w:rsid w:val="00284005"/>
    <w:rsid w:val="00296C00"/>
    <w:rsid w:val="002A3BED"/>
    <w:rsid w:val="002A4051"/>
    <w:rsid w:val="002A60CA"/>
    <w:rsid w:val="002C464E"/>
    <w:rsid w:val="002C549E"/>
    <w:rsid w:val="002C691D"/>
    <w:rsid w:val="002D15D2"/>
    <w:rsid w:val="002D1F57"/>
    <w:rsid w:val="002D5220"/>
    <w:rsid w:val="002D6DED"/>
    <w:rsid w:val="002F0305"/>
    <w:rsid w:val="002F10BA"/>
    <w:rsid w:val="002F27D7"/>
    <w:rsid w:val="002F47C5"/>
    <w:rsid w:val="0030310C"/>
    <w:rsid w:val="003051B1"/>
    <w:rsid w:val="00305383"/>
    <w:rsid w:val="003070AF"/>
    <w:rsid w:val="00311881"/>
    <w:rsid w:val="003119C3"/>
    <w:rsid w:val="003170D3"/>
    <w:rsid w:val="00317B63"/>
    <w:rsid w:val="00320268"/>
    <w:rsid w:val="00325BB9"/>
    <w:rsid w:val="00325F56"/>
    <w:rsid w:val="00331027"/>
    <w:rsid w:val="0033462F"/>
    <w:rsid w:val="0033513E"/>
    <w:rsid w:val="003376E9"/>
    <w:rsid w:val="00340B0F"/>
    <w:rsid w:val="00341941"/>
    <w:rsid w:val="00343D07"/>
    <w:rsid w:val="00345AAC"/>
    <w:rsid w:val="00346DFC"/>
    <w:rsid w:val="003618D0"/>
    <w:rsid w:val="003645A4"/>
    <w:rsid w:val="00364ED9"/>
    <w:rsid w:val="00374302"/>
    <w:rsid w:val="00384EEE"/>
    <w:rsid w:val="0039305C"/>
    <w:rsid w:val="003A0214"/>
    <w:rsid w:val="003A482C"/>
    <w:rsid w:val="003A4A0E"/>
    <w:rsid w:val="003B02EB"/>
    <w:rsid w:val="003B0E10"/>
    <w:rsid w:val="003C42BE"/>
    <w:rsid w:val="003C50DA"/>
    <w:rsid w:val="003D29DD"/>
    <w:rsid w:val="003D348D"/>
    <w:rsid w:val="003E730C"/>
    <w:rsid w:val="003F366F"/>
    <w:rsid w:val="003F3A30"/>
    <w:rsid w:val="003F46C6"/>
    <w:rsid w:val="003F7B0F"/>
    <w:rsid w:val="004015E3"/>
    <w:rsid w:val="00401866"/>
    <w:rsid w:val="00405B74"/>
    <w:rsid w:val="0040612F"/>
    <w:rsid w:val="00406253"/>
    <w:rsid w:val="004062B6"/>
    <w:rsid w:val="0041347F"/>
    <w:rsid w:val="00425AD8"/>
    <w:rsid w:val="00425D3D"/>
    <w:rsid w:val="004276B7"/>
    <w:rsid w:val="00431ED2"/>
    <w:rsid w:val="004420AA"/>
    <w:rsid w:val="004467E1"/>
    <w:rsid w:val="004510EC"/>
    <w:rsid w:val="00451423"/>
    <w:rsid w:val="00463B01"/>
    <w:rsid w:val="004669D5"/>
    <w:rsid w:val="00471412"/>
    <w:rsid w:val="00477CAB"/>
    <w:rsid w:val="00480A12"/>
    <w:rsid w:val="0049631D"/>
    <w:rsid w:val="004A4543"/>
    <w:rsid w:val="004B01AA"/>
    <w:rsid w:val="004B47FD"/>
    <w:rsid w:val="004B782A"/>
    <w:rsid w:val="004C5877"/>
    <w:rsid w:val="004C70E3"/>
    <w:rsid w:val="004D7E48"/>
    <w:rsid w:val="004F2CB3"/>
    <w:rsid w:val="004F5AC1"/>
    <w:rsid w:val="004F77D0"/>
    <w:rsid w:val="00502858"/>
    <w:rsid w:val="00515C15"/>
    <w:rsid w:val="00520075"/>
    <w:rsid w:val="00520F05"/>
    <w:rsid w:val="00522EA2"/>
    <w:rsid w:val="00523ED3"/>
    <w:rsid w:val="00530586"/>
    <w:rsid w:val="005321C3"/>
    <w:rsid w:val="00532651"/>
    <w:rsid w:val="005362E9"/>
    <w:rsid w:val="005400CC"/>
    <w:rsid w:val="005445A4"/>
    <w:rsid w:val="00545230"/>
    <w:rsid w:val="00550F49"/>
    <w:rsid w:val="005537BC"/>
    <w:rsid w:val="005539AB"/>
    <w:rsid w:val="00553D58"/>
    <w:rsid w:val="00560CE9"/>
    <w:rsid w:val="0056566B"/>
    <w:rsid w:val="005711FB"/>
    <w:rsid w:val="005721D9"/>
    <w:rsid w:val="0058219C"/>
    <w:rsid w:val="005824BB"/>
    <w:rsid w:val="00584C9F"/>
    <w:rsid w:val="0059377F"/>
    <w:rsid w:val="005949FC"/>
    <w:rsid w:val="00594BDB"/>
    <w:rsid w:val="005A1F63"/>
    <w:rsid w:val="005A27A0"/>
    <w:rsid w:val="005A3703"/>
    <w:rsid w:val="005B1C6D"/>
    <w:rsid w:val="005B5E91"/>
    <w:rsid w:val="005B6026"/>
    <w:rsid w:val="005B760C"/>
    <w:rsid w:val="005B77E2"/>
    <w:rsid w:val="005C2230"/>
    <w:rsid w:val="005C2C63"/>
    <w:rsid w:val="005C2CB8"/>
    <w:rsid w:val="005D0159"/>
    <w:rsid w:val="005D2A49"/>
    <w:rsid w:val="005D4BA1"/>
    <w:rsid w:val="005D53C0"/>
    <w:rsid w:val="005D7013"/>
    <w:rsid w:val="005F348F"/>
    <w:rsid w:val="0060460C"/>
    <w:rsid w:val="00607C72"/>
    <w:rsid w:val="006109CA"/>
    <w:rsid w:val="0061338A"/>
    <w:rsid w:val="006145B9"/>
    <w:rsid w:val="00620754"/>
    <w:rsid w:val="00625621"/>
    <w:rsid w:val="006342A5"/>
    <w:rsid w:val="00641653"/>
    <w:rsid w:val="0064690F"/>
    <w:rsid w:val="0065346F"/>
    <w:rsid w:val="00663EE4"/>
    <w:rsid w:val="006674B7"/>
    <w:rsid w:val="00675108"/>
    <w:rsid w:val="00683F82"/>
    <w:rsid w:val="00697AE7"/>
    <w:rsid w:val="006A2467"/>
    <w:rsid w:val="006B227D"/>
    <w:rsid w:val="006B3177"/>
    <w:rsid w:val="006B3AD4"/>
    <w:rsid w:val="006B3F10"/>
    <w:rsid w:val="006B7B4F"/>
    <w:rsid w:val="006B7BA9"/>
    <w:rsid w:val="006C3FF7"/>
    <w:rsid w:val="006C7695"/>
    <w:rsid w:val="006D0B5A"/>
    <w:rsid w:val="006D4ABC"/>
    <w:rsid w:val="006E1A63"/>
    <w:rsid w:val="006E2CA1"/>
    <w:rsid w:val="006E35A8"/>
    <w:rsid w:val="006E6DD6"/>
    <w:rsid w:val="006F2E46"/>
    <w:rsid w:val="007029FE"/>
    <w:rsid w:val="00712548"/>
    <w:rsid w:val="00713748"/>
    <w:rsid w:val="00716A27"/>
    <w:rsid w:val="00717782"/>
    <w:rsid w:val="00724EFD"/>
    <w:rsid w:val="00740282"/>
    <w:rsid w:val="00745A64"/>
    <w:rsid w:val="00750DE0"/>
    <w:rsid w:val="00753EC7"/>
    <w:rsid w:val="00766952"/>
    <w:rsid w:val="007707A3"/>
    <w:rsid w:val="00771894"/>
    <w:rsid w:val="00772CFC"/>
    <w:rsid w:val="00773713"/>
    <w:rsid w:val="00775BCD"/>
    <w:rsid w:val="00776205"/>
    <w:rsid w:val="00777BC8"/>
    <w:rsid w:val="00782026"/>
    <w:rsid w:val="00787ABC"/>
    <w:rsid w:val="007969E3"/>
    <w:rsid w:val="007A051D"/>
    <w:rsid w:val="007A1E9C"/>
    <w:rsid w:val="007A33EE"/>
    <w:rsid w:val="007A3792"/>
    <w:rsid w:val="007A71CE"/>
    <w:rsid w:val="007B1B38"/>
    <w:rsid w:val="007B275A"/>
    <w:rsid w:val="007C1960"/>
    <w:rsid w:val="007D189D"/>
    <w:rsid w:val="007D39D5"/>
    <w:rsid w:val="007D742C"/>
    <w:rsid w:val="007E189B"/>
    <w:rsid w:val="007E47D9"/>
    <w:rsid w:val="00803B48"/>
    <w:rsid w:val="00803DA8"/>
    <w:rsid w:val="008173CB"/>
    <w:rsid w:val="008212CC"/>
    <w:rsid w:val="00824A4D"/>
    <w:rsid w:val="00830D85"/>
    <w:rsid w:val="00833F54"/>
    <w:rsid w:val="0083552E"/>
    <w:rsid w:val="00840D70"/>
    <w:rsid w:val="008420BF"/>
    <w:rsid w:val="008428D5"/>
    <w:rsid w:val="008446C5"/>
    <w:rsid w:val="008455D0"/>
    <w:rsid w:val="00850595"/>
    <w:rsid w:val="00851BF8"/>
    <w:rsid w:val="00853796"/>
    <w:rsid w:val="00854145"/>
    <w:rsid w:val="0085460D"/>
    <w:rsid w:val="008551AA"/>
    <w:rsid w:val="0086400F"/>
    <w:rsid w:val="00867EF8"/>
    <w:rsid w:val="00877457"/>
    <w:rsid w:val="00880CE3"/>
    <w:rsid w:val="00893FCB"/>
    <w:rsid w:val="008949E5"/>
    <w:rsid w:val="008A1112"/>
    <w:rsid w:val="008A766C"/>
    <w:rsid w:val="008B4C07"/>
    <w:rsid w:val="008B58D2"/>
    <w:rsid w:val="008C244C"/>
    <w:rsid w:val="008C5ECF"/>
    <w:rsid w:val="008D3A0C"/>
    <w:rsid w:val="008D4819"/>
    <w:rsid w:val="008D7CE6"/>
    <w:rsid w:val="008E2939"/>
    <w:rsid w:val="008E3A4B"/>
    <w:rsid w:val="008E43B2"/>
    <w:rsid w:val="008E4603"/>
    <w:rsid w:val="008F1FFD"/>
    <w:rsid w:val="008F34A2"/>
    <w:rsid w:val="009039C8"/>
    <w:rsid w:val="00906525"/>
    <w:rsid w:val="00906CDB"/>
    <w:rsid w:val="00914BC3"/>
    <w:rsid w:val="00917957"/>
    <w:rsid w:val="00925891"/>
    <w:rsid w:val="00942A7D"/>
    <w:rsid w:val="0094567E"/>
    <w:rsid w:val="00945D1C"/>
    <w:rsid w:val="00950A4F"/>
    <w:rsid w:val="009575E9"/>
    <w:rsid w:val="00960617"/>
    <w:rsid w:val="009678B7"/>
    <w:rsid w:val="00967F16"/>
    <w:rsid w:val="009721CE"/>
    <w:rsid w:val="00973C73"/>
    <w:rsid w:val="00977EA7"/>
    <w:rsid w:val="0098513F"/>
    <w:rsid w:val="00985795"/>
    <w:rsid w:val="00991D93"/>
    <w:rsid w:val="00993E25"/>
    <w:rsid w:val="009A0F33"/>
    <w:rsid w:val="009A4A9C"/>
    <w:rsid w:val="009A7C1F"/>
    <w:rsid w:val="009B0071"/>
    <w:rsid w:val="009B09E2"/>
    <w:rsid w:val="009B27CD"/>
    <w:rsid w:val="009B61A2"/>
    <w:rsid w:val="009C3FC1"/>
    <w:rsid w:val="009C7111"/>
    <w:rsid w:val="009E0C44"/>
    <w:rsid w:val="009E6189"/>
    <w:rsid w:val="009F3FB5"/>
    <w:rsid w:val="009F5A8E"/>
    <w:rsid w:val="00A02368"/>
    <w:rsid w:val="00A03DE2"/>
    <w:rsid w:val="00A053CF"/>
    <w:rsid w:val="00A05FD0"/>
    <w:rsid w:val="00A10A17"/>
    <w:rsid w:val="00A25EFA"/>
    <w:rsid w:val="00A302C0"/>
    <w:rsid w:val="00A30DBC"/>
    <w:rsid w:val="00A36436"/>
    <w:rsid w:val="00A41C8E"/>
    <w:rsid w:val="00A429EF"/>
    <w:rsid w:val="00A4400E"/>
    <w:rsid w:val="00A4593F"/>
    <w:rsid w:val="00A50701"/>
    <w:rsid w:val="00A548B8"/>
    <w:rsid w:val="00A56935"/>
    <w:rsid w:val="00A64D50"/>
    <w:rsid w:val="00A706F0"/>
    <w:rsid w:val="00A71894"/>
    <w:rsid w:val="00A777F2"/>
    <w:rsid w:val="00A84712"/>
    <w:rsid w:val="00A9533C"/>
    <w:rsid w:val="00AA7EDD"/>
    <w:rsid w:val="00AB4492"/>
    <w:rsid w:val="00AB4CEA"/>
    <w:rsid w:val="00AB5B38"/>
    <w:rsid w:val="00AC3363"/>
    <w:rsid w:val="00AC6510"/>
    <w:rsid w:val="00AD2A2C"/>
    <w:rsid w:val="00AD4E7A"/>
    <w:rsid w:val="00AD51A4"/>
    <w:rsid w:val="00AE008B"/>
    <w:rsid w:val="00AE1234"/>
    <w:rsid w:val="00AE36F2"/>
    <w:rsid w:val="00B124B8"/>
    <w:rsid w:val="00B133AF"/>
    <w:rsid w:val="00B14F17"/>
    <w:rsid w:val="00B20A61"/>
    <w:rsid w:val="00B23876"/>
    <w:rsid w:val="00B25B5E"/>
    <w:rsid w:val="00B32F05"/>
    <w:rsid w:val="00B35A73"/>
    <w:rsid w:val="00B41EBD"/>
    <w:rsid w:val="00B42ECF"/>
    <w:rsid w:val="00B44895"/>
    <w:rsid w:val="00B513A8"/>
    <w:rsid w:val="00B518E6"/>
    <w:rsid w:val="00B56B3B"/>
    <w:rsid w:val="00B72D0B"/>
    <w:rsid w:val="00B747A3"/>
    <w:rsid w:val="00B74B8E"/>
    <w:rsid w:val="00B76F48"/>
    <w:rsid w:val="00B81D6B"/>
    <w:rsid w:val="00B83CD0"/>
    <w:rsid w:val="00B95335"/>
    <w:rsid w:val="00B970F6"/>
    <w:rsid w:val="00B97B0B"/>
    <w:rsid w:val="00BB038B"/>
    <w:rsid w:val="00BB0A25"/>
    <w:rsid w:val="00BB2959"/>
    <w:rsid w:val="00BB4EE4"/>
    <w:rsid w:val="00BB5688"/>
    <w:rsid w:val="00BB7440"/>
    <w:rsid w:val="00BD0E27"/>
    <w:rsid w:val="00BD2F72"/>
    <w:rsid w:val="00BD2FFA"/>
    <w:rsid w:val="00BD3945"/>
    <w:rsid w:val="00BE20FD"/>
    <w:rsid w:val="00BE2A17"/>
    <w:rsid w:val="00BE380C"/>
    <w:rsid w:val="00BE77EF"/>
    <w:rsid w:val="00BF4623"/>
    <w:rsid w:val="00C03483"/>
    <w:rsid w:val="00C03B69"/>
    <w:rsid w:val="00C069E3"/>
    <w:rsid w:val="00C166D2"/>
    <w:rsid w:val="00C16DF6"/>
    <w:rsid w:val="00C24464"/>
    <w:rsid w:val="00C27F5B"/>
    <w:rsid w:val="00C30E51"/>
    <w:rsid w:val="00C336B8"/>
    <w:rsid w:val="00C34AC8"/>
    <w:rsid w:val="00C376CD"/>
    <w:rsid w:val="00C43DE9"/>
    <w:rsid w:val="00C464F3"/>
    <w:rsid w:val="00C51BEF"/>
    <w:rsid w:val="00C52878"/>
    <w:rsid w:val="00C5393D"/>
    <w:rsid w:val="00C54C95"/>
    <w:rsid w:val="00C6123C"/>
    <w:rsid w:val="00C612B2"/>
    <w:rsid w:val="00C63FC0"/>
    <w:rsid w:val="00C66F88"/>
    <w:rsid w:val="00C70DD9"/>
    <w:rsid w:val="00C7544C"/>
    <w:rsid w:val="00C81666"/>
    <w:rsid w:val="00C82266"/>
    <w:rsid w:val="00C9512F"/>
    <w:rsid w:val="00C96D8A"/>
    <w:rsid w:val="00C975BE"/>
    <w:rsid w:val="00CA674D"/>
    <w:rsid w:val="00CB0FDD"/>
    <w:rsid w:val="00CB300D"/>
    <w:rsid w:val="00CC7C1C"/>
    <w:rsid w:val="00CE044B"/>
    <w:rsid w:val="00CE3465"/>
    <w:rsid w:val="00CF502C"/>
    <w:rsid w:val="00D049A1"/>
    <w:rsid w:val="00D06CA3"/>
    <w:rsid w:val="00D104A0"/>
    <w:rsid w:val="00D1124D"/>
    <w:rsid w:val="00D12D73"/>
    <w:rsid w:val="00D17205"/>
    <w:rsid w:val="00D20E55"/>
    <w:rsid w:val="00D217D2"/>
    <w:rsid w:val="00D252DD"/>
    <w:rsid w:val="00D30B3D"/>
    <w:rsid w:val="00D32E0E"/>
    <w:rsid w:val="00D33613"/>
    <w:rsid w:val="00D37C43"/>
    <w:rsid w:val="00D41B27"/>
    <w:rsid w:val="00D41E79"/>
    <w:rsid w:val="00D47EF4"/>
    <w:rsid w:val="00D52397"/>
    <w:rsid w:val="00D5582E"/>
    <w:rsid w:val="00D61F30"/>
    <w:rsid w:val="00D65819"/>
    <w:rsid w:val="00D75B0F"/>
    <w:rsid w:val="00D827C9"/>
    <w:rsid w:val="00D844FF"/>
    <w:rsid w:val="00D90D97"/>
    <w:rsid w:val="00D91701"/>
    <w:rsid w:val="00D93994"/>
    <w:rsid w:val="00D9479C"/>
    <w:rsid w:val="00D960F7"/>
    <w:rsid w:val="00D97209"/>
    <w:rsid w:val="00DC0A78"/>
    <w:rsid w:val="00DC78E0"/>
    <w:rsid w:val="00DD0941"/>
    <w:rsid w:val="00DD0C29"/>
    <w:rsid w:val="00DD0E1C"/>
    <w:rsid w:val="00DD33BB"/>
    <w:rsid w:val="00DD6B06"/>
    <w:rsid w:val="00DD774F"/>
    <w:rsid w:val="00DE5CEC"/>
    <w:rsid w:val="00E03BE4"/>
    <w:rsid w:val="00E118C7"/>
    <w:rsid w:val="00E20A93"/>
    <w:rsid w:val="00E22D40"/>
    <w:rsid w:val="00E269EC"/>
    <w:rsid w:val="00E308C8"/>
    <w:rsid w:val="00E322D4"/>
    <w:rsid w:val="00E33BD2"/>
    <w:rsid w:val="00E35DFA"/>
    <w:rsid w:val="00E36BDA"/>
    <w:rsid w:val="00E37140"/>
    <w:rsid w:val="00E402CC"/>
    <w:rsid w:val="00E54D88"/>
    <w:rsid w:val="00E66FBF"/>
    <w:rsid w:val="00E735C9"/>
    <w:rsid w:val="00E76925"/>
    <w:rsid w:val="00E810E1"/>
    <w:rsid w:val="00E8451B"/>
    <w:rsid w:val="00E8571B"/>
    <w:rsid w:val="00E91C84"/>
    <w:rsid w:val="00E93183"/>
    <w:rsid w:val="00EA327E"/>
    <w:rsid w:val="00EB109B"/>
    <w:rsid w:val="00EC5097"/>
    <w:rsid w:val="00ED0174"/>
    <w:rsid w:val="00ED1D03"/>
    <w:rsid w:val="00ED5E09"/>
    <w:rsid w:val="00ED5E7B"/>
    <w:rsid w:val="00EE13F6"/>
    <w:rsid w:val="00EE2811"/>
    <w:rsid w:val="00EE7967"/>
    <w:rsid w:val="00EF1239"/>
    <w:rsid w:val="00EF248F"/>
    <w:rsid w:val="00EF4FC1"/>
    <w:rsid w:val="00EF6666"/>
    <w:rsid w:val="00EF7799"/>
    <w:rsid w:val="00F07A8E"/>
    <w:rsid w:val="00F10023"/>
    <w:rsid w:val="00F10C63"/>
    <w:rsid w:val="00F12839"/>
    <w:rsid w:val="00F15C2E"/>
    <w:rsid w:val="00F16B4C"/>
    <w:rsid w:val="00F17F8A"/>
    <w:rsid w:val="00F20E4A"/>
    <w:rsid w:val="00F22A6B"/>
    <w:rsid w:val="00F31532"/>
    <w:rsid w:val="00F32B2C"/>
    <w:rsid w:val="00F35FE6"/>
    <w:rsid w:val="00F3600F"/>
    <w:rsid w:val="00F42DA8"/>
    <w:rsid w:val="00F43091"/>
    <w:rsid w:val="00F43527"/>
    <w:rsid w:val="00F47330"/>
    <w:rsid w:val="00F5133D"/>
    <w:rsid w:val="00F52BEC"/>
    <w:rsid w:val="00F5416D"/>
    <w:rsid w:val="00F65524"/>
    <w:rsid w:val="00F723AF"/>
    <w:rsid w:val="00F73DF2"/>
    <w:rsid w:val="00F759E3"/>
    <w:rsid w:val="00F7644F"/>
    <w:rsid w:val="00F769E9"/>
    <w:rsid w:val="00F82F14"/>
    <w:rsid w:val="00F862C4"/>
    <w:rsid w:val="00F925A4"/>
    <w:rsid w:val="00F9742B"/>
    <w:rsid w:val="00FB15A7"/>
    <w:rsid w:val="00FC39AF"/>
    <w:rsid w:val="00FC66A8"/>
    <w:rsid w:val="00FC7E46"/>
    <w:rsid w:val="00FD0E9C"/>
    <w:rsid w:val="00FD20D7"/>
    <w:rsid w:val="00FD43D2"/>
    <w:rsid w:val="00FD7299"/>
    <w:rsid w:val="00FE150E"/>
    <w:rsid w:val="00FE32CD"/>
    <w:rsid w:val="00FE3A8E"/>
    <w:rsid w:val="00FF4D46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uiPriority="10" w:name="Title"/>
    <w:lsdException w:qFormat="true" w:name="Body Text"/>
    <w:lsdException w:qFormat="true" w:uiPriority="11" w:name="Subtitle"/>
    <w:lsdException w:qFormat="true" w:name="Strong"/>
    <w:lsdException w:qFormat="true" w:uiPriority="20" w:name="Emphasis"/>
    <w:lsdException w:uiPriority="99" w:name="Normal (Web)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07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D7299"/>
    <w:pPr>
      <w:keepNext/>
      <w:keepLines/>
      <w:spacing w:lineRule="auto" w:line="276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zh-CN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D7299"/>
    <w:pPr>
      <w:keepNext/>
      <w:keepLines/>
      <w:spacing w:lineRule="auto" w:line="276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2"/>
      <w:szCs w:val="22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qFormat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F77D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8C5ECF"/>
    <w:pPr>
      <w:ind w:left="720"/>
      <w:contextualSpacing/>
      <w:jc w:val="both"/>
    </w:pPr>
    <w:rPr>
      <w:rFonts w:eastAsia="Calibri"/>
      <w:szCs w:val="22"/>
      <w:lang w:eastAsia="en-US"/>
    </w:rPr>
  </w:style>
  <w:style w:styleId="Istaknuto" w:type="character">
    <w:name w:val="Emphasis"/>
    <w:uiPriority w:val="20"/>
    <w:qFormat/>
    <w:rsid w:val="008E2939"/>
    <w:rPr>
      <w:i/>
      <w:iCs/>
    </w:rPr>
  </w:style>
  <w:style w:styleId="Naglaeno" w:type="character">
    <w:name w:val="Strong"/>
    <w:qFormat/>
    <w:rsid w:val="00777BC8"/>
    <w:rPr>
      <w:b/>
      <w:bCs/>
    </w:rPr>
  </w:style>
  <w:style w:customStyle="true" w:styleId="Tijeloteksta31" w:type="paragraph">
    <w:name w:val="Tijelo teksta 31"/>
    <w:basedOn w:val="Normal"/>
    <w:rsid w:val="00777BC8"/>
    <w:pPr>
      <w:widowControl w:val="false"/>
      <w:suppressAutoHyphens/>
      <w:jc w:val="both"/>
    </w:pPr>
    <w:rPr>
      <w:rFonts w:cs="Tahoma" w:eastAsia="Lucida Sans Unicode"/>
      <w:kern w:val="1"/>
      <w:szCs w:val="20"/>
      <w:lang w:bidi="hi-IN" w:eastAsia="hi-IN"/>
    </w:rPr>
  </w:style>
  <w:style w:styleId="Uvuenotijeloteksta" w:type="paragraph">
    <w:name w:val="Body Text Indent"/>
    <w:basedOn w:val="Normal"/>
    <w:link w:val="UvuenotijelotekstaChar"/>
    <w:rsid w:val="000961A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961A5"/>
    <w:rPr>
      <w:sz w:val="24"/>
      <w:szCs w:val="24"/>
    </w:rPr>
  </w:style>
  <w:style w:styleId="Bezproreda" w:type="paragraph">
    <w:name w:val="No Spacing"/>
    <w:uiPriority w:val="1"/>
    <w:qFormat/>
    <w:rsid w:val="0030310C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D7299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zh-CN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D7299"/>
    <w:rPr>
      <w:rFonts w:cstheme="majorBidi" w:eastAsiaTheme="majorEastAsia" w:hAnsiTheme="majorHAnsi" w:asciiTheme="majorHAnsi"/>
      <w:b/>
      <w:bCs/>
      <w:i/>
      <w:iCs/>
      <w:color w:themeColor="accent1" w:val="4F81BD"/>
      <w:sz w:val="22"/>
      <w:szCs w:val="22"/>
      <w:lang w:eastAsia="zh-CN"/>
    </w:rPr>
  </w:style>
  <w:style w:customStyle="true" w:styleId="Naslov2Char" w:type="character">
    <w:name w:val="Naslov 2 Char"/>
    <w:basedOn w:val="Zadanifontodlomka"/>
    <w:link w:val="Naslov2"/>
    <w:uiPriority w:val="9"/>
    <w:rsid w:val="00FD7299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FD7299"/>
    <w:rPr>
      <w:rFonts w:eastAsia="Calibri"/>
      <w:sz w:val="24"/>
      <w:szCs w:val="22"/>
      <w:lang w:eastAsia="en-US"/>
    </w:rPr>
  </w:style>
  <w:style w:customStyle="true" w:styleId="HeaderLeft" w:type="paragraph">
    <w:name w:val="Header Left"/>
    <w:basedOn w:val="Zaglavlje"/>
    <w:uiPriority w:val="35"/>
    <w:qFormat/>
    <w:rsid w:val="00FD7299"/>
    <w:pPr>
      <w:pBdr>
        <w:bottom w:space="18" w:sz="4" w:themeTint="80" w:themeColor="text1" w:color="7F7F7F" w:val="dashed"/>
      </w:pBdr>
      <w:tabs>
        <w:tab w:pos="4536" w:val="clear"/>
        <w:tab w:pos="9072" w:val="clear"/>
        <w:tab w:pos="4320" w:val="center"/>
        <w:tab w:pos="8640" w:val="right"/>
      </w:tabs>
      <w:spacing w:lineRule="auto" w:line="396" w:after="200"/>
    </w:pPr>
    <w:rPr>
      <w:rFonts w:eastAsiaTheme="minorEastAsia" w:hAnsiTheme="minorHAnsi" w:asciiTheme="minorHAnsi"/>
      <w:color w:themeTint="80" w:themeColor="text1" w:val="7F7F7F"/>
      <w:sz w:val="20"/>
      <w:szCs w:val="20"/>
      <w:lang w:eastAsia="ja-JP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D7299"/>
    <w:rPr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FD729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basedOn w:val="Zadanifontodlomka"/>
    <w:link w:val="Naslov"/>
    <w:uiPriority w:val="10"/>
    <w:rsid w:val="00FD729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zh-CN"/>
    </w:rPr>
  </w:style>
  <w:style w:customStyle="true" w:styleId="TijelotekstaChar" w:type="character">
    <w:name w:val="Tijelo teksta Char"/>
    <w:basedOn w:val="Zadanifontodlomka"/>
    <w:link w:val="Tijeloteksta"/>
    <w:rsid w:val="00FD7299"/>
    <w:rPr>
      <w:sz w:val="24"/>
      <w:szCs w:val="24"/>
    </w:rPr>
  </w:style>
  <w:style w:styleId="Podnaslov" w:type="paragraph">
    <w:name w:val="Subtitle"/>
    <w:basedOn w:val="Odlomakpopisa"/>
    <w:next w:val="Normal"/>
    <w:link w:val="PodnaslovChar"/>
    <w:uiPriority w:val="11"/>
    <w:qFormat/>
    <w:rsid w:val="00FD7299"/>
    <w:pPr>
      <w:shd w:themeFillShade="F2" w:themeFill="background1" w:fill="F2F2F2" w:color="auto" w:val="clear"/>
      <w:spacing w:after="240" w:before="240"/>
      <w:ind w:hanging="360" w:left="218"/>
    </w:pPr>
    <w:rPr>
      <w:rFonts w:eastAsiaTheme="minorEastAsia" w:cs="Arial" w:hAnsi="Arial" w:ascii="Arial"/>
      <w:b/>
      <w:sz w:val="22"/>
      <w:lang w:eastAsia="zh-CN"/>
    </w:rPr>
  </w:style>
  <w:style w:customStyle="true" w:styleId="PodnaslovChar" w:type="character">
    <w:name w:val="Podnaslov Char"/>
    <w:basedOn w:val="Zadanifontodlomka"/>
    <w:link w:val="Podnaslov"/>
    <w:uiPriority w:val="11"/>
    <w:rsid w:val="00FD7299"/>
    <w:rPr>
      <w:rFonts w:eastAsiaTheme="minorEastAsia" w:cs="Arial" w:hAnsi="Arial" w:ascii="Arial"/>
      <w:b/>
      <w:sz w:val="22"/>
      <w:szCs w:val="22"/>
      <w:shd w:themeFillShade="F2" w:themeFill="background1" w:fill="F2F2F2" w:color="auto" w:val="clear"/>
      <w:lang w:eastAsia="zh-CN"/>
    </w:rPr>
  </w:style>
  <w:style w:customStyle="true" w:styleId="Naslov1Char" w:type="character">
    <w:name w:val="Naslov 1 Char"/>
    <w:basedOn w:val="Zadanifontodlomka"/>
    <w:link w:val="Naslov1"/>
    <w:rsid w:val="00FD7299"/>
    <w:rPr>
      <w:b/>
      <w:bCs/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FD7299"/>
    <w:pPr>
      <w:spacing w:lineRule="auto" w:line="276" w:after="200"/>
    </w:pPr>
    <w:rPr>
      <w:rFonts w:cstheme="minorBidi" w:eastAsiaTheme="minorEastAsia" w:hAnsiTheme="minorHAnsi" w:asciiTheme="minorHAnsi"/>
      <w:i/>
      <w:iCs/>
      <w:color w:themeColor="text1" w:val="000000"/>
      <w:sz w:val="22"/>
      <w:szCs w:val="22"/>
      <w:lang w:eastAsia="zh-CN"/>
    </w:rPr>
  </w:style>
  <w:style w:customStyle="true" w:styleId="CitatChar" w:type="character">
    <w:name w:val="Citat Char"/>
    <w:basedOn w:val="Zadanifontodlomka"/>
    <w:link w:val="Citat"/>
    <w:uiPriority w:val="29"/>
    <w:rsid w:val="00FD7299"/>
    <w:rPr>
      <w:rFonts w:cstheme="minorBidi" w:eastAsiaTheme="minorEastAsia" w:hAnsiTheme="minorHAnsi" w:asciiTheme="minorHAnsi"/>
      <w:i/>
      <w:iCs/>
      <w:color w:themeColor="text1" w:val="000000"/>
      <w:sz w:val="22"/>
      <w:szCs w:val="22"/>
      <w:lang w:eastAsia="zh-CN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D7299"/>
    <w:pPr>
      <w:pBdr>
        <w:bottom w:space="4" w:sz="4" w:themeColor="accent1" w:color="4F81BD" w:val="single"/>
      </w:pBdr>
      <w:spacing w:lineRule="auto" w:line="276" w:after="280" w:before="200"/>
      <w:ind w:right="936" w:left="936"/>
    </w:pPr>
    <w:rPr>
      <w:rFonts w:cstheme="minorBidi" w:eastAsiaTheme="minorEastAsia" w:hAnsiTheme="minorHAnsi" w:asciiTheme="minorHAnsi"/>
      <w:b/>
      <w:bCs/>
      <w:i/>
      <w:iCs/>
      <w:color w:themeColor="accent1" w:val="4F81BD"/>
      <w:sz w:val="22"/>
      <w:szCs w:val="22"/>
      <w:lang w:eastAsia="zh-CN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D7299"/>
    <w:rPr>
      <w:rFonts w:cstheme="minorBidi" w:eastAsiaTheme="minorEastAsia" w:hAnsiTheme="minorHAnsi" w:asciiTheme="minorHAnsi"/>
      <w:b/>
      <w:bCs/>
      <w:i/>
      <w:iCs/>
      <w:color w:themeColor="accent1" w:val="4F81BD"/>
      <w:sz w:val="22"/>
      <w:szCs w:val="22"/>
      <w:lang w:eastAsia="zh-CN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7299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FD7299"/>
    <w:rPr>
      <w:sz w:val="24"/>
      <w:szCs w:val="24"/>
    </w:rPr>
  </w:style>
  <w:style w:styleId="Reetkatablice" w:type="table">
    <w:name w:val="Table Grid"/>
    <w:basedOn w:val="Obinatablica"/>
    <w:uiPriority w:val="59"/>
    <w:rsid w:val="00FD7299"/>
    <w:rPr>
      <w:rFonts w:cstheme="minorBidi" w:eastAsiaTheme="minorEastAsia" w:hAnsiTheme="minorHAnsi" w:asciiTheme="minorHAnsi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iPriority w:val="99"/>
    <w:unhideWhenUsed/>
    <w:rsid w:val="00FD7299"/>
    <w:pPr>
      <w:spacing w:afterAutospacing="true" w:after="100" w:beforeAutospacing="true" w:before="100"/>
    </w:pPr>
    <w:rPr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33F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33F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3F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F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F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 w:uiPriority="10"/>
    <w:lsdException w:name="Body Text" w:qFormat="1"/>
    <w:lsdException w:name="Subtitle" w:qFormat="1" w:uiPriority="11"/>
    <w:lsdException w:name="Strong" w:qFormat="1"/>
    <w:lsdException w:name="Emphasis" w:qFormat="1" w:uiPriority="20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07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D7299"/>
    <w:pPr>
      <w:keepNext/>
      <w:keepLines/>
      <w:spacing w:before="200" w:line="276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zh-CN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D7299"/>
    <w:pPr>
      <w:keepNext/>
      <w:keepLines/>
      <w:spacing w:before="200" w:line="276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2"/>
      <w:szCs w:val="22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qFormat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F77D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8C5ECF"/>
    <w:pPr>
      <w:ind w:left="720"/>
      <w:contextualSpacing/>
      <w:jc w:val="both"/>
    </w:pPr>
    <w:rPr>
      <w:rFonts w:eastAsia="Calibri"/>
      <w:szCs w:val="22"/>
      <w:lang w:eastAsia="en-US"/>
    </w:rPr>
  </w:style>
  <w:style w:styleId="Istaknuto" w:type="character">
    <w:name w:val="Emphasis"/>
    <w:uiPriority w:val="20"/>
    <w:qFormat/>
    <w:rsid w:val="008E2939"/>
    <w:rPr>
      <w:i/>
      <w:iCs/>
    </w:rPr>
  </w:style>
  <w:style w:styleId="Naglaeno" w:type="character">
    <w:name w:val="Strong"/>
    <w:qFormat/>
    <w:rsid w:val="00777BC8"/>
    <w:rPr>
      <w:b/>
      <w:bCs/>
    </w:rPr>
  </w:style>
  <w:style w:customStyle="1" w:styleId="Tijeloteksta31" w:type="paragraph">
    <w:name w:val="Tijelo teksta 31"/>
    <w:basedOn w:val="Normal"/>
    <w:rsid w:val="00777BC8"/>
    <w:pPr>
      <w:widowControl w:val="0"/>
      <w:suppressAutoHyphens/>
      <w:jc w:val="both"/>
    </w:pPr>
    <w:rPr>
      <w:rFonts w:cs="Tahoma" w:eastAsia="Lucida Sans Unicode"/>
      <w:kern w:val="1"/>
      <w:szCs w:val="20"/>
      <w:lang w:bidi="hi-IN" w:eastAsia="hi-IN"/>
    </w:rPr>
  </w:style>
  <w:style w:styleId="Uvuenotijeloteksta" w:type="paragraph">
    <w:name w:val="Body Text Indent"/>
    <w:basedOn w:val="Normal"/>
    <w:link w:val="UvuenotijelotekstaChar"/>
    <w:rsid w:val="000961A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961A5"/>
    <w:rPr>
      <w:sz w:val="24"/>
      <w:szCs w:val="24"/>
    </w:rPr>
  </w:style>
  <w:style w:styleId="Bezproreda" w:type="paragraph">
    <w:name w:val="No Spacing"/>
    <w:uiPriority w:val="1"/>
    <w:qFormat/>
    <w:rsid w:val="0030310C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D7299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zh-CN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D7299"/>
    <w:rPr>
      <w:rFonts w:asciiTheme="majorHAnsi" w:cstheme="majorBidi" w:eastAsiaTheme="majorEastAsia" w:hAnsiTheme="majorHAnsi"/>
      <w:b/>
      <w:bCs/>
      <w:i/>
      <w:iCs/>
      <w:color w:themeColor="accent1" w:val="4F81BD"/>
      <w:sz w:val="22"/>
      <w:szCs w:val="22"/>
      <w:lang w:eastAsia="zh-CN"/>
    </w:rPr>
  </w:style>
  <w:style w:customStyle="1" w:styleId="Naslov2Char" w:type="character">
    <w:name w:val="Naslov 2 Char"/>
    <w:basedOn w:val="Zadanifontodlomka"/>
    <w:link w:val="Naslov2"/>
    <w:uiPriority w:val="9"/>
    <w:rsid w:val="00FD7299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FD7299"/>
    <w:rPr>
      <w:rFonts w:eastAsia="Calibri"/>
      <w:sz w:val="24"/>
      <w:szCs w:val="22"/>
      <w:lang w:eastAsia="en-US"/>
    </w:rPr>
  </w:style>
  <w:style w:customStyle="1" w:styleId="HeaderLeft" w:type="paragraph">
    <w:name w:val="Header Left"/>
    <w:basedOn w:val="Zaglavlje"/>
    <w:uiPriority w:val="35"/>
    <w:qFormat/>
    <w:rsid w:val="00FD7299"/>
    <w:pPr>
      <w:pBdr>
        <w:bottom w:color="7F7F7F" w:space="18" w:sz="4" w:themeColor="text1" w:themeTint="80" w:val="dashed"/>
      </w:pBdr>
      <w:tabs>
        <w:tab w:pos="4536" w:val="clear"/>
        <w:tab w:pos="9072" w:val="clear"/>
        <w:tab w:pos="4320" w:val="center"/>
        <w:tab w:pos="8640" w:val="right"/>
      </w:tabs>
      <w:spacing w:after="200" w:line="396" w:lineRule="auto"/>
    </w:pPr>
    <w:rPr>
      <w:rFonts w:asciiTheme="minorHAnsi" w:eastAsiaTheme="minorEastAsia" w:hAnsiTheme="minorHAnsi"/>
      <w:color w:themeColor="text1" w:themeTint="80" w:val="7F7F7F"/>
      <w:sz w:val="20"/>
      <w:szCs w:val="20"/>
      <w:lang w:eastAsia="ja-JP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FD7299"/>
    <w:rPr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FD729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basedOn w:val="Zadanifontodlomka"/>
    <w:link w:val="Naslov"/>
    <w:uiPriority w:val="10"/>
    <w:rsid w:val="00FD729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zh-CN"/>
    </w:rPr>
  </w:style>
  <w:style w:customStyle="1" w:styleId="TijelotekstaChar" w:type="character">
    <w:name w:val="Tijelo teksta Char"/>
    <w:basedOn w:val="Zadanifontodlomka"/>
    <w:link w:val="Tijeloteksta"/>
    <w:rsid w:val="00FD7299"/>
    <w:rPr>
      <w:sz w:val="24"/>
      <w:szCs w:val="24"/>
    </w:rPr>
  </w:style>
  <w:style w:styleId="Podnaslov" w:type="paragraph">
    <w:name w:val="Subtitle"/>
    <w:basedOn w:val="Odlomakpopisa"/>
    <w:next w:val="Normal"/>
    <w:link w:val="PodnaslovChar"/>
    <w:uiPriority w:val="11"/>
    <w:qFormat/>
    <w:rsid w:val="00FD7299"/>
    <w:pPr>
      <w:shd w:color="auto" w:fill="F2F2F2" w:themeFill="background1" w:themeFillShade="F2" w:val="clear"/>
      <w:spacing w:after="240" w:before="240"/>
      <w:ind w:hanging="360" w:left="218"/>
    </w:pPr>
    <w:rPr>
      <w:rFonts w:ascii="Arial" w:cs="Arial" w:eastAsiaTheme="minorEastAsia" w:hAnsi="Arial"/>
      <w:b/>
      <w:sz w:val="22"/>
      <w:lang w:eastAsia="zh-CN"/>
    </w:rPr>
  </w:style>
  <w:style w:customStyle="1" w:styleId="PodnaslovChar" w:type="character">
    <w:name w:val="Podnaslov Char"/>
    <w:basedOn w:val="Zadanifontodlomka"/>
    <w:link w:val="Podnaslov"/>
    <w:uiPriority w:val="11"/>
    <w:rsid w:val="00FD7299"/>
    <w:rPr>
      <w:rFonts w:ascii="Arial" w:cs="Arial" w:eastAsiaTheme="minorEastAsia" w:hAnsi="Arial"/>
      <w:b/>
      <w:sz w:val="22"/>
      <w:szCs w:val="22"/>
      <w:shd w:color="auto" w:fill="F2F2F2" w:themeFill="background1" w:themeFillShade="F2" w:val="clear"/>
      <w:lang w:eastAsia="zh-CN"/>
    </w:rPr>
  </w:style>
  <w:style w:customStyle="1" w:styleId="Naslov1Char" w:type="character">
    <w:name w:val="Naslov 1 Char"/>
    <w:basedOn w:val="Zadanifontodlomka"/>
    <w:link w:val="Naslov1"/>
    <w:rsid w:val="00FD7299"/>
    <w:rPr>
      <w:b/>
      <w:bCs/>
      <w:sz w:val="24"/>
      <w:szCs w:val="24"/>
    </w:rPr>
  </w:style>
  <w:style w:styleId="Citat" w:type="paragraph">
    <w:name w:val="Quote"/>
    <w:basedOn w:val="Normal"/>
    <w:next w:val="Normal"/>
    <w:link w:val="CitatChar"/>
    <w:uiPriority w:val="29"/>
    <w:qFormat/>
    <w:rsid w:val="00FD7299"/>
    <w:pPr>
      <w:spacing w:after="200" w:line="276" w:lineRule="auto"/>
    </w:pPr>
    <w:rPr>
      <w:rFonts w:asciiTheme="minorHAnsi" w:cstheme="minorBidi" w:eastAsiaTheme="minorEastAsia" w:hAnsiTheme="minorHAnsi"/>
      <w:i/>
      <w:iCs/>
      <w:color w:themeColor="text1" w:val="000000"/>
      <w:sz w:val="22"/>
      <w:szCs w:val="22"/>
      <w:lang w:eastAsia="zh-CN"/>
    </w:rPr>
  </w:style>
  <w:style w:customStyle="1" w:styleId="CitatChar" w:type="character">
    <w:name w:val="Citat Char"/>
    <w:basedOn w:val="Zadanifontodlomka"/>
    <w:link w:val="Citat"/>
    <w:uiPriority w:val="29"/>
    <w:rsid w:val="00FD7299"/>
    <w:rPr>
      <w:rFonts w:asciiTheme="minorHAnsi" w:cstheme="minorBidi" w:eastAsiaTheme="minorEastAsia" w:hAnsiTheme="minorHAnsi"/>
      <w:i/>
      <w:iCs/>
      <w:color w:themeColor="text1" w:val="000000"/>
      <w:sz w:val="22"/>
      <w:szCs w:val="22"/>
      <w:lang w:eastAsia="zh-CN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D7299"/>
    <w:pPr>
      <w:pBdr>
        <w:bottom w:color="4F81BD" w:space="4" w:sz="4" w:themeColor="accent1" w:val="single"/>
      </w:pBdr>
      <w:spacing w:after="280" w:before="200" w:line="276" w:lineRule="auto"/>
      <w:ind w:left="936" w:right="936"/>
    </w:pPr>
    <w:rPr>
      <w:rFonts w:asciiTheme="minorHAnsi" w:cstheme="minorBidi" w:eastAsiaTheme="minorEastAsia" w:hAnsiTheme="minorHAnsi"/>
      <w:b/>
      <w:bCs/>
      <w:i/>
      <w:iCs/>
      <w:color w:themeColor="accent1" w:val="4F81BD"/>
      <w:sz w:val="22"/>
      <w:szCs w:val="22"/>
      <w:lang w:eastAsia="zh-CN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D7299"/>
    <w:rPr>
      <w:rFonts w:asciiTheme="minorHAnsi" w:cstheme="minorBidi" w:eastAsiaTheme="minorEastAsia" w:hAnsiTheme="minorHAnsi"/>
      <w:b/>
      <w:bCs/>
      <w:i/>
      <w:iCs/>
      <w:color w:themeColor="accent1" w:val="4F81BD"/>
      <w:sz w:val="22"/>
      <w:szCs w:val="22"/>
      <w:lang w:eastAsia="zh-CN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7299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FD7299"/>
    <w:rPr>
      <w:sz w:val="24"/>
      <w:szCs w:val="24"/>
    </w:rPr>
  </w:style>
  <w:style w:styleId="Reetkatablice" w:type="table">
    <w:name w:val="Table Grid"/>
    <w:basedOn w:val="Obinatablica"/>
    <w:uiPriority w:val="59"/>
    <w:rsid w:val="00FD7299"/>
    <w:rPr>
      <w:rFonts w:asciiTheme="minorHAnsi" w:cstheme="minorBidi" w:eastAsiaTheme="minorEastAsia" w:hAnsiTheme="minorHAns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unhideWhenUsed/>
    <w:rsid w:val="00FD7299"/>
    <w:pPr>
      <w:spacing w:after="100" w:afterAutospacing="1" w:before="100" w:beforeAutospacing="1"/>
    </w:pPr>
    <w:rPr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33F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33F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3F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F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F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6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9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4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41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88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1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85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84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57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55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4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45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90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035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96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693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6. lipnja 2018.</izvorni_sadrzaj>
    <derivirana_varijabla naziv="DomainObject.StvarniPocetakDatum_1">6. lipnja 2018.</derivirana_varijabla>
  </DomainObject.StvarniPocetakDatum>
  <DomainObject.StvarniZavrsetakDatum>
    <izvorni_sadrzaj>6. lipnja 2018.</izvorni_sadrzaj>
    <derivirana_varijabla naziv="DomainObject.StvarniZavrsetakDatum_1">6. lipnja 2018.</derivirana_varijabla>
  </DomainObject.StvarniZavrsetakDatum>
  <DomainObject.PlaniraniZavrsetakDatum>
    <izvorni_sadrzaj>6. lipnja 2018.</izvorni_sadrzaj>
    <derivirana_varijabla naziv="DomainObject.PlaniraniZavrsetakDatum_1">6. lipnja 2018.</derivirana_varijabla>
  </DomainObject.PlaniraniZavrsetakDatum>
  <DomainObject.PlaniraniPocetakDatum>
    <izvorni_sadrzaj>6. lipnja 2018.</izvorni_sadrzaj>
    <derivirana_varijabla naziv="DomainObject.PlaniraniPocetakDatum_1">6. lipnja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lipnja 2018.</izvorni_sadrzaj>
    <derivirana_varijabla naziv="DomainObject.Zapisnik.DatumKreiranja_1">6.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St-2150/2016-61</izvorni_sadrzaj>
    <derivirana_varijabla naziv="DomainObject.Zapisnik.Oznaka_1">St-2150/2016-61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St-2150/2016-61</izvorni_sadrzaj>
    <derivirana_varijabla naziv="DomainObject.PoslovniBrojDokumenta_1">St-2150/2016-61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17073-1D99-473A-A575-0DE03A82F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178</properties:Words>
  <properties:Characters>960</properties:Characters>
  <properties:Lines>64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2018-06-06T06:29:00Z</dcterms:created>
  <dc:creator>banka</dc:creator>
  <cp:lastModifiedBy>Danijela Sekulić</cp:lastModifiedBy>
  <cp:lastPrinted>2018-06-06T09:02:00Z</cp:lastPrinted>
  <dcterms:modified xmlns:xsi="http://www.w3.org/2001/XMLSchema-instance" xsi:type="dcterms:W3CDTF">2018-06-06T09:03:00Z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St-2150/2016-61 / Zapisnik - Ročište (MADŽAR.docx)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