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0908" w14:paraId="6cc0908" w:rsidRDefault="00EE70C6" w:rsidR="00EE70C6">
      <w:pPr>
        <w15:collapsed w:val="false"/>
      </w:pPr>
      <w:bookmarkStart w:name="_GoBack" w:id="0"/>
      <w:bookmarkEnd w:id="0"/>
      <w:r w:rsidRPr="00EE70C6">
        <w:rPr>
          <w:noProof/>
          <w:lang w:eastAsia="hr-HR"/>
        </w:rPr>
        <w:drawing>
          <wp:inline distR="0" distL="0" distB="0" distT="0">
            <wp:extent cy="5344020" cx="8892540"/>
            <wp:effectExtent b="952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344020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0C6" w:rsidP="00EE70C6" w:rsidR="00EE70C6"/>
    <w:p w:rsidRDefault="00EE70C6" w:rsidP="00EE70C6" w:rsidR="00C63A00">
      <w:pPr>
        <w:tabs>
          <w:tab w:pos="1106" w:val="left"/>
        </w:tabs>
      </w:pPr>
      <w:r>
        <w:tab/>
      </w:r>
    </w:p>
    <w:p w:rsidRDefault="00EE70C6" w:rsidP="00EE70C6" w:rsidR="00EE70C6">
      <w:pPr>
        <w:tabs>
          <w:tab w:pos="1106" w:val="left"/>
        </w:tabs>
      </w:pPr>
    </w:p>
    <w:p w:rsidRDefault="00D71F3F" w:rsidP="00EE70C6" w:rsidR="00EE70C6">
      <w:pPr>
        <w:tabs>
          <w:tab w:pos="1106" w:val="left"/>
        </w:tabs>
      </w:pPr>
      <w:r w:rsidRPr="00D71F3F">
        <w:rPr>
          <w:noProof/>
          <w:lang w:eastAsia="hr-HR"/>
        </w:rPr>
        <w:lastRenderedPageBreak/>
        <w:drawing>
          <wp:inline distR="0" distL="0" distB="0" distT="0">
            <wp:extent cy="6193666" cx="8892540"/>
            <wp:effectExtent b="0" r="3810" t="0" l="0"/>
            <wp:docPr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93666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E7" w:rsidP="00F734E7" w:rsidR="004F0190" w:rsidRPr="004F0190">
      <w:r w:rsidRPr="00F734E7">
        <w:rPr>
          <w:noProof/>
          <w:lang w:eastAsia="hr-HR"/>
        </w:rPr>
        <w:lastRenderedPageBreak/>
        <w:drawing>
          <wp:inline distR="0" distL="0" distB="0" distT="0">
            <wp:extent cy="7057889" cx="8892540"/>
            <wp:effectExtent b="0" r="3810" t="0" l="0"/>
            <wp:docPr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57889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EE70C6" w:rsidR="004F0190" w:rsidRPr="004F0190">
      <w:pgSz w:orient="landscape" w:h="11906" w:w="16838"/>
      <w:pgMar w:gutter="0" w:footer="708" w:header="708" w:left="1417" w:bottom="1417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920" w:rsidP="00EE70C6" w:rsidR="00155920">
      <w:pPr>
        <w:spacing w:lineRule="auto" w:line="240" w:after="0"/>
      </w:pPr>
      <w:r>
        <w:separator/>
      </w:r>
    </w:p>
  </w:endnote>
  <w:endnote w:id="0" w:type="continuationSeparator">
    <w:p w:rsidRDefault="00155920" w:rsidP="00EE70C6" w:rsidR="001559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920" w:rsidP="00EE70C6" w:rsidR="00155920">
      <w:pPr>
        <w:spacing w:lineRule="auto" w:line="240" w:after="0"/>
      </w:pPr>
      <w:r>
        <w:separator/>
      </w:r>
    </w:p>
  </w:footnote>
  <w:footnote w:id="0" w:type="continuationSeparator">
    <w:p w:rsidRDefault="00155920" w:rsidP="00EE70C6" w:rsidR="00155920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70C6"/>
    <w:rsid w:val="00155920"/>
    <w:rsid w:val="004F0190"/>
    <w:rsid w:val="007E0CFF"/>
    <w:rsid w:val="00A23BBE"/>
    <w:rsid w:val="00C63A00"/>
    <w:rsid w:val="00D71F3F"/>
    <w:rsid w:val="00EE70C6"/>
    <w:rsid w:val="00F734E7"/>
    <w:rsid w:val="00FE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70C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E70C6"/>
  </w:style>
  <w:style w:styleId="Podnoje" w:type="paragraph">
    <w:name w:val="footer"/>
    <w:basedOn w:val="Normal"/>
    <w:link w:val="PodnojeChar"/>
    <w:uiPriority w:val="99"/>
    <w:unhideWhenUsed/>
    <w:rsid w:val="00EE70C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E70C6"/>
  </w:style>
  <w:style w:styleId="Tekstbalonia" w:type="paragraph">
    <w:name w:val="Balloon Text"/>
    <w:basedOn w:val="Normal"/>
    <w:link w:val="TekstbaloniaChar"/>
    <w:uiPriority w:val="99"/>
    <w:semiHidden/>
    <w:unhideWhenUsed/>
    <w:rsid w:val="007E0C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C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70C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E70C6"/>
  </w:style>
  <w:style w:styleId="Podnoje" w:type="paragraph">
    <w:name w:val="footer"/>
    <w:basedOn w:val="Normal"/>
    <w:link w:val="PodnojeChar"/>
    <w:uiPriority w:val="99"/>
    <w:unhideWhenUsed/>
    <w:rsid w:val="00EE70C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E70C6"/>
  </w:style>
  <w:style w:styleId="Tekstbalonia" w:type="paragraph">
    <w:name w:val="Balloon Text"/>
    <w:basedOn w:val="Normal"/>
    <w:link w:val="TekstbaloniaChar"/>
    <w:uiPriority w:val="99"/>
    <w:semiHidden/>
    <w:unhideWhenUsed/>
    <w:rsid w:val="007E0C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C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6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2018-05-09T06:09:00Z</dcterms:created>
  <dc:creator>V</dc:creator>
  <cp:lastModifiedBy>Vesna Dragišić</cp:lastModifiedBy>
  <dcterms:modified xmlns:xsi="http://www.w3.org/2001/XMLSchema-instance" xsi:type="dcterms:W3CDTF">2018-05-09T07:07:00Z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St-549/2017-24 / Podnesak - Tablica prijavljenih i osporenih tražbina (VJEROVNICI DRUGOG VIŠEG ISPLATNOG REDA ispravljeno Dom za starije i nemoćne Tolić.docx)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