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32f4" w14:paraId="da332f4" w:rsidRDefault="00F72726" w:rsidP="00F72726" w:rsidR="00F72726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72726" w:rsidP="00F72726" w:rsidR="00F72726">
      <w:pPr>
        <w:pStyle w:val="NormaleSPIS"/>
      </w:pP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</w:p>
    <w:p w:rsidRDefault="00F72726" w:rsidP="00F72726" w:rsidR="00F72726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F72726" w:rsidP="00F72726" w:rsidR="00F72726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</w:p>
    <w:p w:rsidRDefault="00F72726" w:rsidP="00F72726" w:rsidR="00F72726">
      <w:pPr>
        <w:spacing w:lineRule="auto" w:line="276" w:after="0"/>
        <w:rPr>
          <w:rFonts w:cs="Times New Roman" w:eastAsia="Calibri"/>
          <w:color w:val="000000"/>
        </w:rPr>
      </w:pPr>
    </w:p>
    <w:p w:rsidRDefault="00F72726" w:rsidP="00F72726" w:rsidR="00F72726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F72726" w:rsidP="00F72726" w:rsidR="00F72726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F72726" w:rsidP="00F72726" w:rsidR="00F72726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F72726" w:rsidP="00F72726" w:rsidR="00F72726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F72726" w:rsidR="00F72726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upisnika</w:t>
            </w:r>
            <w:proofErr w:type="spellEnd"/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prijema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postupak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do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otvaranja</w:t>
            </w:r>
            <w:proofErr w:type="spellEnd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 xml:space="preserve"> </w:t>
            </w:r>
            <w:proofErr w:type="spellStart"/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stečaja</w:t>
            </w:r>
            <w:proofErr w:type="spellEnd"/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F72726" w:rsidR="00F72726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F72726" w:rsidR="00F72726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F72726" w:rsidR="00F72726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F72726" w:rsidP="00F72726" w:rsidR="00F72726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F72726" w:rsidP="00F72726" w:rsidR="00F72726">
      <w:pPr>
        <w:pStyle w:val="NormaleSPIS"/>
      </w:pPr>
    </w:p>
    <w:p w:rsidRDefault="00F72726" w:rsidP="00F72726" w:rsidR="00F72726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F72726" w:rsidP="00F72726" w:rsidR="00F72726">
      <w:pPr>
        <w:pStyle w:val="NormaleSPIS"/>
      </w:pPr>
    </w:p>
    <w:p w:rsidRDefault="00F72726" w:rsidP="00F72726" w:rsidR="00F72726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F72726" w:rsidP="00F72726" w:rsidR="00F72726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F72726" w:rsidP="00F72726" w:rsidR="00F72726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F72726" w:rsidP="00F72726" w:rsidR="00F72726">
      <w:pPr>
        <w:pStyle w:val="NormaleSPIS"/>
        <w:spacing w:after="0"/>
        <w:ind w:firstLine="0"/>
      </w:pPr>
      <w:r>
        <w:t>1. e-Oglasna ploča</w:t>
      </w:r>
    </w:p>
    <w:p w:rsidRDefault="00F72726" w:rsidP="00F72726" w:rsidR="00F72726">
      <w:pPr>
        <w:pStyle w:val="NormaleSPIS"/>
        <w:spacing w:after="0"/>
        <w:ind w:firstLine="0"/>
      </w:pPr>
      <w:r>
        <w:t>2. Spisi navedeni u tabeli iz točke 2.</w:t>
      </w:r>
    </w:p>
    <w:p w:rsidRDefault="00F72726" w:rsidP="00F72726" w:rsidR="00F72726">
      <w:pPr>
        <w:pStyle w:val="NormaleSPIS"/>
        <w:spacing w:after="0"/>
        <w:ind w:firstLine="0"/>
      </w:pPr>
      <w:r>
        <w:t>3. Trgovački sud u Bjelovaru</w:t>
      </w:r>
    </w:p>
    <w:p w:rsidRDefault="00F72726" w:rsidP="00F72726" w:rsidR="00F72726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2726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667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St-42/2017-13</izvorni_sadrzaj>
    <derivirana_varijabla naziv="DomainObject.Oznaka_1">St-42/2017-13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PATRIS DIZAJN jednostavno društvo s ograničenom odgovornošću za trgovinu, usluge i dizajn interijera</izvorni_sadrzaj>
    <derivirana_varijabla naziv="DomainObject.Predmet.ProtustrankaFormated_1">  PATRIS DIZAJN jednostavno društvo s ograničenom odgovornošću za trgovinu, usluge i dizajn interijera</derivirana_varijabla>
  </DomainObject.Predmet.ProtustrankaFormated>
  <DomainObject.Predmet.ProtustrankaFormatedOIB>
    <izvorni_sadrzaj>  PATRIS DIZAJN jednostavno društvo s ograničenom odgovornošću za trgovinu, usluge i dizajn interijera, OIB 34779711316</izvorni_sadrzaj>
    <derivirana_varijabla naziv="DomainObject.Predmet.ProtustrankaFormatedOIB_1">  PATRIS DIZAJN jednostavno društvo s ograničenom odgovornošću za trgovinu, usluge i dizajn interijera, OIB 34779711316</derivirana_varijabla>
  </DomainObject.Predmet.ProtustrankaFormatedOIB>
  <DomainObject.Predmet.ProtustrankaFormatedWithAdress>
    <izvorni_sadrzaj> PATRIS DIZAJN jednostavno društvo s ograničenom odgovornošću za trgovinu, usluge i dizajn interijera, Alojzija Stepinca 66, 40000 Mala Subotica</izvorni_sadrzaj>
    <derivirana_varijabla naziv="DomainObject.Predmet.ProtustrankaFormatedWithAdress_1"> PATRIS DIZAJN jednostavno društvo s ograničenom odgovornošću za trgovinu, usluge i dizajn interijera, Alojzija Stepinca 66, 40000 Mala Subotica</derivirana_varijabla>
  </DomainObject.Predmet.ProtustrankaFormatedWithAdress>
  <DomainObject.Predmet.ProtustrankaFormatedWithAdressOIB>
    <izvorni_sadrzaj> PATRIS DIZAJN jednostavno društvo s ograničenom odgovornošću za trgovinu, usluge i dizajn interijera, OIB 34779711316, Alojzija Stepinca 66, 40000 Mala Subotica</izvorni_sadrzaj>
    <derivirana_varijabla naziv="DomainObject.Predmet.ProtustrankaFormatedWithAdressOIB_1"> PATRIS DIZAJN jednostavno društvo s ograničenom odgovornošću za trgovinu, usluge i dizajn interijera, OIB 34779711316, Alojzija Stepinca 66, 40000 Mala Subotica</derivirana_varijabla>
  </DomainObject.Predmet.ProtustrankaFormatedWithAdressOIB>
  <DomainObject.Predmet.ProtustrankaWithAdress>
    <izvorni_sadrzaj>PATRIS DIZAJN jednostavno društvo s ograničenom odgovornošću za trgovinu, usluge i dizajn interijera Alojzija Stepinca 66, 40000 Mala Subotica</izvorni_sadrzaj>
    <derivirana_varijabla naziv="DomainObject.Predmet.ProtustrankaWithAdress_1">PATRIS DIZAJN jednostavno društvo s ograničenom odgovornošću za trgovinu, usluge i dizajn interijera Alojzija Stepinca 66, 40000 Mala Subotica</derivirana_varijabla>
  </DomainObject.Predmet.ProtustrankaWithAdress>
  <DomainObject.Predmet.ProtustrankaWith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WithAdressOIB_1">PATRIS DIZAJN jednostavno društvo s ograničenom odgovornošću za trgovinu, usluge i dizajn interijera, OIB 34779711316, Alojzija Stepinca 66, 40000 Mala Subotica</derivirana_varijabla>
  </DomainObject.Predmet.ProtustrankaWithAdressOIB>
  <DomainObject.Predmet.ProtustrankaNazivFormated>
    <izvorni_sadrzaj>PATRIS DIZAJN jednostavno društvo s ograničenom odgovornošću za trgovinu, usluge i dizajn interijera</izvorni_sadrzaj>
    <derivirana_varijabla naziv="DomainObject.Predmet.ProtustrankaNazivFormated_1">PATRIS DIZAJN jednostavno društvo s ograničenom odgovornošću za trgovinu, usluge i dizajn interijera</derivirana_varijabla>
  </DomainObject.Predmet.ProtustrankaNazivFormated>
  <DomainObject.Predmet.ProtustrankaNazivFormatedOIB>
    <izvorni_sadrzaj>PATRIS DIZAJN jednostavno društvo s ograničenom odgovornošću za trgovinu, usluge i dizajn interijera, OIB 34779711316</izvorni_sadrzaj>
    <derivirana_varijabla naziv="DomainObject.Predmet.ProtustrankaNazivFormatedOIB_1">PATRIS DIZAJN jednostavno društvo s ograničenom odgovornošću za trgovinu, usluge i dizajn interijera, OIB 34779711316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6868.53</izvorni_sadrzaj>
    <derivirana_varijabla naziv="DomainObject.Predmet.TrenutnaVrijednost_1">6868.53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PATRIS DIZAJN jednostavno društvo s ograničenom odgovornošću za trgovinu, usluge i dizajn interijera</item>
    </izvorni_sadrzaj>
    <derivirana_varijabla naziv="DomainObject.Predmet.ProtuStrankaListFormated_1">
      <item>PATRIS DIZAJN jednostavno društvo s ograničenom odgovornošću za trgovinu, usluge i dizajn interijera</item>
    </derivirana_varijabla>
  </DomainObject.Predmet.ProtuStrankaListFormated>
  <DomainObject.Predmet.ProtuStrankaListFormatedOIB>
    <izvorni_sadrzaj>
      <item>PATRIS DIZAJN jednostavno društvo s ograničenom odgovornošću za trgovinu, usluge i dizajn interijera, OIB 34779711316</item>
    </izvorni_sadrzaj>
    <derivirana_varijabla naziv="DomainObject.Predmet.ProtuStrankaListFormatedOIB_1">
      <item>PATRIS DIZAJN jednostavno društvo s ograničenom odgovornošću za trgovinu, usluge i dizajn interijera, OIB 34779711316</item>
    </derivirana_varijabla>
  </DomainObject.Predmet.ProtuStrankaListFormatedOIB>
  <DomainObject.Predmet.ProtuStrankaListFormatedWithAdress>
    <izvorni_sadrzaj>
      <item>PATRIS DIZAJN jednostavno društvo s ograničenom odgovornošću za trgovinu, usluge i dizajn interijera, Alojzija Stepinca 66, 40000 Mala Subotica</item>
    </izvorni_sadrzaj>
    <derivirana_varijabla naziv="DomainObject.Predmet.ProtuStrankaListFormatedWithAdress_1">
      <item>PATRIS DIZAJN jednostavno društvo s ograničenom odgovornošću za trgovinu, usluge i dizajn interijera, Alojzija Stepinca 66, 40000 Mala Subotica</item>
    </derivirana_varijabla>
  </DomainObject.Predmet.ProtuStrankaListFormatedWithAdress>
  <DomainObject.Predmet.ProtuStrankaListFormatedWithAdressOIB>
    <izvorni_sadrzaj>
      <item>PATRIS DIZAJN jednostavno društvo s ograničenom odgovornošću za trgovinu, usluge i dizajn interijera, OIB 34779711316, Alojzija Stepinca 66, 40000 Mala Subotica</item>
    </izvorni_sadrzaj>
    <derivirana_varijabla naziv="DomainObject.Predmet.ProtuStrankaListFormatedWithAdressOIB_1">
      <item>PATRIS DIZAJN jednostavno društvo s ograničenom odgovornošću za trgovinu, usluge i dizajn interijera, OIB 34779711316, Alojzija Stepinca 66, 40000 Mala Subotica</item>
    </derivirana_varijabla>
  </DomainObject.Predmet.ProtuStrankaListFormatedWithAdressOIB>
  <DomainObject.Predmet.ProtuStrankaListNazivFormated>
    <izvorni_sadrzaj>
      <item>PATRIS DIZAJN jednostavno društvo s ograničenom odgovornošću za trgovinu, usluge i dizajn interijera</item>
    </izvorni_sadrzaj>
    <derivirana_varijabla naziv="DomainObject.Predmet.ProtuStrankaListNazivFormated_1">
      <item>PATRIS DIZAJN jednostavno društvo s ograničenom odgovornošću za trgovinu, usluge i dizajn interijera</item>
    </derivirana_varijabla>
  </DomainObject.Predmet.ProtuStrankaListNazivFormated>
  <DomainObject.Predmet.ProtuStrankaListNazivFormatedOIB>
    <izvorni_sadrzaj>
      <item>PATRIS DIZAJN jednostavno društvo s ograničenom odgovornošću za trgovinu, usluge i dizajn interijera, OIB 34779711316</item>
    </izvorni_sadrzaj>
    <derivirana_varijabla naziv="DomainObject.Predmet.ProtuStrankaListNazivFormatedOIB_1">
      <item>PATRIS DIZAJN jednostavno društvo s ograničenom odgovornošću za trgovinu, usluge i dizajn interijera, OIB 34779711316</item>
    </derivirana_varijabla>
  </DomainObject.Predmet.ProtuStrankaListNazivFormatedOIB>
  <DomainObject.Predmet.OstaliListFormated>
    <izvorni_sadrzaj>
      <item>Sudski registar</item>
      <item>e-oglasna ploča</item>
      <item>Patricia Erdelić</item>
      <item>Županijsko državno odvjetništvo u Varaždinu</item>
    </izvorni_sadrzaj>
    <derivirana_varijabla naziv="DomainObject.Predmet.OstaliListFormated_1">
      <item>Sudski registar</item>
      <item>e-oglasna ploča</item>
      <item>Patricia Erdelić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Patricia Erdelić, OIB 04631238604</item>
      <item>Županijsko državno odvjetništvo u Varaždinu</item>
    </izvorni_sadrzaj>
    <derivirana_varijabla naziv="DomainObject.Predmet.OstaliListFormatedOIB_1">
      <item>Sudski registar</item>
      <item>e-oglasna ploča</item>
      <item>Patricia Erdelić, OIB 04631238604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Patricia Erdelić, Münchener Str. 5 A, Taufkirchen</item>
      <item>Županijsko državno odvjetništvo u Varaždinu</item>
    </izvorni_sadrzaj>
    <derivirana_varijabla naziv="DomainObject.Predmet.OstaliListFormatedWithAdress_1">
      <item>Sudski registar</item>
      <item>e-oglasna ploča</item>
      <item>Patricia Erdelić, Münchener Str. 5 A, Taufkirchen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Patricia Erdelić, OIB 04631238604, Münchener Str. 5 A, Taufkirchen</item>
      <item>Županijsko državno odvjetništvo u Varaždinu</item>
    </izvorni_sadrzaj>
    <derivirana_varijabla naziv="DomainObject.Predmet.OstaliListFormatedWithAdressOIB_1">
      <item>Sudski registar</item>
      <item>e-oglasna ploča</item>
      <item>Patricia Erdelić, OIB 04631238604, Münchener Str. 5 A, Taufkirchen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Patricia Erdelić</item>
      <item>Županijsko državno odvjetništvo u Varaždinu</item>
    </izvorni_sadrzaj>
    <derivirana_varijabla naziv="DomainObject.Predmet.OstaliListNazivFormated_1">
      <item>Sudski registar</item>
      <item>e-oglasna ploča</item>
      <item>Patricia Erdelić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Patricia Erdelić, OIB 04631238604</item>
      <item>Županijsko državno odvjetništvo u Varaždinu</item>
    </izvorni_sadrzaj>
    <derivirana_varijabla naziv="DomainObject.Predmet.OstaliListNazivFormatedOIB_1">
      <item>Sudski registar</item>
      <item>e-oglasna ploča</item>
      <item>Patricia Erdelić, OIB 04631238604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St-42/2017-13</izvorni_sadrzaj>
    <derivirana_varijabla naziv="DomainObject.PoslovniBrojDokumenta_1">St-42/2017-13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PATRIS DIZAJN jednostavno društvo s ograničenom odgovornošću za trgovinu, usluge i dizajn interijera</izvorni_sadrzaj>
    <derivirana_varijabla naziv="DomainObject.Predmet.ProtustrankaIDrugi_1">PATRIS DIZAJN jednostavno društvo s ograničenom odgovornošću za trgovinu, usluge i dizajn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IDrugiAdressOIB_1">PATRIS DIZAJN jednostavno društvo s ograničenom odgovornošću za trgovinu, usluge i dizajn interijera, OIB 34779711316, Alojzija Stepinca 66,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PATRIS DIZAJN jednostavno društvo s ograničenom odgovornošću za trgovinu, usluge i dizajn interijera</item>
      <item>Sudski registar</item>
      <item>e-oglasna ploča</item>
      <item>Patricia Erdelić</item>
      <item>Županijsko državno odvjetništvo u Varaždinu</item>
    </izvorni_sadrzaj>
    <derivirana_varijabla naziv="DomainObject.Predmet.SudioniciListNaziv_1">
      <item>Financijska agencija</item>
      <item>PATRIS DIZAJN jednostavno društvo s ograničenom odgovornošću za trgovinu, usluge i dizajn interijera</item>
      <item>Sudski registar</item>
      <item>e-oglasna ploča</item>
      <item>Patricia Erdelić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Sudski registar</item>
      <item>e-oglasna ploča</item>
      <item>Patricia Erdelić, OIB 04631238604, Münchener Str. 5 A,Taufkirchen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Sudski registar</item>
      <item>e-oglasna ploča</item>
      <item>Patricia Erdelić, OIB 04631238604, Münchener Str. 5 A,Taufkirchen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BFA06-7093-44DE-8732-7B9238CA6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2017-12-27T08:33:00Z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St-42/2017-13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