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4a7b" w14:paraId="f944a7b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B0743A" w:rsidP="00BD7886" w:rsidR="00B0743A">
      <w:pPr>
        <w:jc w:val="right"/>
        <w:rPr>
          <w:b/>
          <w:sz w:val="24"/>
          <w:szCs w:val="24"/>
        </w:rPr>
      </w:pPr>
    </w:p>
    <w:p w:rsidRDefault="00680BBA" w:rsidP="00BD7886" w:rsidR="00BD7886" w:rsidRPr="008833A1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BD7886" w:rsidRPr="008833A1">
        <w:rPr>
          <w:sz w:val="24"/>
          <w:szCs w:val="24"/>
          <w:lang w:val="pt-BR"/>
        </w:rPr>
        <w:t xml:space="preserve">40.St-187/15     </w:t>
      </w:r>
    </w:p>
    <w:p w:rsidRDefault="00BD7886" w:rsidP="00BD7886" w:rsidR="00BD7886">
      <w:pPr>
        <w:jc w:val="right"/>
        <w:rPr>
          <w:lang w:val="pt-BR"/>
        </w:rPr>
      </w:pPr>
    </w:p>
    <w:p w:rsidRDefault="00BD7886" w:rsidP="00BD7886" w:rsidR="00BD7886">
      <w:pPr>
        <w:jc w:val="right"/>
        <w:rPr>
          <w:sz w:val="24"/>
          <w:szCs w:val="24"/>
        </w:rPr>
      </w:pPr>
      <w:r w:rsidRPr="00602D83">
        <w:rPr>
          <w:sz w:val="24"/>
          <w:szCs w:val="24"/>
        </w:rPr>
        <w:t xml:space="preserve"> </w:t>
      </w:r>
    </w:p>
    <w:p w:rsidRDefault="00B0743A" w:rsidP="00BD7886" w:rsidR="00B0743A" w:rsidRPr="00602D83">
      <w:pPr>
        <w:jc w:val="right"/>
        <w:rPr>
          <w:sz w:val="24"/>
          <w:szCs w:val="24"/>
        </w:rPr>
      </w:pPr>
    </w:p>
    <w:p w:rsidRDefault="00BD7886" w:rsidP="001F29CC" w:rsidR="00BD7886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1F29CC" w:rsidP="00BD7886" w:rsidR="00BD7886" w:rsidRPr="00602D8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D7886" w:rsidRPr="00602D83">
        <w:rPr>
          <w:sz w:val="24"/>
          <w:szCs w:val="24"/>
        </w:rPr>
        <w:t>Z A K LJ U Č A K</w:t>
      </w: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BD7886" w:rsidR="00BD7886" w:rsidRPr="00E755F0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  <w:t xml:space="preserve">TRGOVAČKI SUD U ZAGREBU po sucu Anti Galiću, kao stečajnom sucu, , u stečajnom postupku nad dužnikom OVONOVO d.o.o. u stečaju, Zagreb, Zelengaj 75, (OIB:48257674741), dana </w:t>
      </w:r>
      <w:r w:rsidR="000D0B6C">
        <w:rPr>
          <w:sz w:val="24"/>
          <w:szCs w:val="24"/>
        </w:rPr>
        <w:t>21</w:t>
      </w:r>
      <w:r w:rsidR="00BA41FF">
        <w:rPr>
          <w:sz w:val="24"/>
          <w:szCs w:val="24"/>
        </w:rPr>
        <w:t>.rujna</w:t>
      </w:r>
      <w:r w:rsidRPr="00E755F0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E755F0">
        <w:rPr>
          <w:sz w:val="24"/>
          <w:szCs w:val="24"/>
        </w:rPr>
        <w:t>.</w:t>
      </w:r>
    </w:p>
    <w:p w:rsidRDefault="00BD7886" w:rsidP="00BD7886" w:rsidR="00BD7886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BD7886" w:rsidP="00BD7886" w:rsidR="00BD7886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>z a k lj u č i o   j e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7D30A8" w:rsidP="004700A5" w:rsidR="004700A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A2B13">
        <w:rPr>
          <w:sz w:val="24"/>
          <w:szCs w:val="24"/>
        </w:rPr>
        <w:t xml:space="preserve">akaon postupka </w:t>
      </w:r>
      <w:r>
        <w:rPr>
          <w:sz w:val="24"/>
          <w:szCs w:val="24"/>
        </w:rPr>
        <w:t xml:space="preserve">unovčenja </w:t>
      </w:r>
      <w:r w:rsidR="00CE2633">
        <w:rPr>
          <w:sz w:val="24"/>
          <w:szCs w:val="24"/>
        </w:rPr>
        <w:t>elektrnoničkom javnom dražbom</w:t>
      </w:r>
      <w:r>
        <w:rPr>
          <w:sz w:val="24"/>
          <w:szCs w:val="24"/>
        </w:rPr>
        <w:t xml:space="preserve"> kod Financijske agencije</w:t>
      </w:r>
      <w:r w:rsidR="006D2AE7">
        <w:rPr>
          <w:sz w:val="24"/>
          <w:szCs w:val="24"/>
        </w:rPr>
        <w:t>:</w:t>
      </w:r>
    </w:p>
    <w:p w:rsidRDefault="007D30A8" w:rsidP="004700A5" w:rsidR="007D30A8">
      <w:pPr>
        <w:ind w:firstLine="680"/>
        <w:jc w:val="both"/>
        <w:rPr>
          <w:sz w:val="24"/>
          <w:szCs w:val="24"/>
        </w:rPr>
      </w:pPr>
    </w:p>
    <w:p w:rsidRDefault="006D2AE7" w:rsidP="004700A5" w:rsidR="00372E1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1.nekretnin</w:t>
      </w:r>
      <w:r w:rsidR="007D30A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632DB">
        <w:rPr>
          <w:sz w:val="24"/>
          <w:szCs w:val="24"/>
        </w:rPr>
        <w:t xml:space="preserve">stečajnog </w:t>
      </w:r>
      <w:r>
        <w:rPr>
          <w:sz w:val="24"/>
          <w:szCs w:val="24"/>
        </w:rPr>
        <w:t>dužnik</w:t>
      </w:r>
      <w:r w:rsidR="004700A5">
        <w:rPr>
          <w:sz w:val="24"/>
          <w:szCs w:val="24"/>
        </w:rPr>
        <w:t>a</w:t>
      </w:r>
      <w:r w:rsidR="00372E1D" w:rsidRPr="00372E1D">
        <w:rPr>
          <w:sz w:val="24"/>
          <w:szCs w:val="24"/>
        </w:rPr>
        <w:t xml:space="preserve"> </w:t>
      </w:r>
      <w:r w:rsidR="00372E1D" w:rsidRPr="00E755F0">
        <w:rPr>
          <w:sz w:val="24"/>
          <w:szCs w:val="24"/>
        </w:rPr>
        <w:t>OVONOVO d.o.o. u stečaju, Zagreb, Zelengaj 75, OIB:48257674741</w:t>
      </w:r>
      <w:r w:rsidR="00372E1D">
        <w:rPr>
          <w:sz w:val="24"/>
          <w:szCs w:val="24"/>
        </w:rPr>
        <w:t xml:space="preserve">, </w:t>
      </w:r>
      <w:r w:rsidR="00A632DB">
        <w:rPr>
          <w:sz w:val="24"/>
          <w:szCs w:val="24"/>
        </w:rPr>
        <w:t>(</w:t>
      </w:r>
      <w:r w:rsidR="00372E1D">
        <w:rPr>
          <w:sz w:val="24"/>
          <w:szCs w:val="24"/>
        </w:rPr>
        <w:t>stečajni upravitelj Jure Marušić iz Zagreba</w:t>
      </w:r>
      <w:r w:rsidR="00A632DB">
        <w:rPr>
          <w:sz w:val="24"/>
          <w:szCs w:val="24"/>
        </w:rPr>
        <w:t>)</w:t>
      </w:r>
    </w:p>
    <w:p w:rsidRDefault="00372E1D" w:rsidP="004700A5" w:rsidR="004700A5" w:rsidRPr="003F209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2.opis</w:t>
      </w:r>
      <w:r w:rsidR="00B0743A">
        <w:rPr>
          <w:sz w:val="24"/>
          <w:szCs w:val="24"/>
        </w:rPr>
        <w:t>an</w:t>
      </w:r>
      <w:r w:rsidR="007D30A8">
        <w:rPr>
          <w:sz w:val="24"/>
          <w:szCs w:val="24"/>
        </w:rPr>
        <w:t>e</w:t>
      </w:r>
      <w:r w:rsidR="00B0743A">
        <w:rPr>
          <w:sz w:val="24"/>
          <w:szCs w:val="24"/>
        </w:rPr>
        <w:t xml:space="preserve"> kao </w:t>
      </w:r>
      <w:r w:rsidR="004700A5" w:rsidRPr="003F2091">
        <w:rPr>
          <w:sz w:val="24"/>
          <w:szCs w:val="24"/>
        </w:rPr>
        <w:t>-1014/10000 dijela kč. broj 2891/9, stambena zgrada 35H, Sisačka cesta, odvojak 2 i dvorište u ukupnoj površini 75,7 čm, upisano u zk. ul. 36118, k.o. Klara, kod z.k.odjela Općinskog suda u N.Zagrebu,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5B4A8D" w:rsidP="000F3B68" w:rsidR="005B4A8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3.vrsta predmeta prodaje: skupni predmet prodaje</w:t>
      </w:r>
    </w:p>
    <w:p w:rsidRDefault="00732C00" w:rsidP="000F3B68" w:rsidR="00732C0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4.identifikator predmeta prodaje: 679</w:t>
      </w:r>
    </w:p>
    <w:p w:rsidRDefault="005B4A8D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B77B3">
        <w:rPr>
          <w:sz w:val="24"/>
          <w:szCs w:val="24"/>
        </w:rPr>
        <w:t>jamčevina uplaćena na račun:</w:t>
      </w:r>
      <w:r w:rsidR="00471C5A">
        <w:rPr>
          <w:sz w:val="24"/>
          <w:szCs w:val="24"/>
        </w:rPr>
        <w:t xml:space="preserve"> HR 3323900011300028779</w:t>
      </w:r>
    </w:p>
    <w:p w:rsidRDefault="00BB77B3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5.kupovina uplaćena na račun </w:t>
      </w:r>
      <w:r w:rsidR="00685AA3">
        <w:rPr>
          <w:sz w:val="24"/>
          <w:szCs w:val="24"/>
        </w:rPr>
        <w:t>IBAN:HR 1123900011300028787</w:t>
      </w:r>
    </w:p>
    <w:p w:rsidRDefault="00B0743A" w:rsidP="004804EC" w:rsidR="00B0743A">
      <w:pPr>
        <w:ind w:firstLine="680"/>
        <w:jc w:val="both"/>
        <w:rPr>
          <w:sz w:val="24"/>
        </w:rPr>
      </w:pPr>
    </w:p>
    <w:p w:rsidRDefault="007D30A8" w:rsidP="004804EC" w:rsidR="004804EC">
      <w:pPr>
        <w:ind w:firstLine="680"/>
        <w:jc w:val="both"/>
        <w:rPr>
          <w:sz w:val="24"/>
        </w:rPr>
      </w:pPr>
      <w:r>
        <w:rPr>
          <w:sz w:val="24"/>
          <w:szCs w:val="24"/>
        </w:rPr>
        <w:t>a temeljem pravomoćnog rješenja o namirenju ovog suda poslovni broj St-187/15 od 21.ožujka 2018.</w:t>
      </w:r>
      <w:r w:rsidR="00760277">
        <w:rPr>
          <w:sz w:val="24"/>
        </w:rPr>
        <w:t xml:space="preserve">nalaže se Financijskoj agenciji </w:t>
      </w:r>
      <w:r w:rsidR="004804EC">
        <w:rPr>
          <w:sz w:val="24"/>
        </w:rPr>
        <w:t>iznos uplaćen od strane kupca Igor Ivanković iz Osijeka, Trpanjska 10. (152.241,71 kn) temeljem treće elektroničke javne dražbe (identifikator nadmetanja 23887)</w:t>
      </w:r>
    </w:p>
    <w:p w:rsidRDefault="004804EC" w:rsidP="004804EC" w:rsidR="004804EC">
      <w:pPr>
        <w:ind w:firstLine="680"/>
        <w:jc w:val="both"/>
        <w:rPr>
          <w:sz w:val="24"/>
        </w:rPr>
      </w:pPr>
    </w:p>
    <w:p w:rsidRDefault="00B0743A" w:rsidP="004804EC" w:rsidR="000F3B68">
      <w:pPr>
        <w:ind w:firstLine="680"/>
        <w:jc w:val="both"/>
        <w:rPr>
          <w:sz w:val="24"/>
          <w:szCs w:val="24"/>
        </w:rPr>
      </w:pPr>
      <w:r w:rsidRPr="00B0743A">
        <w:rPr>
          <w:b/>
          <w:sz w:val="24"/>
        </w:rPr>
        <w:t>ODMAH</w:t>
      </w:r>
      <w:r>
        <w:rPr>
          <w:sz w:val="24"/>
        </w:rPr>
        <w:t xml:space="preserve"> </w:t>
      </w:r>
      <w:r w:rsidR="004804EC">
        <w:rPr>
          <w:sz w:val="24"/>
        </w:rPr>
        <w:t xml:space="preserve">uplatiti za korist: </w:t>
      </w:r>
      <w:r w:rsidR="000F3B68" w:rsidRPr="003900D7">
        <w:rPr>
          <w:sz w:val="24"/>
          <w:szCs w:val="24"/>
        </w:rPr>
        <w:t xml:space="preserve"> </w:t>
      </w:r>
    </w:p>
    <w:p w:rsidRDefault="000F3B68" w:rsidP="000F3B68" w:rsidR="000F3B68">
      <w:pPr>
        <w:ind w:firstLine="680"/>
        <w:jc w:val="both"/>
        <w:rPr>
          <w:sz w:val="24"/>
          <w:szCs w:val="24"/>
        </w:rPr>
      </w:pPr>
    </w:p>
    <w:p w:rsidRDefault="000F3B68" w:rsidP="000F3B68" w:rsidR="000F3B68">
      <w:pPr>
        <w:ind w:firstLine="680"/>
        <w:jc w:val="both"/>
        <w:rPr>
          <w:b/>
          <w:sz w:val="24"/>
          <w:szCs w:val="24"/>
        </w:rPr>
      </w:pPr>
      <w:r w:rsidRPr="000E7DD0">
        <w:rPr>
          <w:sz w:val="24"/>
          <w:szCs w:val="24"/>
        </w:rPr>
        <w:t xml:space="preserve">1.stečajne masa stečajnog dužnika </w:t>
      </w:r>
      <w:r w:rsidR="00422DFB" w:rsidRPr="00A665A8">
        <w:rPr>
          <w:sz w:val="24"/>
          <w:szCs w:val="24"/>
        </w:rPr>
        <w:t>OVONOVO d.o.o. u stečaju, Zagreb, Zelengaj 75</w:t>
      </w:r>
      <w:r w:rsidR="00422DFB">
        <w:rPr>
          <w:sz w:val="24"/>
          <w:szCs w:val="24"/>
        </w:rPr>
        <w:t>.</w:t>
      </w:r>
      <w:r w:rsidR="00422DFB" w:rsidRPr="00A665A8">
        <w:rPr>
          <w:sz w:val="24"/>
          <w:szCs w:val="24"/>
        </w:rPr>
        <w:t>,</w:t>
      </w:r>
      <w:r w:rsidR="00422DFB">
        <w:rPr>
          <w:sz w:val="24"/>
          <w:szCs w:val="24"/>
        </w:rPr>
        <w:t xml:space="preserve"> </w:t>
      </w:r>
      <w:r w:rsidR="00422DFB" w:rsidRPr="00A665A8">
        <w:rPr>
          <w:sz w:val="24"/>
          <w:szCs w:val="24"/>
        </w:rPr>
        <w:t>(OIB:48257674741)</w:t>
      </w:r>
      <w:r w:rsidR="00422DFB">
        <w:rPr>
          <w:sz w:val="24"/>
          <w:szCs w:val="24"/>
        </w:rPr>
        <w:t xml:space="preserve"> </w:t>
      </w:r>
      <w:r w:rsidRPr="00707976">
        <w:rPr>
          <w:sz w:val="24"/>
          <w:szCs w:val="24"/>
        </w:rPr>
        <w:t xml:space="preserve">iznos od </w:t>
      </w:r>
      <w:r w:rsidR="00422DFB">
        <w:rPr>
          <w:sz w:val="24"/>
          <w:szCs w:val="24"/>
        </w:rPr>
        <w:t xml:space="preserve"> </w:t>
      </w:r>
      <w:r w:rsidR="0094232E" w:rsidRPr="000D0B6C">
        <w:rPr>
          <w:b/>
          <w:sz w:val="24"/>
          <w:szCs w:val="24"/>
        </w:rPr>
        <w:t>107.</w:t>
      </w:r>
      <w:r w:rsidR="002203ED" w:rsidRPr="000D0B6C">
        <w:rPr>
          <w:b/>
          <w:sz w:val="24"/>
          <w:szCs w:val="24"/>
        </w:rPr>
        <w:t>6</w:t>
      </w:r>
      <w:r w:rsidR="00941C75" w:rsidRPr="000D0B6C">
        <w:rPr>
          <w:b/>
          <w:sz w:val="24"/>
          <w:szCs w:val="24"/>
        </w:rPr>
        <w:t>1</w:t>
      </w:r>
      <w:r w:rsidR="002203ED" w:rsidRPr="000D0B6C">
        <w:rPr>
          <w:b/>
          <w:sz w:val="24"/>
          <w:szCs w:val="24"/>
        </w:rPr>
        <w:t>5</w:t>
      </w:r>
      <w:r w:rsidR="00941C75" w:rsidRPr="000D0B6C">
        <w:rPr>
          <w:b/>
          <w:sz w:val="24"/>
          <w:szCs w:val="24"/>
        </w:rPr>
        <w:t>,</w:t>
      </w:r>
      <w:r w:rsidR="00110369" w:rsidRPr="000D0B6C">
        <w:rPr>
          <w:b/>
          <w:sz w:val="24"/>
          <w:szCs w:val="24"/>
        </w:rPr>
        <w:t>34</w:t>
      </w:r>
      <w:r w:rsidRPr="000D0B6C">
        <w:rPr>
          <w:b/>
          <w:sz w:val="24"/>
          <w:szCs w:val="24"/>
        </w:rPr>
        <w:t xml:space="preserve"> kn</w:t>
      </w:r>
      <w:r w:rsidR="003A154B">
        <w:rPr>
          <w:sz w:val="24"/>
          <w:szCs w:val="24"/>
        </w:rPr>
        <w:t xml:space="preserve">, </w:t>
      </w:r>
      <w:r w:rsidR="00C575E2">
        <w:rPr>
          <w:sz w:val="24"/>
          <w:szCs w:val="24"/>
        </w:rPr>
        <w:t>na</w:t>
      </w:r>
      <w:r w:rsidR="00EA198B">
        <w:rPr>
          <w:sz w:val="24"/>
          <w:szCs w:val="24"/>
        </w:rPr>
        <w:t xml:space="preserve"> </w:t>
      </w:r>
      <w:r w:rsidR="00EA198B" w:rsidRPr="00C575E2">
        <w:rPr>
          <w:sz w:val="24"/>
          <w:szCs w:val="24"/>
        </w:rPr>
        <w:t>račun</w:t>
      </w:r>
      <w:r w:rsidR="00C575E2">
        <w:rPr>
          <w:sz w:val="24"/>
          <w:szCs w:val="24"/>
        </w:rPr>
        <w:t xml:space="preserve"> broj</w:t>
      </w:r>
      <w:r w:rsidR="00EA198B" w:rsidRPr="002B7AB6">
        <w:rPr>
          <w:b/>
          <w:sz w:val="24"/>
          <w:szCs w:val="24"/>
        </w:rPr>
        <w:t>: IBAN HR 7624840081107332745</w:t>
      </w:r>
      <w:r w:rsidRPr="002B7AB6">
        <w:rPr>
          <w:b/>
          <w:sz w:val="24"/>
          <w:szCs w:val="24"/>
        </w:rPr>
        <w:t>.</w:t>
      </w:r>
    </w:p>
    <w:p w:rsidRDefault="007D30A8" w:rsidP="000F3B68" w:rsidR="007D30A8" w:rsidRPr="002B7AB6">
      <w:pPr>
        <w:ind w:firstLine="680"/>
        <w:jc w:val="both"/>
        <w:rPr>
          <w:b/>
          <w:sz w:val="24"/>
          <w:szCs w:val="24"/>
        </w:rPr>
      </w:pPr>
    </w:p>
    <w:p w:rsidRDefault="006E3CA6" w:rsidP="003A154B" w:rsidR="00AE531F" w:rsidRPr="002B7AB6">
      <w:pPr>
        <w:widowControl/>
        <w:ind w:firstLine="680"/>
        <w:jc w:val="both"/>
        <w:rPr>
          <w:b/>
        </w:rPr>
      </w:pPr>
      <w:r w:rsidRPr="000E7DD0">
        <w:rPr>
          <w:sz w:val="24"/>
          <w:szCs w:val="24"/>
        </w:rPr>
        <w:lastRenderedPageBreak/>
        <w:t xml:space="preserve">2.razlučnog vjerovnik </w:t>
      </w:r>
      <w:r w:rsidR="00422DFB">
        <w:rPr>
          <w:sz w:val="24"/>
          <w:szCs w:val="24"/>
        </w:rPr>
        <w:t>Republika Hrvatska, Ministarstvo financija, Porezna uprava</w:t>
      </w:r>
      <w:r w:rsidR="001F29CC">
        <w:rPr>
          <w:sz w:val="24"/>
          <w:szCs w:val="24"/>
        </w:rPr>
        <w:t>,</w:t>
      </w:r>
      <w:r w:rsidR="00422DFB" w:rsidRPr="00BF2347">
        <w:rPr>
          <w:sz w:val="24"/>
          <w:szCs w:val="24"/>
        </w:rPr>
        <w:t xml:space="preserve"> </w:t>
      </w:r>
      <w:r w:rsidR="00CB0908">
        <w:rPr>
          <w:sz w:val="24"/>
          <w:szCs w:val="24"/>
        </w:rPr>
        <w:t xml:space="preserve">preostali </w:t>
      </w:r>
      <w:r w:rsidR="00CA1980">
        <w:rPr>
          <w:sz w:val="24"/>
          <w:szCs w:val="24"/>
        </w:rPr>
        <w:t>iznos</w:t>
      </w:r>
      <w:r w:rsidR="00E0708E">
        <w:rPr>
          <w:sz w:val="24"/>
          <w:szCs w:val="24"/>
        </w:rPr>
        <w:t xml:space="preserve"> od </w:t>
      </w:r>
      <w:r w:rsidR="0094232E" w:rsidRPr="000D0B6C">
        <w:rPr>
          <w:b/>
          <w:sz w:val="24"/>
          <w:szCs w:val="24"/>
        </w:rPr>
        <w:t>44.</w:t>
      </w:r>
      <w:r w:rsidR="00941C75" w:rsidRPr="000D0B6C">
        <w:rPr>
          <w:b/>
          <w:sz w:val="24"/>
          <w:szCs w:val="24"/>
        </w:rPr>
        <w:t>6</w:t>
      </w:r>
      <w:r w:rsidR="000D0B6C" w:rsidRPr="000D0B6C">
        <w:rPr>
          <w:b/>
          <w:sz w:val="24"/>
          <w:szCs w:val="24"/>
        </w:rPr>
        <w:t>2</w:t>
      </w:r>
      <w:r w:rsidR="009926BA">
        <w:rPr>
          <w:b/>
          <w:sz w:val="24"/>
          <w:szCs w:val="24"/>
        </w:rPr>
        <w:t>6</w:t>
      </w:r>
      <w:r w:rsidR="000D0B6C" w:rsidRPr="000D0B6C">
        <w:rPr>
          <w:b/>
          <w:sz w:val="24"/>
          <w:szCs w:val="24"/>
        </w:rPr>
        <w:t>,37</w:t>
      </w:r>
      <w:r w:rsidR="00E0708E">
        <w:rPr>
          <w:sz w:val="24"/>
          <w:szCs w:val="24"/>
        </w:rPr>
        <w:t xml:space="preserve"> kn</w:t>
      </w:r>
      <w:r w:rsidR="00C575E2">
        <w:rPr>
          <w:sz w:val="24"/>
          <w:szCs w:val="24"/>
        </w:rPr>
        <w:t>, na račun broj</w:t>
      </w:r>
      <w:r w:rsidR="003A154B">
        <w:rPr>
          <w:sz w:val="24"/>
          <w:szCs w:val="24"/>
        </w:rPr>
        <w:t xml:space="preserve">: </w:t>
      </w:r>
      <w:r w:rsidR="003A154B" w:rsidRPr="002B7AB6">
        <w:rPr>
          <w:b/>
          <w:sz w:val="24"/>
          <w:szCs w:val="24"/>
        </w:rPr>
        <w:t>IBAN HR 1210010051863000160, poziv na broj HR 68 1201-48257674741</w:t>
      </w:r>
    </w:p>
    <w:p w:rsidRDefault="003A154B" w:rsidP="00A03E2A" w:rsidR="00AE531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679D4" w:rsidP="00584AC6" w:rsidR="004679D4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804EC">
        <w:rPr>
          <w:sz w:val="24"/>
          <w:szCs w:val="24"/>
        </w:rPr>
        <w:t>te po provedenoj uplati obavijestiti ovaj sud.</w:t>
      </w:r>
    </w:p>
    <w:p w:rsidRDefault="004804EC" w:rsidP="00584AC6" w:rsidR="004804EC" w:rsidRPr="002100B9">
      <w:pPr>
        <w:ind w:firstLine="720"/>
        <w:jc w:val="both"/>
        <w:rPr>
          <w:sz w:val="24"/>
          <w:szCs w:val="24"/>
        </w:rPr>
      </w:pP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0D0B6C">
        <w:rPr>
          <w:sz w:val="24"/>
          <w:szCs w:val="24"/>
        </w:rPr>
        <w:t>21.</w:t>
      </w:r>
      <w:r w:rsidR="00B0743A">
        <w:rPr>
          <w:sz w:val="24"/>
          <w:szCs w:val="24"/>
        </w:rPr>
        <w:t>rujna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A24DF0">
        <w:rPr>
          <w:sz w:val="24"/>
          <w:szCs w:val="24"/>
        </w:rPr>
        <w:t>8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2E1396" w:rsidRPr="002100B9">
        <w:rPr>
          <w:sz w:val="24"/>
          <w:szCs w:val="24"/>
        </w:rPr>
        <w:t xml:space="preserve"> Ante Galić</w:t>
      </w:r>
      <w:r w:rsidR="003B6357" w:rsidRPr="002100B9">
        <w:rPr>
          <w:sz w:val="24"/>
          <w:szCs w:val="24"/>
        </w:rPr>
        <w:t xml:space="preserve"> </w:t>
      </w:r>
      <w:r w:rsidR="008C101B">
        <w:rPr>
          <w:sz w:val="24"/>
          <w:szCs w:val="24"/>
        </w:rPr>
        <w:t>v.r.</w:t>
      </w:r>
    </w:p>
    <w:p w:rsidRDefault="00DB298D" w:rsidP="003B6357" w:rsidR="00DB298D" w:rsidRPr="002100B9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3B6357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Protiv </w:t>
      </w:r>
      <w:r w:rsidR="004C339D">
        <w:rPr>
          <w:sz w:val="24"/>
          <w:szCs w:val="24"/>
        </w:rPr>
        <w:t>zaključka nije dopuštena žalba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8C101B" w:rsidP="008C101B" w:rsidR="008C101B">
      <w:pPr>
        <w:ind w:firstLine="720" w:left="2880"/>
        <w:jc w:val="both"/>
      </w:pPr>
      <w:r>
        <w:t>Za točnost otpravka, ovlašteni službenik:</w:t>
      </w:r>
    </w:p>
    <w:p w:rsidRDefault="008C101B" w:rsidP="00422EE0" w:rsidR="008C101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00DB" w:rsidP="008C101B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>
      <w:rPr>
        <w:sz w:val="24"/>
        <w:szCs w:val="24"/>
      </w:rPr>
      <w:t>187/15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748AA"/>
    <w:rsid w:val="000840F5"/>
    <w:rsid w:val="000A4BD7"/>
    <w:rsid w:val="000A5F37"/>
    <w:rsid w:val="000D0B6C"/>
    <w:rsid w:val="000D6741"/>
    <w:rsid w:val="000D6FCE"/>
    <w:rsid w:val="000E0CB5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DFB"/>
    <w:rsid w:val="00444712"/>
    <w:rsid w:val="00445FF1"/>
    <w:rsid w:val="004505CA"/>
    <w:rsid w:val="00452E5A"/>
    <w:rsid w:val="004679D4"/>
    <w:rsid w:val="004700A5"/>
    <w:rsid w:val="00470514"/>
    <w:rsid w:val="00471C5A"/>
    <w:rsid w:val="00474756"/>
    <w:rsid w:val="004804EC"/>
    <w:rsid w:val="004833D3"/>
    <w:rsid w:val="004953AC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8450D"/>
    <w:rsid w:val="00584AC6"/>
    <w:rsid w:val="005A4BAD"/>
    <w:rsid w:val="005B3778"/>
    <w:rsid w:val="005B4A8D"/>
    <w:rsid w:val="005C2552"/>
    <w:rsid w:val="005D3964"/>
    <w:rsid w:val="005E1EBE"/>
    <w:rsid w:val="005E4CF2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C35C6"/>
    <w:rsid w:val="006C539B"/>
    <w:rsid w:val="006D2AE7"/>
    <w:rsid w:val="006D3B0A"/>
    <w:rsid w:val="006E3CA6"/>
    <w:rsid w:val="006F3F56"/>
    <w:rsid w:val="006F75D6"/>
    <w:rsid w:val="007040EB"/>
    <w:rsid w:val="00707976"/>
    <w:rsid w:val="007109AF"/>
    <w:rsid w:val="007120DC"/>
    <w:rsid w:val="0072238A"/>
    <w:rsid w:val="00732C00"/>
    <w:rsid w:val="007357CA"/>
    <w:rsid w:val="007408BE"/>
    <w:rsid w:val="00740DD0"/>
    <w:rsid w:val="00743857"/>
    <w:rsid w:val="00757F7D"/>
    <w:rsid w:val="00760277"/>
    <w:rsid w:val="0076244A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54A4"/>
    <w:rsid w:val="00842CB9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C101B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6834"/>
    <w:rsid w:val="00937015"/>
    <w:rsid w:val="00941C75"/>
    <w:rsid w:val="0094232E"/>
    <w:rsid w:val="009738BC"/>
    <w:rsid w:val="00975B72"/>
    <w:rsid w:val="00977799"/>
    <w:rsid w:val="009926BA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4DF0"/>
    <w:rsid w:val="00A25B70"/>
    <w:rsid w:val="00A37C59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A41FF"/>
    <w:rsid w:val="00BA485E"/>
    <w:rsid w:val="00BB5EB7"/>
    <w:rsid w:val="00BB77B3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7688A"/>
    <w:rsid w:val="00D80EB4"/>
    <w:rsid w:val="00DA12DA"/>
    <w:rsid w:val="00DA2893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768E7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1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0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0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0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0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C1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0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0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0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0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746DB-D94B-4516-8B4D-040276528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1862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2018-09-21T11:13:00Z</dcterms:created>
  <dc:creator>user</dc:creator>
  <cp:lastModifiedBy>Valentina Delač</cp:lastModifiedBy>
  <cp:lastPrinted>2018-09-21T11:26:00Z</cp:lastPrinted>
  <dcterms:modified xmlns:xsi="http://www.w3.org/2001/XMLSchema-instance" xsi:type="dcterms:W3CDTF">2018-09-21T11:26:00Z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(Ovonovo nalog Fina isplata kupovine novo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