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a7a0" w14:paraId="fc5a7a0" w:rsidRDefault="005918D4" w:rsidP="008B0747" w:rsidR="005918D4" w:rsidRPr="002B2FAD">
      <w:pPr>
        <w15:collapsed w:val="false"/>
      </w:pPr>
      <w:bookmarkStart w:name="_GoBack" w:id="0"/>
      <w:bookmarkEnd w:id="0"/>
      <w:r w:rsidRPr="002B2FAD">
        <w:t>REPUBLIKA HRVATSKA</w:t>
      </w:r>
    </w:p>
    <w:p w:rsidRDefault="005918D4" w:rsidP="008B0747" w:rsidR="005918D4" w:rsidRPr="002B2FAD">
      <w:r w:rsidRPr="002B2FAD">
        <w:t>TRGOVAČKI SUD U PAZINU</w:t>
      </w:r>
    </w:p>
    <w:p w:rsidRDefault="00F142E8" w:rsidP="008B0747" w:rsidR="00F142E8" w:rsidRPr="002B2FAD">
      <w:pPr>
        <w:jc w:val="right"/>
      </w:pPr>
    </w:p>
    <w:p w:rsidRDefault="005918D4" w:rsidP="008B0747" w:rsidR="005918D4" w:rsidRPr="002B2FAD">
      <w:pPr>
        <w:jc w:val="right"/>
      </w:pPr>
      <w:r w:rsidRPr="002B2FAD">
        <w:tab/>
      </w:r>
      <w:r w:rsidRPr="002B2FAD">
        <w:tab/>
      </w:r>
    </w:p>
    <w:p w:rsidRDefault="005918D4" w:rsidP="008B0747" w:rsidR="005918D4" w:rsidRPr="002B2FAD">
      <w:pPr>
        <w:jc w:val="center"/>
        <w:rPr>
          <w:b/>
        </w:rPr>
      </w:pPr>
      <w:r w:rsidRPr="002B2FAD">
        <w:rPr>
          <w:b/>
        </w:rPr>
        <w:t>ZAPISNIK</w:t>
      </w:r>
    </w:p>
    <w:p w:rsidRDefault="005918D4" w:rsidP="008B0747" w:rsidR="005918D4" w:rsidRPr="002B2FAD">
      <w:pPr>
        <w:jc w:val="center"/>
        <w:rPr>
          <w:b/>
        </w:rPr>
      </w:pPr>
      <w:r w:rsidRPr="002B2FAD">
        <w:rPr>
          <w:b/>
        </w:rPr>
        <w:t>(</w:t>
      </w:r>
      <w:r w:rsidR="00185100" w:rsidRPr="002B2FAD">
        <w:rPr>
          <w:b/>
        </w:rPr>
        <w:t>izvještajno</w:t>
      </w:r>
      <w:r w:rsidRPr="002B2FAD">
        <w:rPr>
          <w:b/>
        </w:rPr>
        <w:t xml:space="preserve"> ročište)</w:t>
      </w:r>
    </w:p>
    <w:p w:rsidRDefault="005918D4" w:rsidP="008B0747" w:rsidR="005918D4" w:rsidRPr="002B2FAD">
      <w:pPr>
        <w:jc w:val="center"/>
        <w:rPr>
          <w:b/>
        </w:rPr>
      </w:pPr>
    </w:p>
    <w:p w:rsidRDefault="00F142E8" w:rsidP="008B0747" w:rsidR="00F142E8" w:rsidRPr="002B2FAD">
      <w:pPr>
        <w:jc w:val="center"/>
        <w:rPr>
          <w:b/>
        </w:rPr>
      </w:pPr>
    </w:p>
    <w:p w:rsidRDefault="00AA22D1" w:rsidP="00AA22D1" w:rsidR="00AA22D1">
      <w:pPr>
        <w:jc w:val="center"/>
      </w:pPr>
      <w:r>
        <w:t>održano dan</w:t>
      </w:r>
      <w:r w:rsidR="00E54473">
        <w:t>a 29. rujna 2016. godine u 14:30</w:t>
      </w:r>
      <w:r>
        <w:t xml:space="preserve"> sati na Trgovačkom sudu u Pazinu, </w:t>
      </w:r>
    </w:p>
    <w:p w:rsidRDefault="00AA22D1" w:rsidP="00AA22D1" w:rsidR="00AA22D1">
      <w:pPr>
        <w:jc w:val="center"/>
      </w:pPr>
      <w:r>
        <w:t xml:space="preserve">u stečajnom postupku nad stečajnim dužnikom </w:t>
      </w:r>
    </w:p>
    <w:p w:rsidRDefault="00356CEC" w:rsidP="00356CEC" w:rsidR="00356CEC">
      <w:pPr>
        <w:jc w:val="center"/>
        <w:rPr>
          <w:b/>
        </w:rPr>
      </w:pPr>
      <w:r>
        <w:rPr>
          <w:b/>
        </w:rPr>
        <w:t xml:space="preserve">STEČAJNA MASA V.I.S. NEKRETNINE d.o.o. „u stečaju“ </w:t>
      </w:r>
    </w:p>
    <w:p w:rsidRDefault="00356CEC" w:rsidP="00356CEC" w:rsidR="00356CEC">
      <w:pPr>
        <w:jc w:val="center"/>
        <w:rPr>
          <w:b/>
        </w:rPr>
      </w:pPr>
      <w:r>
        <w:rPr>
          <w:b/>
        </w:rPr>
        <w:t>Umag, Vladimira Nazora 7,</w:t>
      </w:r>
    </w:p>
    <w:p w:rsidRDefault="00356CEC" w:rsidP="00356CEC" w:rsidR="00356CEC">
      <w:pPr>
        <w:jc w:val="center"/>
        <w:rPr>
          <w:b/>
        </w:rPr>
      </w:pPr>
      <w:r>
        <w:rPr>
          <w:b/>
        </w:rPr>
        <w:t xml:space="preserve">OIB: </w:t>
      </w:r>
    </w:p>
    <w:p w:rsidRDefault="00356CEC" w:rsidP="00356CEC" w:rsidR="00356CEC">
      <w:pPr>
        <w:jc w:val="center"/>
        <w:rPr>
          <w:b/>
        </w:rPr>
      </w:pPr>
    </w:p>
    <w:p w:rsidRDefault="00356CEC" w:rsidP="00356CEC" w:rsidR="00356CEC">
      <w:pPr>
        <w:jc w:val="both"/>
      </w:pPr>
      <w:r>
        <w:t>STEČAJNA SUTKINJA: Tijana Licul</w:t>
      </w:r>
    </w:p>
    <w:p w:rsidRDefault="00356CEC" w:rsidP="00356CEC" w:rsidR="00356CEC">
      <w:pPr>
        <w:jc w:val="both"/>
      </w:pPr>
      <w:r>
        <w:t>ZAPISNIČARKA: Sanja Prodan</w:t>
      </w:r>
    </w:p>
    <w:p w:rsidRDefault="00356CEC" w:rsidP="00356CEC" w:rsidR="00356CEC">
      <w:pPr>
        <w:jc w:val="both"/>
      </w:pPr>
    </w:p>
    <w:p w:rsidRDefault="00356CEC" w:rsidP="00356CEC" w:rsidR="00356CEC">
      <w:pPr>
        <w:jc w:val="both"/>
      </w:pPr>
      <w:r>
        <w:t>STEČAJNI UPRAVITELJ: Ljiljana Blagojević</w:t>
      </w:r>
    </w:p>
    <w:p w:rsidRDefault="00356CEC" w:rsidP="00356CEC" w:rsidR="00356CEC">
      <w:pPr>
        <w:jc w:val="both"/>
      </w:pPr>
    </w:p>
    <w:p w:rsidRDefault="00356CEC" w:rsidP="00356CEC" w:rsidR="00356CEC">
      <w:pPr>
        <w:jc w:val="both"/>
      </w:pPr>
    </w:p>
    <w:p w:rsidRDefault="00067FBF" w:rsidP="008B0747" w:rsidR="005918D4" w:rsidRPr="002B2FAD">
      <w:pPr>
        <w:jc w:val="center"/>
      </w:pPr>
      <w:r w:rsidRPr="002B2FAD">
        <w:t xml:space="preserve">Početak u </w:t>
      </w:r>
      <w:r w:rsidR="00AA22D1">
        <w:t>1</w:t>
      </w:r>
      <w:r w:rsidR="00356CEC">
        <w:t>4</w:t>
      </w:r>
      <w:r w:rsidR="008B0747" w:rsidRPr="002B2FAD">
        <w:t>:30</w:t>
      </w:r>
      <w:r w:rsidR="005918D4" w:rsidRPr="002B2FAD">
        <w:t xml:space="preserve"> sati</w:t>
      </w:r>
    </w:p>
    <w:p w:rsidRDefault="00266760" w:rsidP="008B0747" w:rsidR="00266760" w:rsidRPr="002B2FAD">
      <w:pPr>
        <w:jc w:val="both"/>
      </w:pPr>
    </w:p>
    <w:p w:rsidRDefault="00611408" w:rsidP="008B0747" w:rsidR="00266760" w:rsidRPr="002B2FAD">
      <w:pPr>
        <w:ind w:firstLine="708"/>
        <w:jc w:val="both"/>
      </w:pPr>
      <w:r w:rsidRPr="002B2FAD">
        <w:t xml:space="preserve">Otvara se </w:t>
      </w:r>
    </w:p>
    <w:p w:rsidRDefault="00266760" w:rsidP="008B0747" w:rsidR="00266760" w:rsidRPr="002B2FAD">
      <w:pPr>
        <w:jc w:val="center"/>
      </w:pPr>
    </w:p>
    <w:p w:rsidRDefault="00611408" w:rsidP="008B0747" w:rsidR="00266760" w:rsidRPr="002B2FAD">
      <w:pPr>
        <w:jc w:val="center"/>
      </w:pPr>
      <w:r w:rsidRPr="002B2FAD">
        <w:t>SKUPŠTINA</w:t>
      </w:r>
      <w:r w:rsidR="00266760" w:rsidRPr="002B2FAD">
        <w:t xml:space="preserve"> VJEROVNIKA (IZVJEŠTAJNO ROČIŠTE)</w:t>
      </w:r>
    </w:p>
    <w:p w:rsidRDefault="00266760" w:rsidP="008B0747" w:rsidR="00266760" w:rsidRPr="002B2FAD">
      <w:pPr>
        <w:jc w:val="both"/>
      </w:pPr>
    </w:p>
    <w:p w:rsidRDefault="00266760" w:rsidP="008B0747" w:rsidR="005918D4">
      <w:pPr>
        <w:jc w:val="both"/>
      </w:pPr>
      <w:r w:rsidRPr="002B2FAD">
        <w:tab/>
        <w:t>Utvrđuje se da su na izvještajnom ročištu nazočni</w:t>
      </w:r>
      <w:r w:rsidR="005918D4" w:rsidRPr="002B2FAD">
        <w:t>:</w:t>
      </w:r>
    </w:p>
    <w:p w:rsidRDefault="00E54473" w:rsidP="00E54473" w:rsidR="00E54473">
      <w:pPr>
        <w:jc w:val="both"/>
      </w:pPr>
      <w:r>
        <w:tab/>
        <w:t>1/ RH – Dalen Mikuljan, državno-odvjetnički savjetnik u ŽDO u Puli-Pola</w:t>
      </w:r>
    </w:p>
    <w:p w:rsidRDefault="00E54473" w:rsidP="00E54473" w:rsidR="00E54473">
      <w:pPr>
        <w:jc w:val="both"/>
      </w:pPr>
      <w:r>
        <w:tab/>
        <w:t>2/ Erste &amp; Steiermarkische bank d.o.o. –  odvjetnica Željka Broz Manestar</w:t>
      </w:r>
    </w:p>
    <w:p w:rsidRDefault="00E54473" w:rsidP="00E54473" w:rsidR="00E54473">
      <w:pPr>
        <w:jc w:val="both"/>
      </w:pPr>
      <w:r>
        <w:tab/>
        <w:t>3/ Za PONJO d.o.o. u stečaju – st. upravitelj Štefan Rola</w:t>
      </w:r>
    </w:p>
    <w:p w:rsidRDefault="00356CEC" w:rsidP="008B0747" w:rsidR="00356CEC" w:rsidRPr="002B2FAD">
      <w:pPr>
        <w:jc w:val="both"/>
      </w:pPr>
    </w:p>
    <w:p w:rsidRDefault="00185100" w:rsidP="008B0747" w:rsidR="00185100" w:rsidRPr="002B2FAD">
      <w:pPr>
        <w:jc w:val="both"/>
      </w:pPr>
    </w:p>
    <w:p w:rsidRDefault="00266760" w:rsidP="008B0747" w:rsidR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Default="00AA22D1" w:rsidP="008B0747" w:rsidR="00AA22D1">
      <w:pPr>
        <w:jc w:val="both"/>
      </w:pPr>
    </w:p>
    <w:p w:rsidRDefault="00AA22D1" w:rsidP="008B0747" w:rsidR="00AA22D1" w:rsidRPr="002B2FAD">
      <w:pPr>
        <w:jc w:val="both"/>
      </w:pPr>
      <w:r>
        <w:tab/>
        <w:t xml:space="preserve">Izvješće je dostavljeno sudu </w:t>
      </w:r>
      <w:r w:rsidR="00356CEC">
        <w:t>19. rujna</w:t>
      </w:r>
      <w:r>
        <w:t xml:space="preserve"> 2016. godine, a objavljeno je na e-oglasnoj ploči </w:t>
      </w:r>
      <w:r w:rsidR="00356CEC">
        <w:t>istog dana.</w:t>
      </w:r>
      <w:r>
        <w:t xml:space="preserve"> Priloženo je na listu </w:t>
      </w:r>
      <w:r w:rsidR="00356CEC">
        <w:t xml:space="preserve">45 do 54 </w:t>
      </w:r>
      <w:r>
        <w:t>spisa</w:t>
      </w:r>
      <w:r w:rsidR="00356CEC">
        <w:t>.</w:t>
      </w:r>
    </w:p>
    <w:p w:rsidRDefault="00266760" w:rsidP="008B0747" w:rsidR="00266760" w:rsidRPr="002B2FAD">
      <w:pPr>
        <w:jc w:val="both"/>
      </w:pPr>
    </w:p>
    <w:p w:rsidRDefault="00266760" w:rsidP="008B0747" w:rsidR="00AA22D1">
      <w:pPr>
        <w:jc w:val="both"/>
      </w:pPr>
      <w:r w:rsidRPr="002B2FAD">
        <w:tab/>
        <w:t>Stečajni upravitelj usmeno izlaže kao u pisanom izv</w:t>
      </w:r>
      <w:r w:rsidR="0028507C" w:rsidRPr="002B2FAD">
        <w:t>ješću podnesenom za ovo ročište</w:t>
      </w:r>
      <w:r w:rsidR="00AA22D1">
        <w:t>.</w:t>
      </w:r>
    </w:p>
    <w:p w:rsidRDefault="00AA22D1" w:rsidP="008B0747" w:rsidR="00AA22D1">
      <w:pPr>
        <w:jc w:val="both"/>
      </w:pPr>
    </w:p>
    <w:p w:rsidRDefault="00D21CD0" w:rsidP="008B0747" w:rsidR="00D21CD0">
      <w:pPr>
        <w:jc w:val="both"/>
      </w:pPr>
      <w:r>
        <w:tab/>
      </w:r>
    </w:p>
    <w:p w:rsidRDefault="00AA22D1" w:rsidP="00AA22D1" w:rsidR="00AA22D1">
      <w:pPr>
        <w:jc w:val="both"/>
      </w:pPr>
      <w:r>
        <w:tab/>
        <w:t xml:space="preserve">Sudac poziva nazočne stečajne vjerovnike da se očituju o podnesenom izvješću stečajnog upravitelja. </w:t>
      </w:r>
    </w:p>
    <w:p w:rsidRDefault="00AA22D1" w:rsidP="00AA22D1" w:rsidR="00AA22D1">
      <w:pPr>
        <w:jc w:val="both"/>
      </w:pPr>
    </w:p>
    <w:p w:rsidRDefault="00B55B0D" w:rsidP="00AA22D1" w:rsidR="00AA22D1">
      <w:pPr>
        <w:jc w:val="both"/>
      </w:pPr>
      <w:r>
        <w:tab/>
      </w:r>
      <w:r w:rsidR="00D21CD0">
        <w:t xml:space="preserve">Zz RH u potpunosti prihvaća izvješće stečajne upraviteljice, suglasan je sa prijedlogom st. upraviteljice da se izvrši procjena vrijednosti nekretnina po ovlaštenom sudskom vještaku. </w:t>
      </w:r>
    </w:p>
    <w:p w:rsidRDefault="00D21CD0" w:rsidP="00AA22D1" w:rsidR="00D21CD0">
      <w:pPr>
        <w:jc w:val="both"/>
      </w:pPr>
    </w:p>
    <w:p w:rsidRDefault="00D21CD0" w:rsidP="00AA22D1" w:rsidR="00D21CD0">
      <w:pPr>
        <w:jc w:val="both"/>
      </w:pPr>
      <w:r>
        <w:tab/>
        <w:t xml:space="preserve">Stečajni upravitelj za vjerovnika PONJO d.o.o. prihvaća izvješće stečajne upraviteljice. </w:t>
      </w:r>
    </w:p>
    <w:p w:rsidRDefault="00D21CD0" w:rsidP="00AA22D1" w:rsidR="00D21CD0">
      <w:pPr>
        <w:jc w:val="both"/>
      </w:pPr>
    </w:p>
    <w:p w:rsidRDefault="00D21CD0" w:rsidP="00AA22D1" w:rsidR="00D21CD0">
      <w:pPr>
        <w:jc w:val="both"/>
      </w:pPr>
      <w:r>
        <w:lastRenderedPageBreak/>
        <w:tab/>
        <w:t xml:space="preserve">Pun. vjerovnika Erste &amp; Steiermarkische bank d.o.o. </w:t>
      </w:r>
      <w:r w:rsidR="000A3ED4">
        <w:t xml:space="preserve">prihvaća izvješće stečajne upraviteljice. </w:t>
      </w:r>
      <w:r w:rsidR="007C294E">
        <w:t xml:space="preserve">Glede procijene nekretnina, suglasni smo da se ista izvrši po ovlaštenom vještaku građevinske struke. </w:t>
      </w:r>
    </w:p>
    <w:p w:rsidRDefault="008B0747" w:rsidP="008B0747" w:rsidR="008B0747" w:rsidRPr="002B2FAD">
      <w:pPr>
        <w:jc w:val="both"/>
      </w:pPr>
    </w:p>
    <w:p w:rsidRDefault="007C294E" w:rsidP="007C294E" w:rsidR="007C294E" w:rsidRPr="002B2FAD">
      <w:pPr>
        <w:jc w:val="both"/>
      </w:pPr>
      <w:r>
        <w:tab/>
      </w:r>
      <w:r w:rsidRPr="002B2FAD">
        <w:t>SKUPŠTINA VJEROVNIKA DONOSI</w:t>
      </w:r>
    </w:p>
    <w:p w:rsidRDefault="007C294E" w:rsidP="007C294E" w:rsidR="007C294E" w:rsidRPr="002B2FAD">
      <w:pPr>
        <w:jc w:val="both"/>
      </w:pPr>
    </w:p>
    <w:p w:rsidRDefault="007C294E" w:rsidP="007C294E" w:rsidR="007C294E" w:rsidRPr="002B2FAD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Default="008B0747" w:rsidP="008B0747" w:rsidR="008B0747" w:rsidRPr="002B2FAD"/>
    <w:p w:rsidRDefault="008B0747" w:rsidP="008B0747" w:rsidR="008B0747">
      <w:pPr>
        <w:jc w:val="both"/>
      </w:pPr>
      <w:r w:rsidRPr="002B2FAD">
        <w:tab/>
      </w:r>
      <w:r w:rsidR="001E605D">
        <w:t>I. Prihvać</w:t>
      </w:r>
      <w:r w:rsidR="007C294E">
        <w:t xml:space="preserve">a se izvješće stečajne upraviteljice. </w:t>
      </w:r>
    </w:p>
    <w:p w:rsidRDefault="007C294E" w:rsidP="008B0747" w:rsidR="007C294E" w:rsidRPr="002B2FAD">
      <w:pPr>
        <w:jc w:val="both"/>
      </w:pPr>
    </w:p>
    <w:p w:rsidRDefault="008B0747" w:rsidP="00163B65" w:rsidR="008B0747">
      <w:pPr>
        <w:jc w:val="both"/>
      </w:pPr>
      <w:r w:rsidRPr="002B2FAD">
        <w:tab/>
      </w:r>
      <w:r w:rsidR="00163B65" w:rsidRPr="002B2FAD">
        <w:t>II. Neće se osnovati odbor vjerovnika.</w:t>
      </w:r>
      <w:r w:rsidRPr="002B2FAD">
        <w:t xml:space="preserve"> </w:t>
      </w:r>
    </w:p>
    <w:p w:rsidRDefault="00B603DF" w:rsidP="00163B65" w:rsidR="00B603DF">
      <w:pPr>
        <w:jc w:val="both"/>
      </w:pPr>
    </w:p>
    <w:p w:rsidRDefault="00B603DF" w:rsidP="00163B65" w:rsidR="00B603DF">
      <w:pPr>
        <w:jc w:val="both"/>
      </w:pPr>
      <w:r>
        <w:tab/>
        <w:t xml:space="preserve">III. Imovina – </w:t>
      </w:r>
      <w:r w:rsidR="00B300FC">
        <w:t xml:space="preserve">nekretnine dužnika prodat će se u stečajnom postupku s time što će se najprije izvršiti procjena </w:t>
      </w:r>
      <w:r w:rsidR="001E605D">
        <w:t>njihove vrijednosti te se ovlašćuje stečajnog upravitelja da poduzme sve radnje u vezi procjene vrijednosti tih nekretnina uključujući i izbor građ</w:t>
      </w:r>
      <w:r w:rsidR="009E2BB6">
        <w:t xml:space="preserve">evinskog vještaka, do 15. studenog 2016. </w:t>
      </w:r>
      <w:r w:rsidR="00566C3B">
        <w:t xml:space="preserve"> </w:t>
      </w:r>
    </w:p>
    <w:p w:rsidRDefault="0050470A" w:rsidP="001B26BC" w:rsidR="0050470A">
      <w:pPr>
        <w:jc w:val="both"/>
      </w:pPr>
    </w:p>
    <w:p w:rsidRDefault="00EC5781" w:rsidP="008B0747" w:rsidR="00266760" w:rsidRPr="002B2FAD">
      <w:pPr>
        <w:jc w:val="center"/>
      </w:pPr>
      <w:r w:rsidRPr="002B2FAD">
        <w:t xml:space="preserve">Dovršeno u </w:t>
      </w:r>
      <w:r w:rsidR="001B26BC">
        <w:t>14:40</w:t>
      </w:r>
      <w:r w:rsidR="00C5079D" w:rsidRPr="002B2FAD">
        <w:t xml:space="preserve"> </w:t>
      </w:r>
      <w:r w:rsidR="00266760" w:rsidRPr="002B2FAD">
        <w:t>sati.</w:t>
      </w:r>
    </w:p>
    <w:p w:rsidRDefault="00266760" w:rsidP="008B0747" w:rsidR="00266760" w:rsidRPr="002B2FAD">
      <w:pPr>
        <w:jc w:val="both"/>
      </w:pPr>
    </w:p>
    <w:p w:rsidRDefault="00185100" w:rsidP="008B0747" w:rsidR="00185100" w:rsidRPr="002B2FAD">
      <w:pPr>
        <w:jc w:val="both"/>
      </w:pPr>
    </w:p>
    <w:p w:rsidRDefault="00E07199" w:rsidP="008B0747" w:rsidR="00266760" w:rsidRPr="002B2FAD">
      <w:pPr>
        <w:jc w:val="both"/>
      </w:pPr>
      <w:r w:rsidRPr="002B2FAD">
        <w:t>Stečajni upravitelj</w:t>
      </w:r>
      <w:r w:rsidR="00AA68DE" w:rsidRPr="002B2FAD">
        <w:tab/>
      </w:r>
      <w:r w:rsidR="00AA68DE" w:rsidRPr="002B2FAD">
        <w:tab/>
      </w:r>
      <w:r w:rsidRPr="002B2FAD">
        <w:t xml:space="preserve">         </w:t>
      </w:r>
      <w:r w:rsidR="008943D1" w:rsidRPr="002B2FAD">
        <w:t xml:space="preserve">      </w:t>
      </w:r>
      <w:r w:rsidRPr="002B2FAD">
        <w:t xml:space="preserve"> </w:t>
      </w:r>
      <w:r w:rsidR="00AA68DE" w:rsidRPr="002B2FAD">
        <w:t>Stečajni sudac</w:t>
      </w:r>
      <w:r w:rsidR="00AA68DE" w:rsidRPr="002B2FAD">
        <w:tab/>
      </w:r>
      <w:r w:rsidRPr="002B2FAD">
        <w:t xml:space="preserve">                     </w:t>
      </w:r>
      <w:r w:rsidR="00AD1579" w:rsidRPr="002B2FAD">
        <w:t xml:space="preserve">          </w:t>
      </w:r>
      <w:r w:rsidRPr="002B2FAD">
        <w:t xml:space="preserve">Vjerovnici  </w:t>
      </w:r>
      <w:r w:rsidR="00266760" w:rsidRPr="002B2FAD">
        <w:tab/>
      </w:r>
    </w:p>
    <w:p w:rsidRDefault="00266760" w:rsidP="008B0747" w:rsidR="00266760" w:rsidRPr="002B2FAD">
      <w:pPr>
        <w:jc w:val="both"/>
      </w:pPr>
    </w:p>
    <w:p w:rsidRDefault="007702DD" w:rsidP="008B0747" w:rsidR="00266760" w:rsidRPr="002B2FAD">
      <w:pPr>
        <w:jc w:val="both"/>
      </w:pPr>
      <w:r w:rsidRPr="002B2FAD">
        <w:t xml:space="preserve"> </w:t>
      </w:r>
      <w:r w:rsidR="00EB4BF2" w:rsidRPr="002B2FAD">
        <w:t xml:space="preserve"> </w:t>
      </w:r>
    </w:p>
    <w:p w:rsidRDefault="00E07199" w:rsidP="008B0747" w:rsidR="00266760" w:rsidRPr="002B2FAD">
      <w:pPr>
        <w:jc w:val="both"/>
      </w:pPr>
      <w:r w:rsidRPr="002B2FAD">
        <w:t xml:space="preserve">                                                  </w:t>
      </w:r>
      <w:r w:rsidR="00185100" w:rsidRPr="002B2FAD">
        <w:t xml:space="preserve">          </w:t>
      </w:r>
      <w:r w:rsidR="00E37200">
        <w:t xml:space="preserve">  </w:t>
      </w:r>
      <w:r w:rsidR="00185100" w:rsidRPr="002B2FAD">
        <w:t xml:space="preserve">    </w:t>
      </w:r>
      <w:r w:rsidRPr="002B2FAD">
        <w:t>Zapisničar</w:t>
      </w:r>
    </w:p>
    <w:p w:rsidRDefault="00266760" w:rsidP="008B0747" w:rsidR="00266760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A51AA6" w:rsidP="008B0747" w:rsidR="00A51AA6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p w:rsidRDefault="00B04449" w:rsidP="008B0747" w:rsidR="00B04449" w:rsidRPr="002B2FAD"/>
    <w:sectPr w:rsidSect="00FB1A87" w:rsidR="00B04449" w:rsidRPr="002B2FAD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68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6904" w:rsidP="00A36904" w:rsidR="005A7D53">
    <w:pPr>
      <w:jc w:val="right"/>
      <w:rPr>
        <w:b/>
      </w:rPr>
    </w:pPr>
    <w:r w:rsidRPr="00E46CF0">
      <w:t>Posl. br</w:t>
    </w:r>
    <w:r>
      <w:t>oj: 4</w:t>
    </w:r>
    <w:r w:rsidRPr="00E46CF0">
      <w:t xml:space="preserve"> St-</w:t>
    </w:r>
    <w:r w:rsidR="00356CEC">
      <w:t>900</w:t>
    </w:r>
    <w:r>
      <w:t>/2016-</w:t>
    </w:r>
    <w:r w:rsidR="0060361C">
      <w:t>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St-</w:t>
    </w:r>
    <w:r w:rsidR="00356CEC">
      <w:t>900</w:t>
    </w:r>
    <w:r w:rsidR="00F333C5">
      <w:t>/</w:t>
    </w:r>
    <w:r w:rsidR="00A36904">
      <w:t>20</w:t>
    </w:r>
    <w:r w:rsidR="00F333C5">
      <w:t>16</w:t>
    </w:r>
    <w:r w:rsidR="008B0747">
      <w:t>-</w:t>
    </w:r>
    <w:r w:rsidR="0060361C">
      <w:t>22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14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8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2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7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8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258"/>
    <w:rsid w:val="00043535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513D"/>
    <w:rsid w:val="000E4942"/>
    <w:rsid w:val="000F0C70"/>
    <w:rsid w:val="0010013B"/>
    <w:rsid w:val="001009EF"/>
    <w:rsid w:val="00136459"/>
    <w:rsid w:val="00152D8F"/>
    <w:rsid w:val="00163B65"/>
    <w:rsid w:val="00185100"/>
    <w:rsid w:val="001B26BC"/>
    <w:rsid w:val="001B768B"/>
    <w:rsid w:val="001D54C8"/>
    <w:rsid w:val="001E605D"/>
    <w:rsid w:val="001F3330"/>
    <w:rsid w:val="00211B83"/>
    <w:rsid w:val="002335D7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C6833"/>
    <w:rsid w:val="002D503D"/>
    <w:rsid w:val="00310E22"/>
    <w:rsid w:val="00315822"/>
    <w:rsid w:val="003166D8"/>
    <w:rsid w:val="00334474"/>
    <w:rsid w:val="00341C81"/>
    <w:rsid w:val="00356CEC"/>
    <w:rsid w:val="00392227"/>
    <w:rsid w:val="00393288"/>
    <w:rsid w:val="003C08BF"/>
    <w:rsid w:val="003C75A1"/>
    <w:rsid w:val="003D3AD2"/>
    <w:rsid w:val="003F42E6"/>
    <w:rsid w:val="0042650A"/>
    <w:rsid w:val="004B7D73"/>
    <w:rsid w:val="004D7648"/>
    <w:rsid w:val="004F3373"/>
    <w:rsid w:val="004F7E1B"/>
    <w:rsid w:val="0050470A"/>
    <w:rsid w:val="00524E65"/>
    <w:rsid w:val="0052616B"/>
    <w:rsid w:val="0053055E"/>
    <w:rsid w:val="00556D18"/>
    <w:rsid w:val="005635EA"/>
    <w:rsid w:val="00566C3B"/>
    <w:rsid w:val="00590B56"/>
    <w:rsid w:val="005918D4"/>
    <w:rsid w:val="00597A6A"/>
    <w:rsid w:val="005A236C"/>
    <w:rsid w:val="005A5161"/>
    <w:rsid w:val="005A7D53"/>
    <w:rsid w:val="006025B2"/>
    <w:rsid w:val="0060361C"/>
    <w:rsid w:val="00610A45"/>
    <w:rsid w:val="00611408"/>
    <w:rsid w:val="00617D41"/>
    <w:rsid w:val="00621D3E"/>
    <w:rsid w:val="00627EEC"/>
    <w:rsid w:val="006D435B"/>
    <w:rsid w:val="00712EB0"/>
    <w:rsid w:val="0072396A"/>
    <w:rsid w:val="0073217E"/>
    <w:rsid w:val="00761A59"/>
    <w:rsid w:val="00763AFC"/>
    <w:rsid w:val="007702DD"/>
    <w:rsid w:val="007972F9"/>
    <w:rsid w:val="007B6F67"/>
    <w:rsid w:val="007C0895"/>
    <w:rsid w:val="007C294E"/>
    <w:rsid w:val="007D4A18"/>
    <w:rsid w:val="007F5B0B"/>
    <w:rsid w:val="008212CA"/>
    <w:rsid w:val="00840406"/>
    <w:rsid w:val="00852616"/>
    <w:rsid w:val="008671D3"/>
    <w:rsid w:val="008701F8"/>
    <w:rsid w:val="00874A24"/>
    <w:rsid w:val="0087784A"/>
    <w:rsid w:val="00893676"/>
    <w:rsid w:val="008943D1"/>
    <w:rsid w:val="008B0747"/>
    <w:rsid w:val="00903ABA"/>
    <w:rsid w:val="00930CB7"/>
    <w:rsid w:val="00941B4A"/>
    <w:rsid w:val="00953B8F"/>
    <w:rsid w:val="009711A0"/>
    <w:rsid w:val="00975D93"/>
    <w:rsid w:val="009C0B09"/>
    <w:rsid w:val="009C11BF"/>
    <w:rsid w:val="009E2BB6"/>
    <w:rsid w:val="009F1775"/>
    <w:rsid w:val="009F5F3D"/>
    <w:rsid w:val="00A26798"/>
    <w:rsid w:val="00A36904"/>
    <w:rsid w:val="00A42180"/>
    <w:rsid w:val="00A50F61"/>
    <w:rsid w:val="00A51AA6"/>
    <w:rsid w:val="00A628B6"/>
    <w:rsid w:val="00AA22D1"/>
    <w:rsid w:val="00AA55E7"/>
    <w:rsid w:val="00AA6447"/>
    <w:rsid w:val="00AA68DE"/>
    <w:rsid w:val="00AB58C0"/>
    <w:rsid w:val="00AB7E28"/>
    <w:rsid w:val="00AD1579"/>
    <w:rsid w:val="00B0388C"/>
    <w:rsid w:val="00B04449"/>
    <w:rsid w:val="00B300FC"/>
    <w:rsid w:val="00B55B0D"/>
    <w:rsid w:val="00B603DF"/>
    <w:rsid w:val="00BB179F"/>
    <w:rsid w:val="00BE55E7"/>
    <w:rsid w:val="00C108D4"/>
    <w:rsid w:val="00C153B8"/>
    <w:rsid w:val="00C5079D"/>
    <w:rsid w:val="00C81B7A"/>
    <w:rsid w:val="00C92A53"/>
    <w:rsid w:val="00CD723A"/>
    <w:rsid w:val="00CF6D90"/>
    <w:rsid w:val="00D1426C"/>
    <w:rsid w:val="00D21CD0"/>
    <w:rsid w:val="00D42C0B"/>
    <w:rsid w:val="00D655ED"/>
    <w:rsid w:val="00D72899"/>
    <w:rsid w:val="00DA7DE6"/>
    <w:rsid w:val="00DD613D"/>
    <w:rsid w:val="00DF656D"/>
    <w:rsid w:val="00E07199"/>
    <w:rsid w:val="00E37200"/>
    <w:rsid w:val="00E40BA4"/>
    <w:rsid w:val="00E47800"/>
    <w:rsid w:val="00E54473"/>
    <w:rsid w:val="00E60837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333C5"/>
    <w:rsid w:val="00F63174"/>
    <w:rsid w:val="00F90A49"/>
    <w:rsid w:val="00F90F26"/>
    <w:rsid w:val="00FB1A87"/>
    <w:rsid w:val="00FB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B2FAD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B2FAD"/>
    <w:rPr>
      <w:b w:val="false"/>
      <w:bCs w:val="false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6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8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1" w:styleId="zadanifontodlomka-000002" w:type="character">
    <w:name w:val="zadanifontodlomka-000002"/>
    <w:basedOn w:val="Zadanifontodlomka"/>
    <w:rsid w:val="002B2FAD"/>
    <w:rPr>
      <w:rFonts w:ascii="Times New Roman" w:cs="Times New Roman" w:hAnsi="Times New Roman" w:hint="default"/>
      <w:b w:val="0"/>
      <w:bCs w:val="0"/>
      <w:sz w:val="24"/>
      <w:szCs w:val="24"/>
    </w:rPr>
  </w:style>
  <w:style w:customStyle="1" w:styleId="000004" w:type="character">
    <w:name w:val="000004"/>
    <w:basedOn w:val="Zadanifontodlomka"/>
    <w:rsid w:val="002B2FAD"/>
    <w:rPr>
      <w:b w:val="0"/>
      <w:bCs w:val="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6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8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8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rujna 2016.</izvorni_sadrzaj>
    <derivirana_varijabla naziv="DomainObject.StvarniPocetakDatum_1">29. rujna 2016.</derivirana_varijabla>
  </DomainObject.StvarniPocetakDatum>
  <DomainObject.StvarniZavrsetakDatum>
    <izvorni_sadrzaj>29. rujna 2016.</izvorni_sadrzaj>
    <derivirana_varijabla naziv="DomainObject.StvarniZavrsetakDatum_1">29. rujna 2016.</derivirana_varijabla>
  </DomainObject.StvarniZavrsetakDatum>
  <DomainObject.PlaniraniZavrsetakDatum>
    <izvorni_sadrzaj>29. rujna 2016.</izvorni_sadrzaj>
    <derivirana_varijabla naziv="DomainObject.PlaniraniZavrsetakDatum_1">29. rujna 2016.</derivirana_varijabla>
  </DomainObject.PlaniraniZavrsetakDatum>
  <DomainObject.PlaniraniPocetakDatum>
    <izvorni_sadrzaj>29. rujna 2016.</izvorni_sadrzaj>
    <derivirana_varijabla naziv="DomainObject.PlaniraniPocetakDatum_1">29. rujna 2016.</derivirana_varijabla>
  </DomainObject.PlaniraniPocetakDatum>
  <DomainObject.StvarniPocetakVrijeme>
    <izvorni_sadrzaj>14:30</izvorni_sadrzaj>
    <derivirana_varijabla naziv="DomainObject.StvarniPocetakVrijeme_1">14:30</derivirana_varijabla>
  </DomainObject.StvarniPocetakVrijeme>
  <DomainObject.StvarniZavrsetakVrijeme>
    <izvorni_sadrzaj>14:35</izvorni_sadrzaj>
    <derivirana_varijabla naziv="DomainObject.StvarniZavrsetakVrijeme_1">14:35</derivirana_varijabla>
  </DomainObject.StvarniZavrsetakVrijeme>
  <DomainObject.PlaniraniZavrsetakVrijeme>
    <izvorni_sadrzaj>14:35</izvorni_sadrzaj>
    <derivirana_varijabla naziv="DomainObject.PlaniraniZavrsetakVrijeme_1">14:35</derivirana_varijabla>
  </DomainObject.PlaniraniZavrsetakVrijeme>
  <DomainObject.PlaniraniPocetakVrijeme>
    <izvorni_sadrzaj>14:30</izvorni_sadrzaj>
    <derivirana_varijabla naziv="DomainObject.PlaniraniPocetakVrijeme_1">14:30</derivirana_varijabla>
  </DomainObject.PlaniraniPocetakVrijeme>
  <DomainObject.UcesnikSudskeRadnjeListNaziv>
    <izvorni_sadrzaj>
      <item>ERSTE&amp;STEIERMÄRKISCHE BANK d. d. RIJEKA</item>
      <item>stečajna masa V. I S. NEKRETNINE d.o.o. UMAG</item>
    </izvorni_sadrzaj>
    <derivirana_varijabla naziv="DomainObject.UcesnikSudskeRadnjeListNaziv_1">
      <item>ERSTE&amp;STEIERMÄRKISCHE BANK d. d. RIJEKA</item>
      <item>stečajna masa V. I S. NEKRETNINE d.o.o. UMAG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V. I S. NEKRETNINE d.o.o. UMAG</izvorni_sadrzaj>
    <derivirana_varijabla naziv="DomainObject.Predmet.ProtustrankaFormated_1">  stečajna masa V. I S. NEKRETNINE d.o.o. UMAG</derivirana_varijabla>
  </DomainObject.Predmet.ProtustrankaFormated>
  <DomainObject.Predmet.ProtustrankaFormatedOIB>
    <izvorni_sadrzaj>  stečajna masa V. I S. NEKRETNINE d.o.o. UMAG, OIB 97755882019</izvorni_sadrzaj>
    <derivirana_varijabla naziv="DomainObject.Predmet.ProtustrankaFormatedOIB_1">  stečajna masa V. I S. NEKRETNINE d.o.o. UMAG, OIB 97755882019</derivirana_varijabla>
  </DomainObject.Predmet.ProtustrankaFormatedOIB>
  <DomainObject.Predmet.ProtustrankaFormatedWithAdress>
    <izvorni_sadrzaj> stečajna masa V. I S. NEKRETNINE d.o.o. UMAG, Vladimira Nazora 7, 52470 Umag</izvorni_sadrzaj>
    <derivirana_varijabla naziv="DomainObject.Predmet.ProtustrankaFormatedWithAdress_1"> stečajna masa V. I S. NEKRETNINE d.o.o. UMAG, Vladimira Nazora 7, 52470 Umag</derivirana_varijabla>
  </DomainObject.Predmet.ProtustrankaFormatedWithAdress>
  <DomainObject.Predmet.ProtustrankaFormatedWithAdressOIB>
    <izvorni_sadrzaj> stečajna masa V. I S. NEKRETNINE d.o.o. UMAG, OIB 97755882019, Vladimira Nazora 7, 52470 Umag</izvorni_sadrzaj>
    <derivirana_varijabla naziv="DomainObject.Predmet.ProtustrankaFormatedWithAdressOIB_1"> stečajna masa V. I S. NEKRETNINE d.o.o. UMAG, OIB 97755882019, Vladimira Nazora 7, 52470 Umag</derivirana_varijabla>
  </DomainObject.Predmet.ProtustrankaFormatedWithAdressOIB>
  <DomainObject.Predmet.ProtustrankaWithAdress>
    <izvorni_sadrzaj>stečajna masa V. I S. NEKRETNINE d.o.o. UMAG Vladimira Nazora 7, 52470 Umag</izvorni_sadrzaj>
    <derivirana_varijabla naziv="DomainObject.Predmet.ProtustrankaWithAdress_1">stečajna masa V. I S. NEKRETNINE d.o.o. UMAG Vladimira Nazora 7, 52470 Umag</derivirana_varijabla>
  </DomainObject.Predmet.ProtustrankaWithAdress>
  <DomainObject.Predmet.ProtustrankaWithAdressOIB>
    <izvorni_sadrzaj>stečajna masa V. I S. NEKRETNINE d.o.o. UMAG, OIB 97755882019, Vladimira Nazora 7, 52470 Umag</izvorni_sadrzaj>
    <derivirana_varijabla naziv="DomainObject.Predmet.ProtustrankaWithAdressOIB_1">stečajna masa V. I S. NEKRETNINE d.o.o. UMAG, OIB 97755882019, Vladimira Nazora 7, 52470 Umag</derivirana_varijabla>
  </DomainObject.Predmet.ProtustrankaWithAdressOIB>
  <DomainObject.Predmet.ProtustrankaNazivFormated>
    <izvorni_sadrzaj>stečajna masa V. I S. NEKRETNINE d.o.o. UMAG</izvorni_sadrzaj>
    <derivirana_varijabla naziv="DomainObject.Predmet.ProtustrankaNazivFormated_1">stečajna masa V. I S. NEKRETNINE d.o.o. UMAG</derivirana_varijabla>
  </DomainObject.Predmet.ProtustrankaNazivFormated>
  <DomainObject.Predmet.ProtustrankaNazivFormatedOIB>
    <izvorni_sadrzaj>stečajna masa V. I S. NEKRETNINE d.o.o. UMAG, OIB 97755882019</izvorni_sadrzaj>
    <derivirana_varijabla naziv="DomainObject.Predmet.ProtustrankaNazivFormatedOIB_1">stečajna masa V. I S. NEKRETNINE d.o.o. UMAG, OIB 97755882019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d. d. RIJEKA zastupanog po punomoćniku PAVLAK, SLANINA FABIJANIĆ, KATIĆ PAVLAK, ODVJETNIČKO DRUŠTVO</izvorni_sadrzaj>
    <derivirana_varijabla naziv="DomainObject.Predmet.StrankaFormated_1">  ERSTE&amp;STEIERMÄRKISCHE BANK d. d. RIJEKA zastupanog po punomoćniku PAVLAK, SLANINA FABIJANIĆ, KATIĆ PAVLAK, ODVJETNIČKO DRUŠTVO</derivirana_varijabla>
  </DomainObject.Predmet.StrankaFormated>
  <DomainObject.Predmet.StrankaFormatedOIB>
    <izvorni_sadrzaj>  ERSTE&amp;STEIERMÄRKISCHE BANK d. d. RIJEKA, OIB 23057039320 zastupanog po punomoćniku PAVLAK, SLANINA FABIJANIĆ, KATIĆ PAVLAK, ODVJETNIČKO DRUŠTVO</izvorni_sadrzaj>
    <derivirana_varijabla naziv="DomainObject.Predmet.StrankaFormatedOIB_1">  ERSTE&amp;STEIERMÄRKISCHE BANK d. d. RIJEKA, OIB 23057039320 zastupanog po punomoćniku PAVLAK, SLANINA FABIJANIĆ, KATIĆ PAVLAK, ODVJETNIČKO DRUŠTVO</derivirana_varijabla>
  </DomainObject.Predmet.StrankaFormatedOIB>
  <DomainObject.Predmet.StrankaFormatedWithAdress>
    <izvorni_sadrzaj> ERSTE&amp;STEIERMÄRKISCHE BANK d. d. RIJEKA, Jadranski Trg 3/a, 51000 Rijeka zastupanog po punomoćniku PAVLAK, SLANINA FABIJANIĆ, KATIĆ PAVLAK, ODVJETNIČKO DRUŠTVO</izvorni_sadrzaj>
    <derivirana_varijabla naziv="DomainObject.Predmet.StrankaFormatedWithAdress_1"> ERSTE&amp;STEIERMÄRKISCHE BANK d. d. RIJEKA, Jadranski Trg 3/a, 51000 Rijeka zastupanog po punomoćniku PAVLAK, SLANINA FABIJANIĆ, KATIĆ PAVLAK, ODVJETNIČKO DRUŠTVO</derivirana_varijabla>
  </DomainObject.Predmet.StrankaFormatedWithAdress>
  <DomainObject.Predmet.StrankaFormatedWithAdressOIB>
    <izvorni_sadrzaj> ERSTE&amp;STEIERMÄRKISCHE BANK d. d. RIJEKA, OIB 23057039320, Jadranski Trg 3/a, 51000 Rijeka zastupanog po punomoćniku PAVLAK, SLANINA FABIJANIĆ, KATIĆ PAVLAK, ODVJETNIČKO DRUŠTVO</izvorni_sadrzaj>
    <derivirana_varijabla naziv="DomainObject.Predmet.StrankaFormatedWithAdressOIB_1"> ERSTE&amp;STEIERMÄRKISCHE BANK d. d. RIJEKA, OIB 23057039320, Jadranski Trg 3/a, 51000 Rijeka zastupanog po punomoćniku PAVLAK, SLANINA FABIJANIĆ, KATIĆ PAVLAK, ODVJETNIČKO DRUŠTVO</derivirana_varijabla>
  </DomainObject.Predmet.StrankaFormatedWithAdressOIB>
  <DomainObject.Predmet.StrankaWithAdress>
    <izvorni_sadrzaj>ERSTE&amp;STEIERMÄRKISCHE BANK d. d. RIJEKA Jadranski Trg 3/a,51000 Rijeka</izvorni_sadrzaj>
    <derivirana_varijabla naziv="DomainObject.Predmet.StrankaWithAdress_1">ERSTE&amp;STEIERMÄRKISCHE BANK d. d. RIJEKA Jadranski Trg 3/a,51000 Rijeka</derivirana_varijabla>
  </DomainObject.Predmet.StrankaWithAdress>
  <DomainObject.Predmet.StrankaWithAdressOIB>
    <izvorni_sadrzaj>ERSTE&amp;STEIERMÄRKISCHE BANK d. d. RIJEKA, OIB 23057039320, Jadranski Trg 3/a,51000 Rijeka</izvorni_sadrzaj>
    <derivirana_varijabla naziv="DomainObject.Predmet.StrankaWithAdressOIB_1">ERSTE&amp;STEIERMÄRKISCHE BANK d. d. RIJEKA, OIB 23057039320, Jadranski Trg 3/a,51000 Rijeka</derivirana_varijabla>
  </DomainObject.Predmet.StrankaWithAdressOIB>
  <DomainObject.Predmet.StrankaNazivFormated>
    <izvorni_sadrzaj>ERSTE&amp;STEIERMÄRKISCHE BANK d. d. RIJEKA</izvorni_sadrzaj>
    <derivirana_varijabla naziv="DomainObject.Predmet.StrankaNazivFormated_1">ERSTE&amp;STEIERMÄRKISCHE BANK d. d. RIJEKA</derivirana_varijabla>
  </DomainObject.Predmet.StrankaNazivFormated>
  <DomainObject.Predmet.StrankaNazivFormatedOIB>
    <izvorni_sadrzaj>ERSTE&amp;STEIERMÄRKISCHE BANK d. d. RIJEKA, OIB 23057039320</izvorni_sadrzaj>
    <derivirana_varijabla naziv="DomainObject.Predmet.StrankaNazivFormatedOIB_1">ERSTE&amp;STEIERMÄRKISCHE BANK d. 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4703128.82</izvorni_sadrzaj>
    <derivirana_varijabla naziv="DomainObject.Predmet.TrenutnaVrijednost_1">4703128.82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ERSTE&amp;STEIERMÄRKISCHE BANK d. d. RIJEKA zastupanog po punomoćniku PAVLAK, SLANINA FABIJANIĆ, KATIĆ PAVLAK, ODVJETNIČKO DRUŠTVO</item>
    </izvorni_sadrzaj>
    <derivirana_varijabla naziv="DomainObject.Predmet.StrankaListFormated_1">
      <item>ERSTE&amp;STEIERMÄRKISCHE BANK d. d. RIJEKA zastupanog po punomoćniku PAVLAK, SLANINA FABIJANIĆ, KATIĆ PAVLAK, ODVJETNIČKO DRUŠTVO</item>
    </derivirana_varijabla>
  </DomainObject.Predmet.StrankaListFormated>
  <DomainObject.Predmet.StrankaListFormatedOIB>
    <izvorni_sadrzaj>
      <item>ERSTE&amp;STEIERMÄRKISCHE BANK d. d. RIJEKA, OIB 23057039320 zastupanog po punomoćniku PAVLAK, SLANINA FABIJANIĆ, KATIĆ PAVLAK, ODVJETNIČKO DRUŠTVO</item>
    </izvorni_sadrzaj>
    <derivirana_varijabla naziv="DomainObject.Predmet.StrankaListFormatedOIB_1">
      <item>ERSTE&amp;STEIERMÄRKISCHE BANK d. d. RIJEKA, OIB 23057039320 zastupanog po punomoćniku PAVLAK, SLANINA FABIJANIĆ, KATIĆ PAVLAK, ODVJETNIČKO DRUŠTVO</item>
    </derivirana_varijabla>
  </DomainObject.Predmet.StrankaListFormatedOIB>
  <DomainObject.Predmet.StrankaListFormatedWithAdress>
    <izvorni_sadrzaj>
      <item>ERSTE&amp;STEIERMÄRKISCHE BANK d. d. RIJEKA, Jadranski Trg 3/a, 51000 Rijeka zastupanog po punomoćniku PAVLAK, SLANINA FABIJANIĆ, KATIĆ PAVLAK, ODVJETNIČKO DRUŠTVO</item>
    </izvorni_sadrzaj>
    <derivirana_varijabla naziv="DomainObject.Predmet.StrankaListFormatedWithAdress_1">
      <item>ERSTE&amp;STEIERMÄRKISCHE BANK d. d. RIJEKA, Jadranski Trg 3/a, 51000 Rijeka zastupanog po punomoćniku PAVLAK, SLANINA FABIJANIĆ, KATIĆ PAVLAK, ODVJETNIČKO DRUŠTVO</item>
    </derivirana_varijabla>
  </DomainObject.Predmet.StrankaListFormatedWithAdress>
  <DomainObject.Predmet.StrankaListFormatedWithAdressOIB>
    <izvorni_sadrzaj>
      <item>ERSTE&amp;STEIERMÄRKISCHE BANK d. d. RIJEKA, OIB 23057039320, Jadranski Trg 3/a, 51000 Rijeka zastupanog po punomoćniku PAVLAK, SLANINA FABIJANIĆ, KATIĆ PAVLAK, ODVJETNIČKO DRUŠTVO</item>
    </izvorni_sadrzaj>
    <derivirana_varijabla naziv="DomainObject.Predmet.StrankaListFormatedWithAdressOIB_1">
      <item>ERSTE&amp;STEIERMÄRKISCHE BANK d. d. RIJEKA, OIB 23057039320, Jadranski Trg 3/a, 51000 Rijeka zastupanog po punomoćniku PAVLAK, SLANINA FABIJANIĆ, KATIĆ PAVLAK, ODVJETNIČKO DRUŠTVO</item>
    </derivirana_varijabla>
  </DomainObject.Predmet.StrankaListFormatedWithAdressOIB>
  <DomainObject.Predmet.StrankaListNazivFormated>
    <izvorni_sadrzaj>
      <item>ERSTE&amp;STEIERMÄRKISCHE BANK d. d. RIJEKA</item>
    </izvorni_sadrzaj>
    <derivirana_varijabla naziv="DomainObject.Predmet.StrankaListNazivFormated_1">
      <item>ERSTE&amp;STEIERMÄRKISCHE BANK d. d. RIJEKA</item>
    </derivirana_varijabla>
  </DomainObject.Predmet.StrankaListNazivFormated>
  <DomainObject.Predmet.StrankaListNazivFormatedOIB>
    <izvorni_sadrzaj>
      <item>ERSTE&amp;STEIERMÄRKISCHE BANK d. d. RIJEKA, OIB 23057039320</item>
    </izvorni_sadrzaj>
    <derivirana_varijabla naziv="DomainObject.Predmet.StrankaListNazivFormatedOIB_1">
      <item>ERSTE&amp;STEIERMÄRKISCHE BANK d. d. RIJEKA, OIB 23057039320</item>
    </derivirana_varijabla>
  </DomainObject.Predmet.StrankaListNazivFormatedOIB>
  <DomainObject.Predmet.ProtuStrankaListFormated>
    <izvorni_sadrzaj>
      <item>stečajna masa V. I S. NEKRETNINE d.o.o. UMAG</item>
    </izvorni_sadrzaj>
    <derivirana_varijabla naziv="DomainObject.Predmet.ProtuStrankaListFormated_1">
      <item>stečajna masa V. I S. NEKRETNINE d.o.o. UMAG</item>
    </derivirana_varijabla>
  </DomainObject.Predmet.ProtuStrankaListFormated>
  <DomainObject.Predmet.ProtuStrankaListFormatedOIB>
    <izvorni_sadrzaj>
      <item>stečajna masa V. I S. NEKRETNINE d.o.o. UMAG, OIB 97755882019</item>
    </izvorni_sadrzaj>
    <derivirana_varijabla naziv="DomainObject.Predmet.ProtuStrankaListFormatedOIB_1">
      <item>stečajna masa V. I S. NEKRETNINE d.o.o. UMAG, OIB 97755882019</item>
    </derivirana_varijabla>
  </DomainObject.Predmet.ProtuStrankaListFormatedOIB>
  <DomainObject.Predmet.ProtuStrankaListFormatedWithAdress>
    <izvorni_sadrzaj>
      <item>stečajna masa V. I S. NEKRETNINE d.o.o. UMAG, Vladimira Nazora 7, 52470 Umag</item>
    </izvorni_sadrzaj>
    <derivirana_varijabla naziv="DomainObject.Predmet.ProtuStrankaListFormatedWithAdress_1">
      <item>stečajna masa V. I S. NEKRETNINE d.o.o. UMAG, Vladimira Nazora 7, 52470 Umag</item>
    </derivirana_varijabla>
  </DomainObject.Predmet.ProtuStrankaListFormatedWithAdress>
  <DomainObject.Predmet.ProtuStrankaListFormatedWithAdressOIB>
    <izvorni_sadrzaj>
      <item>stečajna masa V. I S. NEKRETNINE d.o.o. UMAG, OIB 97755882019, Vladimira Nazora 7, 52470 Umag</item>
    </izvorni_sadrzaj>
    <derivirana_varijabla naziv="DomainObject.Predmet.ProtuStrankaListFormatedWithAdressOIB_1">
      <item>stečajna masa V. I S. NEKRETNINE d.o.o. UMAG, OIB 97755882019, Vladimira Nazora 7, 52470 Umag</item>
    </derivirana_varijabla>
  </DomainObject.Predmet.ProtuStrankaListFormatedWithAdressOIB>
  <DomainObject.Predmet.ProtuStrankaListNazivFormated>
    <izvorni_sadrzaj>
      <item>stečajna masa V. I S. NEKRETNINE d.o.o. UMAG</item>
    </izvorni_sadrzaj>
    <derivirana_varijabla naziv="DomainObject.Predmet.ProtuStrankaListNazivFormated_1">
      <item>stečajna masa V. I S. NEKRETNINE d.o.o. UMAG</item>
    </derivirana_varijabla>
  </DomainObject.Predmet.ProtuStrankaListNazivFormated>
  <DomainObject.Predmet.ProtuStrankaListNazivFormatedOIB>
    <izvorni_sadrzaj>
      <item>stečajna masa V. I S. NEKRETNINE d.o.o. UMAG, OIB 97755882019</item>
    </izvorni_sadrzaj>
    <derivirana_varijabla naziv="DomainObject.Predmet.ProtuStrankaListNazivFormatedOIB_1">
      <item>stečajna masa V. I S. NEKRETNINE d.o.o. UMAG, OIB 97755882019</item>
    </derivirana_varijabla>
  </DomainObject.Predmet.ProtuStrankaListNazivFormatedOIB>
  <DomainObject.Predmet.OstaliListFormated>
    <izvorni_sadrzaj>
      <item>PAVLAK, SLANINA FABIJANIĆ, KATIĆ PAVLAK, ODVJETNIČKO DRUŠTVO punomoćnik sudionika u postupku ERSTE&amp;STEIERMÄRKISCHE BANK d. d. RIJEKA</item>
    </izvorni_sadrzaj>
    <derivirana_varijabla naziv="DomainObject.Predmet.OstaliListFormated_1">
      <item>PAVLAK, SLANINA FABIJANIĆ, KATIĆ PAVLAK, ODVJETNIČKO DRUŠTVO punomoćnik sudionika u postupku ERSTE&amp;STEIERMÄRKISCHE BANK d. d. RIJEKA</item>
    </derivirana_varijabla>
  </DomainObject.Predmet.OstaliListFormated>
  <DomainObject.Predmet.OstaliListFormatedOIB>
    <izvorni_sadrzaj>
      <item>PAVLAK, SLANINA FABIJANIĆ, KATIĆ PAVLAK, ODVJETNIČKO DRUŠTVO, OIB 41464419609 punomoćnik sudionika u postupku ERSTE&amp;STEIERMÄRKISCHE BANK d. d. RIJEKA</item>
    </izvorni_sadrzaj>
    <derivirana_varijabla naziv="DomainObject.Predmet.OstaliListFormatedOIB_1">
      <item>PAVLAK, SLANINA FABIJANIĆ, KATIĆ PAVLAK, ODVJETNIČKO DRUŠTVO, OIB 41464419609 punomoćnik sudionika u postupku ERSTE&amp;STEIERMÄRKISCHE BANK d. d. RIJEKA</item>
    </derivirana_varijabla>
  </DomainObject.Predmet.OstaliListFormatedOIB>
  <DomainObject.Predmet.OstaliListFormatedWithAdress>
    <izvorni_sadrzaj>
      <item>PAVLAK, SLANINA FABIJANIĆ, KATIĆ PAVLAK, ODVJETNIČKO DRUŠTVO, Splitska 2, 51000 Rijeka punomoćnik sudionika u postupku ERSTE&amp;STEIERMÄRKISCHE BANK d. d. RIJEKA</item>
    </izvorni_sadrzaj>
    <derivirana_varijabla naziv="DomainObject.Predmet.OstaliListFormatedWithAdress_1">
      <item>PAVLAK, SLANINA FABIJANIĆ, KATIĆ PAVLAK, ODVJETNIČKO DRUŠTVO, Splitska 2, 51000 Rijeka punomoćnik sudionika u postupku ERSTE&amp;STEIERMÄRKISCHE BANK d. d. RIJEKA</item>
    </derivirana_varijabla>
  </DomainObject.Predmet.OstaliListFormatedWithAdress>
  <DomainObject.Predmet.OstaliListFormatedWithAdressOIB>
    <izvorni_sadrzaj>
      <item>PAVLAK, SLANINA FABIJANIĆ, KATIĆ PAVLAK, ODVJETNIČKO DRUŠTVO, OIB 41464419609, Splitska 2, 51000 Rijeka punomoćnik sudionika u postupku ERSTE&amp;STEIERMÄRKISCHE BANK d. d. RIJEKA</item>
    </izvorni_sadrzaj>
    <derivirana_varijabla naziv="DomainObject.Predmet.OstaliListFormatedWithAdressOIB_1">
      <item>PAVLAK, SLANINA FABIJANIĆ, KATIĆ PAVLAK, ODVJETNIČKO DRUŠTVO, OIB 41464419609, Splitska 2, 51000 Rijeka punomoćnik sudionika u postupku ERSTE&amp;STEIERMÄRKISCHE BANK d. d. RIJEKA</item>
    </derivirana_varijabla>
  </DomainObject.Predmet.OstaliListFormatedWithAdressOIB>
  <DomainObject.Predmet.OstaliListNazivFormated>
    <izvorni_sadrzaj>
      <item>PAVLAK, SLANINA FABIJANIĆ, KATIĆ PAVLAK, ODVJETNIČKO DRUŠTVO</item>
    </izvorni_sadrzaj>
    <derivirana_varijabla naziv="DomainObject.Predmet.OstaliListNazivFormated_1">
      <item>PAVLAK, SLANINA FABIJANIĆ, KATIĆ PAVLAK, ODVJETNIČKO DRUŠTVO</item>
    </derivirana_varijabla>
  </DomainObject.Predmet.OstaliListNazivFormated>
  <DomainObject.Predmet.OstaliListNazivFormatedOIB>
    <izvorni_sadrzaj>
      <item>PAVLAK, SLANINA FABIJANIĆ, KATIĆ PAVLAK, ODVJETNIČKO DRUŠTVO, OIB 41464419609</item>
    </izvorni_sadrzaj>
    <derivirana_varijabla naziv="DomainObject.Predmet.OstaliListNazivFormatedOIB_1">
      <item>PAVLAK, SLANINA FABIJANIĆ, KATIĆ PAVLAK, ODVJETNIČKO DRUŠTVO, OIB 41464419609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 d. d. RIJEKA</izvorni_sadrzaj>
    <derivirana_varijabla naziv="DomainObject.Predmet.StrankaIDrugi_1">ERSTE&amp;STEIERMÄRKISCHE BANK d. d. RIJEKA</derivirana_varijabla>
  </DomainObject.Predmet.StrankaIDrugi>
  <DomainObject.Predmet.ProtustrankaIDrugi>
    <izvorni_sadrzaj>stečajna masa V. I S. NEKRETNINE d.o.o. UMAG</izvorni_sadrzaj>
    <derivirana_varijabla naziv="DomainObject.Predmet.ProtustrankaIDrugi_1">stečajna masa V. I S. NEKRETNINE d.o.o. UMAG</derivirana_varijabla>
  </DomainObject.Predmet.ProtustrankaIDrugi>
  <DomainObject.Predmet.StrankaIDrugiAdressOIB>
    <izvorni_sadrzaj>ERSTE&amp;STEIERMÄRKISCHE BANK d. d. RIJEKA, OIB 23057039320, Jadranski Trg 3/a, 51000 Rijeka</izvorni_sadrzaj>
    <derivirana_varijabla naziv="DomainObject.Predmet.StrankaIDrugiAdressOIB_1">ERSTE&amp;STEIERMÄRKISCHE BANK d. d. RIJEKA, OIB 23057039320, Jadranski Trg 3/a, 51000 Rijeka</derivirana_varijabla>
  </DomainObject.Predmet.StrankaIDrugiAdressOIB>
  <DomainObject.Predmet.ProtustrankaIDrugiAdressOIB>
    <izvorni_sadrzaj>stečajna masa V. I S. NEKRETNINE d.o.o. UMAG, OIB 97755882019, Vladimira Nazora 7, 52470 Umag</izvorni_sadrzaj>
    <derivirana_varijabla naziv="DomainObject.Predmet.ProtustrankaIDrugiAdressOIB_1">stečajna masa V. I S. NEKRETNINE d.o.o. UMAG, OIB 97755882019, Vladimira Nazora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V. I S. NEKRETNINE d.o.o. UMAG</item>
      <item>ERSTE&amp;STEIERMÄRKISCHE BANK d. d. RIJEKA</item>
      <item>PAVLAK, SLANINA FABIJANIĆ, KATIĆ PAVLAK, ODVJETNIČKO DRUŠTVO</item>
    </izvorni_sadrzaj>
    <derivirana_varijabla naziv="DomainObject.Predmet.SudioniciListNaziv_1">
      <item>stečajna masa V. I S. NEKRETNINE d.o.o. UMAG</item>
      <item>ERSTE&amp;STEIERMÄRKISCHE BANK d. d. RIJEKA</item>
      <item>PAVLAK, SLANINA FABIJANIĆ, KATIĆ PAVLAK, ODVJETNIČKO DRUŠTVO</item>
    </derivirana_varijabla>
  </DomainObject.Predmet.SudioniciListNaziv>
  <DomainObject.Predmet.SudioniciListAdressOIB>
    <izvorni_sadrzaj>
      <item>stečajna masa V. I S. NEKRETNINE d.o.o. UMAG, OIB 97755882019,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izvorni_sadrzaj>
    <derivirana_varijabla naziv="DomainObject.Predmet.SudioniciListAdressOIB_1">
      <item>stečajna masa V. I S. NEKRETNINE d.o.o. UMAG, OIB 97755882019, Vladimira Nazora 7,52470 Umag</item>
      <item>ERSTE&amp;STEIERMÄRKISCHE BANK d. d. RIJEKA, OIB 23057039320, Jadranski Trg 3/a,51000 Rijeka</item>
      <item>PAVLAK, SLANINA FABIJANIĆ, KATIĆ PAVLAK, ODVJETNIČKO DRUŠTVO, OIB 41464419609,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97755882019</item>
      <item>, OIB 23057039320</item>
      <item>, OIB 41464419609</item>
    </izvorni_sadrzaj>
    <derivirana_varijabla naziv="DomainObject.Predmet.SudioniciListNazivOIB_1">
      <item>, OIB 97755882019</item>
      <item>, OIB 23057039320</item>
      <item>, OIB 41464419609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299</properties:Words>
  <properties:Characters>1847</properties:Characters>
  <properties:Lines>85</properties:Lines>
  <properties:Paragraphs>34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2016-09-29T11:00:00Z</dcterms:created>
  <dc:creator>drabar</dc:creator>
  <cp:lastModifiedBy>Sanja Prodan</cp:lastModifiedBy>
  <cp:lastPrinted>2016-09-05T08:49:00Z</cp:lastPrinted>
  <dcterms:modified xmlns:xsi="http://www.w3.org/2001/XMLSchema-instance" xsi:type="dcterms:W3CDTF">2016-10-03T09:57:00Z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