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a3a7" w14:paraId="7eea3a7" w:rsidRDefault="00440E25" w:rsidP="00440E25" w:rsidR="00440E2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0E25" w:rsidP="00440E25" w:rsidR="00440E2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40E25" w:rsidP="00440E25" w:rsidR="00440E2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40E25" w:rsidP="00440E25" w:rsidR="00440E2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40E25" w:rsidP="00440E25" w:rsidR="00440E2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40E25" w:rsidP="00440E25" w:rsidR="00440E2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40E25" w:rsidP="00440E25" w:rsidR="00440E25" w:rsidRPr="005D578C">
      <w:pPr>
        <w:jc w:val="center"/>
        <w:rPr>
          <w:rFonts w:cs="Times New Roman" w:eastAsia="Times New Roman"/>
          <w:szCs w:val="24"/>
        </w:rPr>
      </w:pPr>
    </w:p>
    <w:p w:rsidRDefault="00440E25" w:rsidP="00440E25" w:rsidR="00440E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40E25" w:rsidP="00440E25" w:rsidR="00440E25" w:rsidRPr="005D578C">
      <w:pPr>
        <w:rPr>
          <w:rFonts w:cs="Times New Roman" w:eastAsia="Times New Roman"/>
          <w:szCs w:val="24"/>
        </w:rPr>
      </w:pPr>
    </w:p>
    <w:p w:rsidRDefault="00440E25" w:rsidP="00440E25" w:rsidR="00440E25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UDRUGA HRVATSKIH BRANITELJA LIJEČENIH OD POSTTRAUMATSKOG STRESNOG POREMEĆAJA – ROVINJ, Rovinj, Trg Matteotti 11, OIB 68018101878, reg. br. 18001586, 20. travnja 2016.</w:t>
      </w:r>
    </w:p>
    <w:p w:rsidRDefault="00440E25" w:rsidP="00440E25" w:rsidR="00440E25" w:rsidRPr="005D578C">
      <w:pPr>
        <w:rPr>
          <w:rFonts w:cs="Times New Roman" w:eastAsia="Times New Roman"/>
          <w:szCs w:val="24"/>
        </w:rPr>
      </w:pPr>
    </w:p>
    <w:p w:rsidRDefault="00440E25" w:rsidP="00440E25" w:rsidR="00440E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40E25" w:rsidP="00440E25" w:rsidR="00440E25" w:rsidRPr="005D578C">
      <w:pPr>
        <w:rPr>
          <w:rFonts w:cs="Times New Roman" w:eastAsia="Times New Roman"/>
          <w:szCs w:val="24"/>
        </w:rPr>
      </w:pPr>
    </w:p>
    <w:p w:rsidRDefault="00440E25" w:rsidP="00440E25" w:rsidR="00440E25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HRVATSKIH BRANITELJA LIJEČENIH OD POSTTRAUMATSKOG STRESNOG POREMEĆAJA – ROVINJ, Rovinj, Trg Matteotti 11, OIB 68018101878, reg. br. 18001586.</w:t>
      </w:r>
    </w:p>
    <w:p w:rsidRDefault="00440E25" w:rsidP="00440E25" w:rsidR="00440E25" w:rsidRPr="005D578C">
      <w:pPr>
        <w:ind w:firstLine="709"/>
        <w:rPr>
          <w:rFonts w:cs="Times New Roman" w:eastAsia="Times New Roman"/>
          <w:szCs w:val="24"/>
        </w:rPr>
      </w:pPr>
    </w:p>
    <w:p w:rsidRDefault="00440E25" w:rsidP="00440E25" w:rsidR="00440E25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440E25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440E25" w:rsidP="00440E25" w:rsidR="00440E25">
      <w:pPr>
        <w:ind w:firstLine="708"/>
        <w:rPr>
          <w:rFonts w:cs="Times New Roman" w:eastAsia="Times New Roman"/>
          <w:szCs w:val="20"/>
        </w:rPr>
      </w:pPr>
    </w:p>
    <w:p w:rsidRDefault="00440E25" w:rsidP="00440E25" w:rsidR="00440E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HRVATSKIH BRANITELJA LIJEČENIH OD POSTTRAUMATSKOG STRESNOG POREMEĆAJA – ROVINJ, Rovinj, Trg Matteotti 11, OIB 68018101878, reg. br. 18001586.</w:t>
      </w:r>
    </w:p>
    <w:p w:rsidRDefault="00440E25" w:rsidP="00440E25" w:rsidR="00440E25">
      <w:pPr>
        <w:ind w:firstLine="709"/>
        <w:rPr>
          <w:rFonts w:cs="Times New Roman" w:eastAsia="Times New Roman"/>
          <w:szCs w:val="24"/>
        </w:rPr>
      </w:pPr>
    </w:p>
    <w:p w:rsidRDefault="00440E25" w:rsidP="00440E25" w:rsidR="00440E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UDRUGA HRVATSKIH BRANITELJA LIJEČENIH OD POSTTRAUMATSKOG STRESNOG POREMEĆAJA – ROVINJ, Rovinj, Trg Matteotti 11, OIB 68018101878, reg. br. 18001586, iz Registra udruga u Republici Hrvatskoj.</w:t>
      </w:r>
    </w:p>
    <w:p w:rsidRDefault="00440E25" w:rsidP="00440E25" w:rsidR="00440E25">
      <w:pPr>
        <w:rPr>
          <w:rFonts w:cs="Times New Roman" w:eastAsia="Times New Roman"/>
          <w:szCs w:val="24"/>
        </w:rPr>
      </w:pPr>
    </w:p>
    <w:p w:rsidRDefault="00440E25" w:rsidP="00440E25" w:rsidR="00440E25" w:rsidRPr="005D578C">
      <w:pPr>
        <w:rPr>
          <w:rFonts w:cs="Times New Roman" w:eastAsia="Times New Roman"/>
          <w:szCs w:val="24"/>
        </w:rPr>
      </w:pPr>
    </w:p>
    <w:p w:rsidRDefault="00440E25" w:rsidP="00440E25" w:rsidR="00440E2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40E25" w:rsidP="00440E25" w:rsidR="00440E25">
      <w:pPr>
        <w:ind w:firstLine="708"/>
        <w:rPr>
          <w:rFonts w:cs="Times New Roman" w:eastAsia="Times New Roman"/>
          <w:szCs w:val="24"/>
        </w:rPr>
      </w:pPr>
    </w:p>
    <w:p w:rsidRDefault="00440E25" w:rsidP="00440E25" w:rsidR="00440E25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HRVATSKIH BRANITELJA LIJEČENIH OD POSTTRAUMATSKOG STRESNOG POREMEĆAJA –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 xml:space="preserve">, što je utvrđeno uvidom u </w:t>
      </w:r>
      <w:r>
        <w:lastRenderedPageBreak/>
        <w:t>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St-348/2015-3 od 24.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7. prosinca 2015. objavio oglas posl. br. 11 St-348/2015-4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40E25" w:rsidP="00440E25" w:rsidR="00440E2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40E25" w:rsidP="00440E25" w:rsidR="00440E25" w:rsidRPr="005D578C">
      <w:pPr>
        <w:rPr>
          <w:rFonts w:cs="Times New Roman" w:eastAsia="Times New Roman"/>
          <w:szCs w:val="24"/>
        </w:rPr>
      </w:pPr>
    </w:p>
    <w:p w:rsidRDefault="00440E25" w:rsidP="00440E25" w:rsidR="00440E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20.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40E25" w:rsidP="00440E25" w:rsidR="00440E25" w:rsidRPr="005D578C">
      <w:pPr>
        <w:jc w:val="center"/>
        <w:rPr>
          <w:rFonts w:cs="Times New Roman" w:eastAsia="Times New Roman"/>
          <w:szCs w:val="24"/>
        </w:rPr>
      </w:pPr>
    </w:p>
    <w:p w:rsidRDefault="00440E25" w:rsidP="00440E25" w:rsidR="00440E2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40E25" w:rsidP="00440E25" w:rsidR="00440E2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D2038D">
        <w:rPr>
          <w:rFonts w:cs="Times New Roman" w:eastAsia="Times New Roman"/>
          <w:szCs w:val="24"/>
        </w:rPr>
        <w:t>, v. r.</w:t>
      </w:r>
    </w:p>
    <w:p w:rsidRDefault="00440E25" w:rsidP="00440E25" w:rsidR="00440E25">
      <w:pPr>
        <w:jc w:val="left"/>
        <w:rPr>
          <w:rFonts w:cs="Times New Roman" w:eastAsia="Times New Roman"/>
          <w:szCs w:val="24"/>
        </w:rPr>
      </w:pPr>
    </w:p>
    <w:p w:rsidRDefault="00440E25" w:rsidP="00440E25" w:rsidR="00440E25" w:rsidRPr="005D578C">
      <w:pPr>
        <w:jc w:val="left"/>
        <w:rPr>
          <w:rFonts w:cs="Times New Roman" w:eastAsia="Times New Roman"/>
          <w:szCs w:val="24"/>
        </w:rPr>
      </w:pPr>
    </w:p>
    <w:p w:rsidRDefault="00440E25" w:rsidP="00440E25" w:rsidR="00440E2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40E25" w:rsidP="00440E25" w:rsidR="00440E25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440E25" w:rsidP="00440E25" w:rsidR="00440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40E25" w:rsidP="00440E25" w:rsidR="00440E25">
      <w:pPr>
        <w:rPr>
          <w:rFonts w:cs="Times New Roman" w:eastAsia="Times New Roman"/>
          <w:szCs w:val="24"/>
        </w:rPr>
      </w:pPr>
    </w:p>
    <w:p w:rsidRDefault="00440E25" w:rsidP="00440E25" w:rsidR="00440E25" w:rsidRPr="005D578C">
      <w:pPr>
        <w:rPr>
          <w:rFonts w:cs="Times New Roman" w:eastAsia="Times New Roman"/>
          <w:szCs w:val="24"/>
        </w:rPr>
      </w:pPr>
    </w:p>
    <w:p w:rsidRDefault="00440E25" w:rsidP="00440E25" w:rsidR="00440E2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40E25" w:rsidP="00440E25" w:rsidR="00440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40E25" w:rsidP="00440E25" w:rsidR="00440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UDRUGA HRVATSKIH BRANITELJA LIJEČENIH OD POSTTRAUMATSKOG STRESNOG POREMEĆAJA – ROVINJ, Rovinj, Trg Matteotti 11, </w:t>
      </w:r>
    </w:p>
    <w:p w:rsidRDefault="00440E25" w:rsidP="00440E25" w:rsidR="00440E2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Carrrina 5, </w:t>
      </w:r>
    </w:p>
    <w:p w:rsidRDefault="00440E25" w:rsidP="00440E25" w:rsidR="00440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40E25" w:rsidP="00440E25" w:rsidR="00440E2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 iz Zagreba, Pavla Hatza 10, </w:t>
      </w:r>
    </w:p>
    <w:p w:rsidRDefault="00440E25" w:rsidP="00440E25" w:rsidR="00440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40E25" w:rsidP="00440E25" w:rsidR="00440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440E25" w:rsidP="00440E25" w:rsidR="00440E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sectPr w:rsidSect="00E31E29" w:rsidR="00440E2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A72" w:rsidP="00440E25" w:rsidR="003F3A72">
      <w:r>
        <w:separator/>
      </w:r>
    </w:p>
  </w:endnote>
  <w:endnote w:id="0" w:type="continuationSeparator">
    <w:p w:rsidRDefault="003F3A72" w:rsidP="00440E25" w:rsidR="003F3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A72" w:rsidP="00440E25" w:rsidR="003F3A72">
      <w:r>
        <w:separator/>
      </w:r>
    </w:p>
  </w:footnote>
  <w:footnote w:id="0" w:type="continuationSeparator">
    <w:p w:rsidRDefault="003F3A72" w:rsidP="00440E25" w:rsidR="003F3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A72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F052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</w:t>
    </w:r>
    <w:r w:rsidR="00440E25">
      <w:rPr>
        <w:szCs w:val="24"/>
      </w:rPr>
      <w:t>48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A72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St-3</w:t>
    </w:r>
    <w:r w:rsidR="00440E25">
      <w:rPr>
        <w:szCs w:val="24"/>
      </w:rPr>
      <w:t>48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7F0"/>
    <w:rsid w:val="003F3A72"/>
    <w:rsid w:val="00440E25"/>
    <w:rsid w:val="004F5027"/>
    <w:rsid w:val="005737F0"/>
    <w:rsid w:val="00AF0523"/>
    <w:rsid w:val="00D2038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E2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0E2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40E2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0E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E2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0E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0E2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38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2038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2038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2038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E2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0E2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40E2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0E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E2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0E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0E2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38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2038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2038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2038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St-348/2015</izvorni_sadrzaj>
    <derivirana_varijabla naziv="DomainObject.Predmet.OznakaBroj_1">St-348/2015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LIJEČENIH OD POSTTRAUMATSKOG STRESNOG POREMEĆAJA - ROVINJ</izvorni_sadrzaj>
    <derivirana_varijabla naziv="DomainObject.Predmet.ProtustrankaFormated_1">  UDRUGA HRVATSKIH BRANITELJA LIJEČENIH OD POSTTRAUMATSKOG STRESNOG POREMEĆAJA - ROVINJ</derivirana_varijabla>
  </DomainObject.Predmet.ProtustrankaFormated>
  <DomainObject.Predmet.ProtustrankaFormatedOIB>
    <izvorni_sadrzaj>  UDRUGA HRVATSKIH BRANITELJA LIJEČENIH OD POSTTRAUMATSKOG STRESNOG POREMEĆAJA - ROVINJ, OIB 68018101878</izvorni_sadrzaj>
    <derivirana_varijabla naziv="DomainObject.Predmet.ProtustrankaFormatedOIB_1">  UDRUGA HRVATSKIH BRANITELJA LIJEČENIH OD POSTTRAUMATSKOG STRESNOG POREMEĆAJA - ROVINJ, OIB 68018101878</derivirana_varijabla>
  </DomainObject.Predmet.ProtustrankaFormatedOIB>
  <DomainObject.Predmet.ProtustrankaFormatedWithAdress>
    <izvorni_sadrzaj> UDRUGA HRVATSKIH BRANITELJA LIJEČENIH OD POSTTRAUMATSKOG STRESNOG POREMEĆAJA - ROVINJ, Trg Matteotti 11, 52210 Rovinj</izvorni_sadrzaj>
    <derivirana_varijabla naziv="DomainObject.Predmet.ProtustrankaFormatedWithAdress_1"> UDRUGA HRVATSKIH BRANITELJA LIJEČENIH OD POSTTRAUMATSKOG STRESNOG POREMEĆAJA - ROVINJ, Trg Matteotti 11, 52210 Rovinj</derivirana_varijabla>
  </DomainObject.Predmet.ProtustrankaFormatedWithAdress>
  <DomainObject.Predmet.ProtustrankaFormatedWithAdressOIB>
    <izvorni_sadrzaj> UDRUGA HRVATSKIH BRANITELJA LIJEČENIH OD POSTTRAUMATSKOG STRESNOG POREMEĆAJA - ROVINJ, OIB 68018101878, Trg Matteotti 11, 52210 Rovinj</izvorni_sadrzaj>
    <derivirana_varijabla naziv="DomainObject.Predmet.ProtustrankaFormatedWithAdressOIB_1"> UDRUGA HRVATSKIH BRANITELJA LIJEČENIH OD POSTTRAUMATSKOG STRESNOG POREMEĆAJA - ROVINJ, OIB 68018101878, Trg Matteotti 11, 52210 Rovinj</derivirana_varijabla>
  </DomainObject.Predmet.ProtustrankaFormatedWithAdressOIB>
  <DomainObject.Predmet.ProtustrankaWithAdress>
    <izvorni_sadrzaj>UDRUGA HRVATSKIH BRANITELJA LIJEČENIH OD POSTTRAUMATSKOG STRESNOG POREMEĆAJA - ROVINJ Trg Matteotti 11, 52210 Rovinj</izvorni_sadrzaj>
    <derivirana_varijabla naziv="DomainObject.Predmet.ProtustrankaWithAdress_1">UDRUGA HRVATSKIH BRANITELJA LIJEČENIH OD POSTTRAUMATSKOG STRESNOG POREMEĆAJA - ROVINJ Trg Matteotti 11, 52210 Rovinj</derivirana_varijabla>
  </DomainObject.Predmet.ProtustrankaWithAdress>
  <DomainObject.Predmet.ProtustrankaWithAdressOIB>
    <izvorni_sadrzaj>UDRUGA HRVATSKIH BRANITELJA LIJEČENIH OD POSTTRAUMATSKOG STRESNOG POREMEĆAJA - ROVINJ, OIB 68018101878, Trg Matteotti 11, 52210 Rovinj</izvorni_sadrzaj>
    <derivirana_varijabla naziv="DomainObject.Predmet.ProtustrankaWithAdressOIB_1">UDRUGA HRVATSKIH BRANITELJA LIJEČENIH OD POSTTRAUMATSKOG STRESNOG POREMEĆAJA - ROVINJ, OIB 68018101878, Trg Matteotti 11, 52210 Rovinj</derivirana_varijabla>
  </DomainObject.Predmet.ProtustrankaWithAdressOIB>
  <DomainObject.Predmet.ProtustrankaNazivFormated>
    <izvorni_sadrzaj>UDRUGA HRVATSKIH BRANITELJA LIJEČENIH OD POSTTRAUMATSKOG STRESNOG POREMEĆAJA - ROVINJ</izvorni_sadrzaj>
    <derivirana_varijabla naziv="DomainObject.Predmet.ProtustrankaNazivFormated_1">UDRUGA HRVATSKIH BRANITELJA LIJEČENIH OD POSTTRAUMATSKOG STRESNOG POREMEĆAJA - ROVINJ</derivirana_varijabla>
  </DomainObject.Predmet.ProtustrankaNazivFormated>
  <DomainObject.Predmet.ProtustrankaNazivFormatedOIB>
    <izvorni_sadrzaj>UDRUGA HRVATSKIH BRANITELJA LIJEČENIH OD POSTTRAUMATSKOG STRESNOG POREMEĆAJA - ROVINJ, OIB 68018101878</izvorni_sadrzaj>
    <derivirana_varijabla naziv="DomainObject.Predmet.ProtustrankaNazivFormatedOIB_1">UDRUGA HRVATSKIH BRANITELJA LIJEČENIH OD POSTTRAUMATSKOG STRESNOG POREMEĆAJA - ROVINJ, OIB 68018101878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21684.46</izvorni_sadrzaj>
    <derivirana_varijabla naziv="DomainObject.Predmet.TrenutnaVrijednost_1">21684.46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HRVATSKIH BRANITELJA LIJEČENIH OD POSTTRAUMATSKOG STRESNOG POREMEĆAJA - ROVINJ</item>
    </izvorni_sadrzaj>
    <derivirana_varijabla naziv="DomainObject.Predmet.ProtuStrankaListFormated_1">
      <item>UDRUGA HRVATSKIH BRANITELJA LIJEČENIH OD POSTTRAUMATSKOG STRESNOG POREMEĆAJA - ROVINJ</item>
    </derivirana_varijabla>
  </DomainObject.Predmet.ProtuStrankaListFormated>
  <DomainObject.Predmet.ProtuStrankaListFormatedOIB>
    <izvorni_sadrzaj>
      <item>UDRUGA HRVATSKIH BRANITELJA LIJEČENIH OD POSTTRAUMATSKOG STRESNOG POREMEĆAJA - ROVINJ, OIB 68018101878</item>
    </izvorni_sadrzaj>
    <derivirana_varijabla naziv="DomainObject.Predmet.ProtuStrankaListFormatedOIB_1">
      <item>UDRUGA HRVATSKIH BRANITELJA LIJEČENIH OD POSTTRAUMATSKOG STRESNOG POREMEĆAJA - ROVINJ, OIB 68018101878</item>
    </derivirana_varijabla>
  </DomainObject.Predmet.ProtuStrankaListFormatedOIB>
  <DomainObject.Predmet.ProtuStrankaListFormatedWithAdress>
    <izvorni_sadrzaj>
      <item>UDRUGA HRVATSKIH BRANITELJA LIJEČENIH OD POSTTRAUMATSKOG STRESNOG POREMEĆAJA - ROVINJ, Trg Matteotti 11, 52210 Rovinj</item>
    </izvorni_sadrzaj>
    <derivirana_varijabla naziv="DomainObject.Predmet.ProtuStrankaListFormatedWithAdress_1">
      <item>UDRUGA HRVATSKIH BRANITELJA LIJEČENIH OD POSTTRAUMATSKOG STRESNOG POREMEĆAJA - ROVINJ, Trg Matteotti 11, 52210 Rovinj</item>
    </derivirana_varijabla>
  </DomainObject.Predmet.ProtuStrankaListFormatedWithAdress>
  <DomainObject.Predmet.ProtuStrankaListFormatedWithAdressOIB>
    <izvorni_sadrzaj>
      <item>UDRUGA HRVATSKIH BRANITELJA LIJEČENIH OD POSTTRAUMATSKOG STRESNOG POREMEĆAJA - ROVINJ, OIB 68018101878, Trg Matteotti 11, 52210 Rovinj</item>
    </izvorni_sadrzaj>
    <derivirana_varijabla naziv="DomainObject.Predmet.ProtuStrankaListFormatedWithAdressOIB_1">
      <item>UDRUGA HRVATSKIH BRANITELJA LIJEČENIH OD POSTTRAUMATSKOG STRESNOG POREMEĆAJA - ROVINJ, OIB 68018101878, Trg Matteotti 11, 52210 Rovinj</item>
    </derivirana_varijabla>
  </DomainObject.Predmet.ProtuStrankaListFormatedWithAdressOIB>
  <DomainObject.Predmet.ProtuStrankaListNazivFormated>
    <izvorni_sadrzaj>
      <item>UDRUGA HRVATSKIH BRANITELJA LIJEČENIH OD POSTTRAUMATSKOG STRESNOG POREMEĆAJA - ROVINJ</item>
    </izvorni_sadrzaj>
    <derivirana_varijabla naziv="DomainObject.Predmet.ProtuStrankaListNazivFormated_1">
      <item>UDRUGA HRVATSKIH BRANITELJA LIJEČENIH OD POSTTRAUMATSKOG STRESNOG POREMEĆAJA - ROVINJ</item>
    </derivirana_varijabla>
  </DomainObject.Predmet.ProtuStrankaListNazivFormated>
  <DomainObject.Predmet.ProtuStrankaListNazivFormatedOIB>
    <izvorni_sadrzaj>
      <item>UDRUGA HRVATSKIH BRANITELJA LIJEČENIH OD POSTTRAUMATSKOG STRESNOG POREMEĆAJA - ROVINJ, OIB 68018101878</item>
    </izvorni_sadrzaj>
    <derivirana_varijabla naziv="DomainObject.Predmet.ProtuStrankaListNazivFormatedOIB_1">
      <item>UDRUGA HRVATSKIH BRANITELJA LIJEČENIH OD POSTTRAUMATSKOG STRESNOG POREMEĆAJA - ROVINJ, OIB 68018101878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HRVATSKIH BRANITELJA LIJEČENIH OD POSTTRAUMATSKOG STRESNOG POREMEĆAJA - ROVINJ</izvorni_sadrzaj>
    <derivirana_varijabla naziv="DomainObject.Predmet.ProtustrankaIDrugi_1">UDRUGA HRVATSKIH BRANITELJA LIJEČENIH OD POSTTRAUMATSKOG STRESNOG POREMEĆAJA -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HRVATSKIH BRANITELJA LIJEČENIH OD POSTTRAUMATSKOG STRESNOG POREMEĆAJA - ROVINJ, OIB 68018101878, Trg Matteotti 11, 52210 Rovinj</izvorni_sadrzaj>
    <derivirana_varijabla naziv="DomainObject.Predmet.ProtustrankaIDrugiAdressOIB_1">UDRUGA HRVATSKIH BRANITELJA LIJEČENIH OD POSTTRAUMATSKOG STRESNOG POREMEĆAJA - ROVINJ, OIB 68018101878, Trg Matteotti 11,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HRVATSKIH BRANITELJA LIJEČENIH OD POSTTRAUMATSKOG STRESNOG POREMEĆAJA - ROVINJ</item>
    </izvorni_sadrzaj>
    <derivirana_varijabla naziv="DomainObject.Predmet.SudioniciListNaziv_1">
      <item>FINANCIJSKA AGENCIJA, RC RIJEKA, PODRUŽNICA PULA, PULA</item>
      <item>UDRUGA HRVATSKIH BRANITELJA LIJEČENIH OD POSTTRAUMATSKOG STRESNOG POREMEĆAJA -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HRVATSKIH BRANITELJA LIJEČENIH OD POSTTRAUMATSKOG STRESNOG POREMEĆAJA - ROVINJ, OIB 68018101878, Trg Matteotti 11,52210 Rovinj</item>
    </izvorni_sadrzaj>
    <derivirana_varijabla naziv="DomainObject.Predmet.SudioniciListAdressOIB_1">
      <item>FINANCIJSKA AGENCIJA, RC RIJEKA, PODRUŽNICA PULA, PULA, OIB 85821130368, Giardini 5,52100 Pula</item>
      <item>UDRUGA HRVATSKIH BRANITELJA LIJEČENIH OD POSTTRAUMATSKOG STRESNOG POREMEĆAJA - ROVINJ, OIB 68018101878, Trg Matteotti 11,52210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68018101878</item>
    </izvorni_sadrzaj>
    <derivirana_varijabla naziv="DomainObject.Predmet.SudioniciListNazivOIB_1">
      <item>, OIB 85821130368</item>
      <item>, OIB 68018101878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712</properties:Words>
  <properties:Characters>4033</properties:Characters>
  <properties:Lines>90</properties:Lines>
  <properties:Paragraphs>29</properties:Paragraphs>
  <properties:TotalTime>3</properties:TotalTime>
  <properties:ScaleCrop>false</properties:ScaleCrop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2016-04-18T11:33:00Z</dcterms:created>
  <dc:creator>Mihaela Kaligari</dc:creator>
  <dc:description/>
  <cp:keywords/>
  <cp:lastModifiedBy>Jasmina Matika</cp:lastModifiedBy>
  <dcterms:modified xmlns:xsi="http://www.w3.org/2001/XMLSchema-instance" xsi:type="dcterms:W3CDTF">2016-04-20T06:24:00Z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