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bf94" w14:paraId="c2dbf9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C2849">
        <w:t>4943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C2849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B4CA3">
        <w:t xml:space="preserve">BOD-TRGOVINA d.o.o., Čavle, Halovac 22D </w:t>
      </w:r>
      <w:r w:rsidR="00AC4528">
        <w:t>(OIB</w:t>
      </w:r>
      <w:r w:rsidR="00CB0338">
        <w:t>:</w:t>
      </w:r>
      <w:r w:rsidR="005B4CA3">
        <w:t xml:space="preserve"> 18542249385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015B7">
        <w:t xml:space="preserve">377.974,35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2849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C2849"/>
    <w:rsid w:val="000D387C"/>
    <w:rsid w:val="00111057"/>
    <w:rsid w:val="00114EAD"/>
    <w:rsid w:val="00185571"/>
    <w:rsid w:val="00186AF0"/>
    <w:rsid w:val="001E50FB"/>
    <w:rsid w:val="001F6933"/>
    <w:rsid w:val="002015B7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B4CA3"/>
    <w:rsid w:val="005D476D"/>
    <w:rsid w:val="005E4AB8"/>
    <w:rsid w:val="005F0073"/>
    <w:rsid w:val="005F4627"/>
    <w:rsid w:val="00626BA5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C38B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4943</izvorni_sadrzaj>
    <derivirana_varijabla naziv="DomainObject.Predmet.Broj_1">4943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St-4943/2015</izvorni_sadrzaj>
    <derivirana_varijabla naziv="DomainObject.Predmet.OznakaBroj_1">St-4943/2015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BOD-TRGOVINA d.o.o. zastupanog po punomoćniku Damir Bogdanović</izvorni_sadrzaj>
    <derivirana_varijabla naziv="DomainObject.Predmet.ProtustrankaFormated_1">  BOD-TRGOVINA d.o.o. zastupanog po punomoćniku Damir Bogdanović</derivirana_varijabla>
  </DomainObject.Predmet.ProtustrankaFormated>
  <DomainObject.Predmet.ProtustrankaFormatedOIB>
    <izvorni_sadrzaj>  BOD-TRGOVINA d.o.o., OIB 18542249385 zastupanog po punomoćniku Damir Bogdanović</izvorni_sadrzaj>
    <derivirana_varijabla naziv="DomainObject.Predmet.ProtustrankaFormatedOIB_1">  BOD-TRGOVINA d.o.o., OIB 18542249385 zastupanog po punomoćniku Damir Bogdanović</derivirana_varijabla>
  </DomainObject.Predmet.ProtustrankaFormatedOIB>
  <DomainObject.Predmet.ProtustrankaFormatedWithAdress>
    <izvorni_sadrzaj> BOD-TRGOVINA d.o.o., Halovac 22/D, 51218 Čavle zastupanog po punomoćniku Damir Bogdanović</izvorni_sadrzaj>
    <derivirana_varijabla naziv="DomainObject.Predmet.ProtustrankaFormatedWithAdress_1"> BOD-TRGOVINA d.o.o., Halovac 22/D, 51218 Čavle zastupanog po punomoćniku Damir Bogdanović</derivirana_varijabla>
  </DomainObject.Predmet.ProtustrankaFormatedWithAdress>
  <DomainObject.Predmet.ProtustrankaFormatedWithAdressOIB>
    <izvorni_sadrzaj> BOD-TRGOVINA d.o.o., OIB 18542249385, Halovac 22/D, 51218 Čavle zastupanog po punomoćniku Damir Bogdanović</izvorni_sadrzaj>
    <derivirana_varijabla naziv="DomainObject.Predmet.ProtustrankaFormatedWithAdressOIB_1"> BOD-TRGOVINA d.o.o., OIB 18542249385, Halovac 22/D, 51218 Čavle zastupanog po punomoćniku Damir Bogdanović</derivirana_varijabla>
  </DomainObject.Predmet.ProtustrankaFormatedWithAdressOIB>
  <DomainObject.Predmet.ProtustrankaWithAdress>
    <izvorni_sadrzaj>BOD-TRGOVINA d.o.o. Halovac 22/D, 51218 Čavle</izvorni_sadrzaj>
    <derivirana_varijabla naziv="DomainObject.Predmet.ProtustrankaWithAdress_1">BOD-TRGOVINA d.o.o. Halovac 22/D, 51218 Čavle</derivirana_varijabla>
  </DomainObject.Predmet.ProtustrankaWithAdress>
  <DomainObject.Predmet.ProtustrankaWithAdressOIB>
    <izvorni_sadrzaj>BOD-TRGOVINA d.o.o., OIB 18542249385, Halovac 22/D, 51218 Čavle</izvorni_sadrzaj>
    <derivirana_varijabla naziv="DomainObject.Predmet.ProtustrankaWithAdressOIB_1">BOD-TRGOVINA d.o.o., OIB 18542249385, Halovac 22/D, 51218 Čavle</derivirana_varijabla>
  </DomainObject.Predmet.ProtustrankaWithAdressOIB>
  <DomainObject.Predmet.ProtustrankaNazivFormated>
    <izvorni_sadrzaj>BOD-TRGOVINA d.o.o.</izvorni_sadrzaj>
    <derivirana_varijabla naziv="DomainObject.Predmet.ProtustrankaNazivFormated_1">BOD-TRGOVINA d.o.o.</derivirana_varijabla>
  </DomainObject.Predmet.ProtustrankaNazivFormated>
  <DomainObject.Predmet.ProtustrankaNazivFormatedOIB>
    <izvorni_sadrzaj>BOD-TRGOVINA d.o.o., OIB 18542249385</izvorni_sadrzaj>
    <derivirana_varijabla naziv="DomainObject.Predmet.ProtustrankaNazivFormatedOIB_1">BOD-TRGOVINA d.o.o., OIB 18542249385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BOD-TRGOVINA d.o.o. zastupanog po punomoćniku Damir Bogdanović</item>
    </izvorni_sadrzaj>
    <derivirana_varijabla naziv="DomainObject.Predmet.ProtuStrankaListFormated_1">
      <item>BOD-TRGOVINA d.o.o. zastupanog po punomoćniku Damir Bogdanović</item>
    </derivirana_varijabla>
  </DomainObject.Predmet.ProtuStrankaListFormated>
  <DomainObject.Predmet.ProtuStrankaListFormatedOIB>
    <izvorni_sadrzaj>
      <item>BOD-TRGOVINA d.o.o., OIB 18542249385 zastupanog po punomoćniku Damir Bogdanović</item>
    </izvorni_sadrzaj>
    <derivirana_varijabla naziv="DomainObject.Predmet.ProtuStrankaListFormatedOIB_1">
      <item>BOD-TRGOVINA d.o.o., OIB 18542249385 zastupanog po punomoćniku Damir Bogdanović</item>
    </derivirana_varijabla>
  </DomainObject.Predmet.ProtuStrankaListFormatedOIB>
  <DomainObject.Predmet.ProtuStrankaListFormatedWithAdress>
    <izvorni_sadrzaj>
      <item>BOD-TRGOVINA d.o.o., Halovac 22/D, 51218 Čavle zastupanog po punomoćniku Damir Bogdanović</item>
    </izvorni_sadrzaj>
    <derivirana_varijabla naziv="DomainObject.Predmet.ProtuStrankaListFormatedWithAdress_1">
      <item>BOD-TRGOVINA d.o.o., Halovac 22/D, 51218 Čavle zastupanog po punomoćniku Damir Bogdanović</item>
    </derivirana_varijabla>
  </DomainObject.Predmet.ProtuStrankaListFormatedWithAdress>
  <DomainObject.Predmet.ProtuStrankaListFormatedWithAdressOIB>
    <izvorni_sadrzaj>
      <item>BOD-TRGOVINA d.o.o., OIB 18542249385, Halovac 22/D, 51218 Čavle zastupanog po punomoćniku Damir Bogdanović</item>
    </izvorni_sadrzaj>
    <derivirana_varijabla naziv="DomainObject.Predmet.ProtuStrankaListFormatedWithAdressOIB_1">
      <item>BOD-TRGOVINA d.o.o., OIB 18542249385, Halovac 22/D, 51218 Čavle zastupanog po punomoćniku Damir Bogdanović</item>
    </derivirana_varijabla>
  </DomainObject.Predmet.ProtuStrankaListFormatedWithAdressOIB>
  <DomainObject.Predmet.ProtuStrankaListNazivFormated>
    <izvorni_sadrzaj>
      <item>BOD-TRGOVINA d.o.o.</item>
    </izvorni_sadrzaj>
    <derivirana_varijabla naziv="DomainObject.Predmet.ProtuStrankaListNazivFormated_1">
      <item>BOD-TRGOVINA d.o.o.</item>
    </derivirana_varijabla>
  </DomainObject.Predmet.ProtuStrankaListNazivFormated>
  <DomainObject.Predmet.ProtuStrankaListNazivFormatedOIB>
    <izvorni_sadrzaj>
      <item>BOD-TRGOVINA d.o.o., OIB 18542249385</item>
    </izvorni_sadrzaj>
    <derivirana_varijabla naziv="DomainObject.Predmet.ProtuStrankaListNazivFormatedOIB_1">
      <item>BOD-TRGOVINA d.o.o., OIB 18542249385</item>
    </derivirana_varijabla>
  </DomainObject.Predmet.ProtuStrankaListNazivFormatedOIB>
  <DomainObject.Predmet.OstaliListFormated>
    <izvorni_sadrzaj>
      <item>Damir Bogdanović punomoćnik sudionika u postupku BOD-TRGOVINA d.o.o.</item>
    </izvorni_sadrzaj>
    <derivirana_varijabla naziv="DomainObject.Predmet.OstaliListFormated_1">
      <item>Damir Bogdanović punomoćnik sudionika u postupku BOD-TRGOVINA d.o.o.</item>
    </derivirana_varijabla>
  </DomainObject.Predmet.OstaliListFormated>
  <DomainObject.Predmet.OstaliListFormatedOIB>
    <izvorni_sadrzaj>
      <item>Damir Bogdanović, OIB 15872820487 punomoćnik sudionika u postupku BOD-TRGOVINA d.o.o.</item>
    </izvorni_sadrzaj>
    <derivirana_varijabla naziv="DomainObject.Predmet.OstaliListFormatedOIB_1">
      <item>Damir Bogdanović, OIB 15872820487 punomoćnik sudionika u postupku BOD-TRGOVINA d.o.o.</item>
    </derivirana_varijabla>
  </DomainObject.Predmet.OstaliListFormatedOIB>
  <DomainObject.Predmet.OstaliListFormatedWithAdress>
    <izvorni_sadrzaj>
      <item>Damir Bogdanović, Ede Jardasa 7, 51000 Rijeka punomoćnik sudionika u postupku BOD-TRGOVINA d.o.o.</item>
    </izvorni_sadrzaj>
    <derivirana_varijabla naziv="DomainObject.Predmet.OstaliListFormatedWithAdress_1">
      <item>Damir Bogdanović, Ede Jardasa 7, 51000 Rijeka punomoćnik sudionika u postupku BOD-TRGOVINA d.o.o.</item>
    </derivirana_varijabla>
  </DomainObject.Predmet.OstaliListFormatedWithAdress>
  <DomainObject.Predmet.OstaliListFormatedWithAdressOIB>
    <izvorni_sadrzaj>
      <item>Damir Bogdanović, OIB 15872820487, Ede Jardasa 7, 51000 Rijeka punomoćnik sudionika u postupku BOD-TRGOVINA d.o.o.</item>
    </izvorni_sadrzaj>
    <derivirana_varijabla naziv="DomainObject.Predmet.OstaliListFormatedWithAdressOIB_1">
      <item>Damir Bogdanović, OIB 15872820487, Ede Jardasa 7, 51000 Rijeka punomoćnik sudionika u postupku BOD-TRGOVINA d.o.o.</item>
    </derivirana_varijabla>
  </DomainObject.Predmet.OstaliListFormatedWithAdressOIB>
  <DomainObject.Predmet.OstaliListNazivFormated>
    <izvorni_sadrzaj>
      <item>Damir Bogdanović</item>
    </izvorni_sadrzaj>
    <derivirana_varijabla naziv="DomainObject.Predmet.OstaliListNazivFormated_1">
      <item>Damir Bogdanović</item>
    </derivirana_varijabla>
  </DomainObject.Predmet.OstaliListNazivFormated>
  <DomainObject.Predmet.OstaliListNazivFormatedOIB>
    <izvorni_sadrzaj>
      <item>Damir Bogdanović, OIB 15872820487</item>
    </izvorni_sadrzaj>
    <derivirana_varijabla naziv="DomainObject.Predmet.OstaliListNazivFormatedOIB_1">
      <item>Damir Bogdanović, OIB 15872820487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BOD-TRGOVINA d.o.o.</izvorni_sadrzaj>
    <derivirana_varijabla naziv="DomainObject.Predmet.ProtustrankaIDrugi_1">BOD-TRGOVINA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BOD-TRGOVINA d.o.o., OIB 18542249385, Halovac 22/D, 51218 Čavle</izvorni_sadrzaj>
    <derivirana_varijabla naziv="DomainObject.Predmet.ProtustrankaIDrugiAdressOIB_1">BOD-TRGOVINA d.o.o., OIB 18542249385, Halovac 22/D,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BOD-TRGOVINA d.o.o.</item>
      <item>Damir Bogdanović</item>
    </izvorni_sadrzaj>
    <derivirana_varijabla naziv="DomainObject.Predmet.SudioniciListNaziv_1">
      <item>FINA Regionalni centar Zagreb</item>
      <item>BOD-TRGOVINA d.o.o.</item>
      <item>Damir Bogdanović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BOD-TRGOVINA d.o.o., OIB 18542249385, Halovac 22/D,51218 Čavle</item>
      <item>Damir Bogdanović, OIB 15872820487, Ede Jardasa 7,51000 Rijeka</item>
    </izvorni_sadrzaj>
    <derivirana_varijabla naziv="DomainObject.Predmet.SudioniciListAdressOIB_1">
      <item>FINA Regionalni centar Zagreb, OIB 85821130368, Trg svibanjskih žrtava 1995. br.1,10000 Zagreb</item>
      <item>BOD-TRGOVINA d.o.o., OIB 18542249385, Halovac 22/D,51218 Čavle</item>
      <item>Damir Bogdanović, OIB 15872820487, Ede Jardasa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18542249385</item>
      <item>, OIB 15872820487</item>
    </izvorni_sadrzaj>
    <derivirana_varijabla naziv="DomainObject.Predmet.SudioniciListNazivOIB_1">
      <item>, OIB 85821130368</item>
      <item>, OIB 18542249385</item>
      <item>, OIB 15872820487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2015-12-09T07:45:00Z</dcterms:created>
  <dc:creator>ilukac</dc:creator>
  <cp:lastModifiedBy>Anita Ban</cp:lastModifiedBy>
  <cp:lastPrinted>2015-11-18T13:13:00Z</cp:lastPrinted>
  <dcterms:modified xmlns:xsi="http://www.w3.org/2001/XMLSchema-instance" xsi:type="dcterms:W3CDTF">2015-12-09T07:51:00Z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