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13f7" w14:paraId="72513f7" w:rsidRDefault="00AA02F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02FA" w:rsidP="00AA02FA" w:rsidR="00AE649C">
      <w:pPr>
        <w:pStyle w:val="NormaleSPIS"/>
        <w:spacing w:after="0"/>
      </w:pPr>
      <w:r>
        <w:t xml:space="preserve">         Republika Hrvatska</w:t>
      </w:r>
    </w:p>
    <w:p w:rsidRDefault="00AA02FA" w:rsidP="00AA02FA" w:rsidR="00AA02FA">
      <w:pPr>
        <w:pStyle w:val="NormaleSPIS"/>
        <w:spacing w:after="0"/>
      </w:pPr>
      <w:r>
        <w:t xml:space="preserve">      Trgovački sud u Bjelovaru</w:t>
      </w:r>
    </w:p>
    <w:p w:rsidRDefault="00AA02FA" w:rsidP="00AA02FA" w:rsidR="00AA02FA">
      <w:pPr>
        <w:pStyle w:val="NormaleSPIS"/>
        <w:spacing w:after="0"/>
      </w:pPr>
      <w:r>
        <w:t>Bjelovar, Šetalište dr.I.Lebovića 42.</w:t>
      </w:r>
    </w:p>
    <w:p w:rsidRDefault="00AA02FA" w:rsidP="00AA02FA" w:rsidR="00AA02FA">
      <w:pPr>
        <w:pStyle w:val="NormaleSPIS"/>
        <w:jc w:val="right"/>
        <w:rPr>
          <w:noProof/>
        </w:rPr>
      </w:pPr>
      <w:r>
        <w:rPr>
          <w:noProof/>
        </w:rPr>
        <w:t>Poslovni broj:7 St-694/2018-8</w:t>
      </w:r>
      <w:bookmarkStart w:name="_GoBack" w:id="0"/>
      <w:bookmarkEnd w:id="0"/>
    </w:p>
    <w:p w:rsidRDefault="00AA02FA" w:rsidP="00AA02FA" w:rsidR="00AA02FA">
      <w:pPr>
        <w:pStyle w:val="NormaleSPIS"/>
        <w:jc w:val="right"/>
        <w:rPr>
          <w:rFonts w:cs="Arial" w:hAnsi="Arial" w:ascii="Arial"/>
          <w:b/>
          <w:noProof/>
        </w:rPr>
      </w:pPr>
    </w:p>
    <w:p w:rsidRDefault="00AA02FA" w:rsidP="00AA02FA" w:rsidR="00AA02F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AA02FA" w:rsidP="00AA02FA" w:rsidR="00AA02FA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AA02FA" w:rsidP="00AA02FA" w:rsidR="00AA02F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AA02FA" w:rsidP="00AA02FA" w:rsidR="00AA02F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AA02FA" w:rsidP="00AA02FA" w:rsidR="00AA02FA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GRADITELJSTVO DEREŽIĆ d.o.o. za građenje, trgovinu i usluge iz Pitomače, Ljudevita Gaja 301, MBS 010083721, OIB 17915881929, 11. listopada 2018.    </w:t>
      </w:r>
    </w:p>
    <w:p w:rsidRDefault="00AA02FA" w:rsidP="00AA02FA" w:rsidR="00AA02FA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AA02FA" w:rsidP="00AA02FA" w:rsidR="00AA02F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Denisu </w:t>
      </w:r>
      <w:proofErr w:type="spellStart"/>
      <w:r>
        <w:rPr>
          <w:lang w:eastAsia="hr-HR"/>
        </w:rPr>
        <w:t>Derežić</w:t>
      </w:r>
      <w:proofErr w:type="spellEnd"/>
      <w:r>
        <w:rPr>
          <w:lang w:eastAsia="hr-HR"/>
        </w:rPr>
        <w:t xml:space="preserve"> iz Pitomače, Ljudevita Gaja 301, OIB 54291023790, kao osobi ovlaštenoj za zastupanje dužnika po zakonu, da u roku od 8 dana plati predujam za namirenje troškova stečajnog postupka i to iznos od 1.000,00 kn u Fond za namirenje troškova postupka koji se vodi kod ovog suda, IBAN: HR6123900011300000630 model HR00 51-694-18 i dodatni iznos predujma od 5.000,00 kuna na račun ovog suda br. IBAN:HR6123900011300000630 model HR05 540-694-18. Rok od 8 dana počinje teći istekom osmog dana od objave ovog rješenja na e-oglasnoj ploči ovog suda.  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Denis </w:t>
      </w:r>
      <w:proofErr w:type="spellStart"/>
      <w:r>
        <w:rPr>
          <w:lang w:eastAsia="hr-HR"/>
        </w:rPr>
        <w:t>Derežić</w:t>
      </w:r>
      <w:proofErr w:type="spellEnd"/>
      <w:r>
        <w:rPr>
          <w:lang w:eastAsia="hr-HR"/>
        </w:rPr>
        <w:t xml:space="preserve"> iz Pitomače, Ljudevita Gaja 301, OIB 54291023790,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AA02FA" w:rsidP="00AA02FA" w:rsidR="00AA02F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GRADITELJSTVO DEREŽIĆ d.o.o. za građenje, trgovinu i usluge iz Pitomače, Ljudevita Gaja 301, MBS 010083721, OIB 17915881929,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51-694-18 i dodatni iznos predujma od 5.000,00 kuna na račun ovog suda br. IBAN:HR6123900011300000630 model HR05 540-694-18. </w:t>
      </w:r>
    </w:p>
    <w:p w:rsidRDefault="00AA02FA" w:rsidP="00AA02FA" w:rsidR="00AA02F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</w:p>
    <w:p w:rsidRDefault="00AA02FA" w:rsidP="00AA02FA" w:rsidR="00AA02FA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St-694/2018-8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A02FA" w:rsidP="00AA02FA" w:rsidR="00AA02F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AA02FA" w:rsidP="00AA02FA" w:rsidR="00AA02F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12.07.2018. godine dužnik u očevidniku redoslijeda osnova za plaćanje ima evidentirane neizvršene osnove za plaćanje u neprekidnom razdoblju od 120 dana u ukupnom iznosu od 25.017,41 kuna.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Denis </w:t>
      </w:r>
      <w:proofErr w:type="spellStart"/>
      <w:r>
        <w:rPr>
          <w:lang w:eastAsia="hr-HR"/>
        </w:rPr>
        <w:t>Derežić</w:t>
      </w:r>
      <w:proofErr w:type="spellEnd"/>
      <w:r>
        <w:rPr>
          <w:lang w:eastAsia="hr-HR"/>
        </w:rPr>
        <w:t xml:space="preserve"> iz Pitomače, Ljudevita Gaja 301, OIB 54291023790.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Denisu </w:t>
      </w:r>
      <w:proofErr w:type="spellStart"/>
      <w:r>
        <w:rPr>
          <w:lang w:eastAsia="hr-HR"/>
        </w:rPr>
        <w:t>Derežić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AA02FA" w:rsidP="00AA02FA" w:rsidR="00AA02FA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St-694/2018-8</w:t>
      </w:r>
    </w:p>
    <w:p w:rsidRDefault="00AA02FA" w:rsidP="00AA02FA" w:rsidR="00AA02F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AA02FA" w:rsidP="00AA02FA" w:rsidR="00AA02FA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11. listopada 2018.</w:t>
      </w:r>
    </w:p>
    <w:p w:rsidRDefault="00AA02FA" w:rsidP="00AA02FA" w:rsidR="00AA02F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  </w:t>
      </w:r>
      <w:r>
        <w:rPr>
          <w:lang w:eastAsia="hr-HR"/>
        </w:rPr>
        <w:t xml:space="preserve">  S u d a c</w:t>
      </w:r>
    </w:p>
    <w:p w:rsidRDefault="00AA02FA" w:rsidP="00AA02FA" w:rsidR="00AA02F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AA02FA" w:rsidP="00AA02FA" w:rsidR="00AA02F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AA02FA" w:rsidP="00AA02FA" w:rsidR="00AA02F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  Jasmina </w:t>
      </w:r>
      <w:proofErr w:type="spellStart"/>
      <w:r>
        <w:rPr>
          <w:lang w:eastAsia="hr-HR"/>
        </w:rPr>
        <w:t>Tubić</w:t>
      </w:r>
      <w:proofErr w:type="spellEnd"/>
    </w:p>
    <w:p w:rsidRDefault="00AA02FA" w:rsidP="00AA02FA" w:rsidR="00AA02F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AA02FA" w:rsidP="00AA02FA" w:rsidR="00AA02FA">
      <w:pPr>
        <w:autoSpaceDN w:val="false"/>
        <w:jc w:val="both"/>
      </w:pPr>
    </w:p>
    <w:p w:rsidRDefault="00AA02FA" w:rsidP="00AA02FA" w:rsidR="00AA02FA">
      <w:pPr>
        <w:autoSpaceDN w:val="false"/>
        <w:jc w:val="both"/>
      </w:pPr>
    </w:p>
    <w:p w:rsidRDefault="00AA02FA" w:rsidP="00AA02FA" w:rsidR="00AA02FA">
      <w:pPr>
        <w:autoSpaceDN w:val="false"/>
        <w:jc w:val="both"/>
      </w:pPr>
    </w:p>
    <w:p w:rsidRDefault="00AA02FA" w:rsidP="00AA02FA" w:rsidR="00AA02FA">
      <w:pPr>
        <w:jc w:val="both"/>
      </w:pPr>
    </w:p>
    <w:p w:rsidRDefault="00AA02FA" w:rsidP="00AA02FA" w:rsidR="00AA02FA">
      <w:pPr>
        <w:autoSpaceDN w:val="false"/>
        <w:jc w:val="both"/>
      </w:pPr>
    </w:p>
    <w:p w:rsidRDefault="00AA02FA" w:rsidP="00AA02FA" w:rsidR="00AA02FA">
      <w:pPr>
        <w:jc w:val="both"/>
        <w:rPr>
          <w:sz w:val="22"/>
          <w:szCs w:val="22"/>
        </w:rPr>
      </w:pPr>
    </w:p>
    <w:p w:rsidRDefault="00AA02FA" w:rsidP="00AA02FA" w:rsidR="00AA02FA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2FA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33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St-694/2018-8</izvorni_sadrzaj>
    <derivirana_varijabla naziv="DomainObject.Oznaka_1">St-694/2018-8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DEREŽIĆ d.o.o. za građenje, trgovinu i usluge</izvorni_sadrzaj>
    <derivirana_varijabla naziv="DomainObject.Predmet.ProtustrankaFormated_1">  GRADITELJSTVO DEREŽIĆ d.o.o. za građenje, trgovinu i usluge</derivirana_varijabla>
  </DomainObject.Predmet.ProtustrankaFormated>
  <DomainObject.Predmet.ProtustrankaFormatedOIB>
    <izvorni_sadrzaj>  GRADITELJSTVO DEREŽIĆ d.o.o. za građenje, trgovinu i usluge, OIB 17915881929</izvorni_sadrzaj>
    <derivirana_varijabla naziv="DomainObject.Predmet.ProtustrankaFormatedOIB_1">  GRADITELJSTVO DEREŽIĆ d.o.o. za građenje, trgovinu i usluge, OIB 17915881929</derivirana_varijabla>
  </DomainObject.Predmet.ProtustrankaFormatedOIB>
  <DomainObject.Predmet.ProtustrankaFormatedWithAdress>
    <izvorni_sadrzaj> GRADITELJSTVO DEREŽIĆ d.o.o. za građenje, trgovinu i usluge, Ljudevita Gaja 301, 33405 Pitomača</izvorni_sadrzaj>
    <derivirana_varijabla naziv="DomainObject.Predmet.ProtustrankaFormatedWithAdress_1"> GRADITELJSTVO DEREŽIĆ d.o.o. za građenje, trgovinu i usluge, Ljudevita Gaja 301, 33405 Pitomača</derivirana_varijabla>
  </DomainObject.Predmet.ProtustrankaFormatedWithAdress>
  <DomainObject.Predmet.ProtustrankaFormatedWithAdressOIB>
    <izvorni_sadrzaj> GRADITELJSTVO DEREŽIĆ d.o.o. za građenje, trgovinu i usluge, OIB 17915881929, Ljudevita Gaja 301, 33405 Pitomača</izvorni_sadrzaj>
    <derivirana_varijabla naziv="DomainObject.Predmet.ProtustrankaFormatedWithAdressOIB_1"> GRADITELJSTVO DEREŽIĆ d.o.o. za građenje, trgovinu i usluge, OIB 17915881929, Ljudevita Gaja 301, 33405 Pitomača</derivirana_varijabla>
  </DomainObject.Predmet.ProtustrankaFormatedWithAdressOIB>
  <DomainObject.Predmet.ProtustrankaWithAdress>
    <izvorni_sadrzaj>GRADITELJSTVO DEREŽIĆ d.o.o. za građenje, trgovinu i usluge Ljudevita Gaja 301, 33405 Pitomača</izvorni_sadrzaj>
    <derivirana_varijabla naziv="DomainObject.Predmet.ProtustrankaWithAdress_1">GRADITELJSTVO DEREŽIĆ d.o.o. za građenje, trgovinu i usluge Ljudevita Gaja 301, 33405 Pitomača</derivirana_varijabla>
  </DomainObject.Predmet.ProtustrankaWithAdress>
  <DomainObject.Predmet.ProtustrankaWithAdressOIB>
    <izvorni_sadrzaj>GRADITELJSTVO DEREŽIĆ d.o.o. za građenje, trgovinu i usluge, OIB 17915881929, Ljudevita Gaja 301, 33405 Pitomača</izvorni_sadrzaj>
    <derivirana_varijabla naziv="DomainObject.Predmet.ProtustrankaWithAdressOIB_1">GRADITELJSTVO DEREŽIĆ d.o.o. za građenje, trgovinu i usluge, OIB 17915881929, Ljudevita Gaja 301, 33405 Pitomača</derivirana_varijabla>
  </DomainObject.Predmet.ProtustrankaWithAdressOIB>
  <DomainObject.Predmet.ProtustrankaNazivFormated>
    <izvorni_sadrzaj>GRADITELJSTVO DEREŽIĆ d.o.o. za građenje, trgovinu i usluge</izvorni_sadrzaj>
    <derivirana_varijabla naziv="DomainObject.Predmet.ProtustrankaNazivFormated_1">GRADITELJSTVO DEREŽIĆ d.o.o. za građenje, trgovinu i usluge</derivirana_varijabla>
  </DomainObject.Predmet.ProtustrankaNazivFormated>
  <DomainObject.Predmet.ProtustrankaNazivFormatedOIB>
    <izvorni_sadrzaj>GRADITELJSTVO DEREŽIĆ d.o.o. za građenje, trgovinu i usluge, OIB 17915881929</izvorni_sadrzaj>
    <derivirana_varijabla naziv="DomainObject.Predmet.ProtustrankaNazivFormatedOIB_1">GRADITELJSTVO DEREŽIĆ d.o.o. za građenje, trgovinu i usluge, OIB 17915881929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GRADITELJSTVO DEREŽIĆ d.o.o. za građenje, trgovinu i usluge</item>
    </izvorni_sadrzaj>
    <derivirana_varijabla naziv="DomainObject.Predmet.ProtuStrankaListFormated_1">
      <item>GRADITELJSTVO DEREŽIĆ d.o.o. za građenje, trgovinu i usluge</item>
    </derivirana_varijabla>
  </DomainObject.Predmet.ProtuStrankaListFormated>
  <DomainObject.Predmet.ProtuStrankaListFormatedOIB>
    <izvorni_sadrzaj>
      <item>GRADITELJSTVO DEREŽIĆ d.o.o. za građenje, trgovinu i usluge, OIB 17915881929</item>
    </izvorni_sadrzaj>
    <derivirana_varijabla naziv="DomainObject.Predmet.ProtuStrankaListFormatedOIB_1">
      <item>GRADITELJSTVO DEREŽIĆ d.o.o. za građenje, trgovinu i usluge, OIB 17915881929</item>
    </derivirana_varijabla>
  </DomainObject.Predmet.ProtuStrankaListFormatedOIB>
  <DomainObject.Predmet.ProtuStrankaListFormatedWithAdress>
    <izvorni_sadrzaj>
      <item>GRADITELJSTVO DEREŽIĆ d.o.o. za građenje, trgovinu i usluge, Ljudevita Gaja 301, 33405 Pitomača</item>
    </izvorni_sadrzaj>
    <derivirana_varijabla naziv="DomainObject.Predmet.ProtuStrankaListFormatedWithAdress_1">
      <item>GRADITELJSTVO DEREŽIĆ d.o.o. za građenje, trgovinu i usluge, Ljudevita Gaja 301, 33405 Pitomača</item>
    </derivirana_varijabla>
  </DomainObject.Predmet.ProtuStrankaListFormatedWithAdress>
  <DomainObject.Predmet.ProtuStrankaListFormatedWithAdressOIB>
    <izvorni_sadrzaj>
      <item>GRADITELJSTVO DEREŽIĆ d.o.o. za građenje, trgovinu i usluge, OIB 17915881929, Ljudevita Gaja 301, 33405 Pitomača</item>
    </izvorni_sadrzaj>
    <derivirana_varijabla naziv="DomainObject.Predmet.ProtuStrankaListFormatedWithAdressOIB_1">
      <item>GRADITELJSTVO DEREŽIĆ d.o.o. za građenje, trgovinu i usluge, OIB 17915881929, Ljudevita Gaja 301, 33405 Pitomača</item>
    </derivirana_varijabla>
  </DomainObject.Predmet.ProtuStrankaListFormatedWithAdressOIB>
  <DomainObject.Predmet.ProtuStrankaListNazivFormated>
    <izvorni_sadrzaj>
      <item>GRADITELJSTVO DEREŽIĆ d.o.o. za građenje, trgovinu i usluge</item>
    </izvorni_sadrzaj>
    <derivirana_varijabla naziv="DomainObject.Predmet.ProtuStrankaListNazivFormated_1">
      <item>GRADITELJSTVO DEREŽIĆ d.o.o. za građenje, trgovinu i usluge</item>
    </derivirana_varijabla>
  </DomainObject.Predmet.ProtuStrankaListNazivFormated>
  <DomainObject.Predmet.ProtuStrankaListNazivFormatedOIB>
    <izvorni_sadrzaj>
      <item>GRADITELJSTVO DEREŽIĆ d.o.o. za građenje, trgovinu i usluge, OIB 17915881929</item>
    </izvorni_sadrzaj>
    <derivirana_varijabla naziv="DomainObject.Predmet.ProtuStrankaListNazivFormatedOIB_1">
      <item>GRADITELJSTVO DEREŽIĆ d.o.o. za građenje, trgovinu i usluge, OIB 17915881929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St-694/2018-8</izvorni_sadrzaj>
    <derivirana_varijabla naziv="DomainObject.PoslovniBrojDokumenta_1">St-694/2018-8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GRADITELJSTVO DEREŽIĆ d.o.o. za građenje, trgovinu i usluge</izvorni_sadrzaj>
    <derivirana_varijabla naziv="DomainObject.Predmet.ProtustrankaIDrugi_1">GRADITELJSTVO DEREŽIĆ d.o.o. za građenje,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GRADITELJSTVO DEREŽIĆ d.o.o. za građenje, trgovinu i usluge, OIB 17915881929, Ljudevita Gaja 301, 33405 Pitomača</izvorni_sadrzaj>
    <derivirana_varijabla naziv="DomainObject.Predmet.ProtustrankaIDrugiAdressOIB_1">GRADITELJSTVO DEREŽIĆ d.o.o. za građenje, trgovinu i usluge, OIB 17915881929, Ljudevita Gaja 301,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GRADITELJSTVO DEREŽIĆ d.o.o. za građenje, trgovinu i usluge</item>
    </izvorni_sadrzaj>
    <derivirana_varijabla naziv="DomainObject.Predmet.SudioniciListNaziv_1">
      <item>FINA, RC ZAGREB, Podružnica BJELOVAR</item>
      <item>GRADITELJSTVO DEREŽIĆ d.o.o. za građenje,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GRADITELJSTVO DEREŽIĆ d.o.o. za građenje, trgovinu i usluge, OIB 17915881929, Ljudevita Gaja 301,33405 Pitomača</item>
    </izvorni_sadrzaj>
    <derivirana_varijabla naziv="DomainObject.Predmet.SudioniciListAdressOIB_1">
      <item>FINA, RC ZAGREB, Podružnica BJELOVAR, OIB 85821130368, F. Supila 4,43000 Bjelovar</item>
      <item>GRADITELJSTVO DEREŽIĆ d.o.o. za građenje, trgovinu i usluge, OIB 17915881929, Ljudevita Gaja 301,33405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526CF-8336-47D8-A6F1-882C95B08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5189</properties:Characters>
  <properties:Lines>104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2018-10-11T05:47:00Z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St-694/2018-8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