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5d96" w14:paraId="af05d96" w:rsidRDefault="00B656B2" w:rsidP="001940FB" w:rsidR="00B656B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976EE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B656B2" w:rsidP="00AA6BCF" w:rsidR="00B656B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B656B2" w:rsidR="00B656B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B656B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656B2" w:rsidP="00B656B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656B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656B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C049E">
        <w:rPr>
          <w:rFonts w:cs="Calibri" w:eastAsia="Arial Unicode MS" w:hAnsi="Calibri" w:ascii="Calibri"/>
          <w:kern w:val="1"/>
          <w:lang w:eastAsia="ar-SA" w:val="hr-HR"/>
        </w:rPr>
        <w:t>FILIP KROLO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B656B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C049E">
        <w:rPr>
          <w:rFonts w:cs="Calibri" w:eastAsia="Arial Unicode MS" w:hAnsi="Calibri" w:ascii="Calibri"/>
          <w:kern w:val="1"/>
          <w:lang w:eastAsia="ar-SA" w:val="hr-HR"/>
        </w:rPr>
        <w:t>23.761,80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C049E">
        <w:rPr>
          <w:rFonts w:cs="Calibri" w:eastAsia="Arial Unicode MS" w:hAnsi="Calibri" w:ascii="Calibri"/>
          <w:kern w:val="1"/>
          <w:lang w:eastAsia="ar-SA" w:val="hr-HR"/>
        </w:rPr>
        <w:t>21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FC049E">
        <w:rPr>
          <w:rFonts w:cs="Calibri" w:eastAsia="Arial Unicode MS" w:hAnsi="Calibri" w:ascii="Calibri"/>
          <w:kern w:val="1"/>
          <w:lang w:eastAsia="ar-SA" w:val="hr-HR"/>
        </w:rPr>
        <w:t>461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FC049E">
        <w:rPr>
          <w:rFonts w:cs="Calibri" w:eastAsia="Arial Unicode MS" w:hAnsi="Calibri" w:ascii="Calibri"/>
          <w:kern w:val="1"/>
          <w:lang w:eastAsia="ar-SA" w:val="hr-HR"/>
        </w:rPr>
        <w:t>80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C049E">
        <w:rPr>
          <w:rFonts w:cs="Calibri" w:eastAsia="Arial Unicode MS" w:hAnsi="Calibri" w:ascii="Calibri"/>
          <w:kern w:val="1"/>
          <w:lang w:eastAsia="ar-SA" w:val="hr-HR"/>
        </w:rPr>
        <w:t>2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FC049E">
        <w:rPr>
          <w:rFonts w:cs="Calibri" w:eastAsia="Arial Unicode MS" w:hAnsi="Calibri" w:ascii="Calibri"/>
          <w:kern w:val="1"/>
          <w:lang w:eastAsia="ar-SA" w:val="hr-HR"/>
        </w:rPr>
        <w:t>3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B656B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656B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656B2" w:rsidRPr="00B656B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B656B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DD20F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D20F4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049E" w:rsidP="00FC049E" w:rsidR="00AA6BCF" w:rsidRPr="00DD20F4">
            <w:pPr>
              <w:spacing w:after="0"/>
              <w:jc w:val="both"/>
              <w:rPr>
                <w:rFonts w:cs="Calibri" w:hAnsi="Calibri" w:ascii="Calibri"/>
              </w:rPr>
            </w:pPr>
            <w:r w:rsidRPr="00DD20F4">
              <w:rPr>
                <w:rFonts w:cs="Calibri" w:hAnsi="Calibri" w:ascii="Calibri"/>
              </w:rPr>
              <w:t>Filip Krolo</w:t>
            </w:r>
            <w:r w:rsidR="00F20B3B" w:rsidRPr="00DD20F4">
              <w:rPr>
                <w:rFonts w:cs="Calibri" w:hAnsi="Calibri" w:ascii="Calibri"/>
              </w:rPr>
              <w:t xml:space="preserve">, </w:t>
            </w:r>
            <w:r w:rsidRPr="00DD20F4">
              <w:rPr>
                <w:rFonts w:cs="Calibri" w:hAnsi="Calibri" w:ascii="Calibri"/>
              </w:rPr>
              <w:t>Trondheimska 9, Split,</w:t>
            </w:r>
            <w:r w:rsidR="003C5AF8" w:rsidRPr="00DD20F4">
              <w:rPr>
                <w:rFonts w:cs="Calibri" w:hAnsi="Calibri" w:ascii="Calibri"/>
              </w:rPr>
              <w:t xml:space="preserve"> </w:t>
            </w:r>
            <w:r w:rsidR="003A5883" w:rsidRPr="00DD20F4">
              <w:rPr>
                <w:rFonts w:cs="Calibri" w:hAnsi="Calibri" w:ascii="Calibri"/>
              </w:rPr>
              <w:t>OIB:</w:t>
            </w:r>
            <w:r w:rsidR="00E43846" w:rsidRPr="00DD20F4">
              <w:rPr>
                <w:rFonts w:cs="Calibri" w:hAnsi="Calibri" w:ascii="Calibri"/>
              </w:rPr>
              <w:t xml:space="preserve"> </w:t>
            </w:r>
            <w:r w:rsidRPr="00DD20F4">
              <w:rPr>
                <w:rFonts w:cs="Calibri" w:hAnsi="Calibri" w:ascii="Calibri"/>
              </w:rPr>
              <w:t>39143996651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FC049E" w:rsidR="00AA6BCF" w:rsidRPr="00DD20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D20F4">
              <w:rPr>
                <w:rFonts w:cs="Calibri" w:hAnsi="Calibri" w:ascii="Calibri"/>
              </w:rPr>
              <w:t>Ugovor  štednom depozitu broj 81-70-</w:t>
            </w:r>
            <w:r w:rsidR="00575392" w:rsidRPr="00DD20F4">
              <w:rPr>
                <w:rFonts w:cs="Calibri" w:hAnsi="Calibri" w:ascii="Calibri"/>
              </w:rPr>
              <w:t>1</w:t>
            </w:r>
            <w:r w:rsidR="00FC049E" w:rsidRPr="00DD20F4">
              <w:rPr>
                <w:rFonts w:cs="Calibri" w:hAnsi="Calibri" w:ascii="Calibri"/>
              </w:rPr>
              <w:t>4095-8</w:t>
            </w:r>
            <w:r w:rsidRPr="00DD20F4">
              <w:rPr>
                <w:rFonts w:cs="Calibri" w:hAnsi="Calibri" w:ascii="Calibri"/>
              </w:rPr>
              <w:t>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DD20F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C049E" w:rsidP="00AA6BCF" w:rsidR="00AA6BCF" w:rsidRPr="00DD20F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D20F4">
              <w:rPr>
                <w:rFonts w:cs="Calibri" w:hAnsi="Calibri" w:ascii="Calibri"/>
              </w:rPr>
              <w:t>23.761,80</w:t>
            </w:r>
            <w:r w:rsidR="00783BFB" w:rsidRPr="00DD20F4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DD20F4">
            <w:pPr>
              <w:spacing w:after="0"/>
              <w:rPr>
                <w:rFonts w:cs="Calibri" w:hAnsi="Calibri" w:ascii="Calibri"/>
              </w:rPr>
            </w:pPr>
          </w:p>
          <w:p w:rsidRDefault="00575392" w:rsidP="00FC049E" w:rsidR="00AA6BCF" w:rsidRPr="00DD20F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D20F4">
              <w:rPr>
                <w:rFonts w:cs="Calibri" w:hAnsi="Calibri" w:ascii="Calibri"/>
              </w:rPr>
              <w:t>2</w:t>
            </w:r>
            <w:r w:rsidR="00FC049E" w:rsidRPr="00DD20F4">
              <w:rPr>
                <w:rFonts w:cs="Calibri" w:hAnsi="Calibri" w:ascii="Calibri"/>
              </w:rPr>
              <w:t>1</w:t>
            </w:r>
            <w:r w:rsidRPr="00DD20F4">
              <w:rPr>
                <w:rFonts w:cs="Calibri" w:hAnsi="Calibri" w:ascii="Calibri"/>
              </w:rPr>
              <w:t>.</w:t>
            </w:r>
            <w:r w:rsidR="00FC049E" w:rsidRPr="00DD20F4">
              <w:rPr>
                <w:rFonts w:cs="Calibri" w:hAnsi="Calibri" w:ascii="Calibri"/>
              </w:rPr>
              <w:t>461,80</w:t>
            </w:r>
            <w:r w:rsidR="00783BFB" w:rsidRPr="00DD20F4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DD20F4">
            <w:pPr>
              <w:spacing w:after="0"/>
              <w:rPr>
                <w:rFonts w:cs="Calibri" w:hAnsi="Calibri" w:ascii="Calibri"/>
              </w:rPr>
            </w:pPr>
          </w:p>
          <w:p w:rsidRDefault="00FC049E" w:rsidP="00FC049E" w:rsidR="00AA6BCF" w:rsidRPr="00DD20F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D20F4">
              <w:rPr>
                <w:rFonts w:cs="Calibri" w:hAnsi="Calibri" w:ascii="Calibri"/>
              </w:rPr>
              <w:t>2</w:t>
            </w:r>
            <w:r w:rsidR="00575392" w:rsidRPr="00DD20F4">
              <w:rPr>
                <w:rFonts w:cs="Calibri" w:hAnsi="Calibri" w:ascii="Calibri"/>
              </w:rPr>
              <w:t>.</w:t>
            </w:r>
            <w:r w:rsidRPr="00DD20F4">
              <w:rPr>
                <w:rFonts w:cs="Calibri" w:hAnsi="Calibri" w:ascii="Calibri"/>
              </w:rPr>
              <w:t>3</w:t>
            </w:r>
            <w:r w:rsidR="00575392" w:rsidRPr="00DD20F4">
              <w:rPr>
                <w:rFonts w:cs="Calibri" w:hAnsi="Calibri" w:ascii="Calibri"/>
              </w:rPr>
              <w:t>00,00</w:t>
            </w:r>
            <w:r w:rsidR="00F20B3B" w:rsidRPr="00DD20F4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043281" w:rsidP="00BB396C" w:rsidR="00043281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043281" w:rsidP="00043281" w:rsidR="0004328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2499A" w:rsidP="00043281" w:rsidR="0004328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281" w:rsidP="00043281" w:rsidR="0004328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43281" w:rsidP="00043281" w:rsidR="0004328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43281" w:rsidP="00043281" w:rsidR="0004328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43281" w:rsidP="00043281" w:rsidR="0004328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43281" w:rsidP="00043281" w:rsidR="0004328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EE3" w:rsidR="005C1EE3">
      <w:pPr>
        <w:spacing w:after="0"/>
      </w:pPr>
      <w:r>
        <w:separator/>
      </w:r>
    </w:p>
  </w:endnote>
  <w:endnote w:id="0" w:type="continuationSeparator">
    <w:p w:rsidRDefault="005C1EE3" w:rsidR="005C1E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1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EE3" w:rsidR="005C1EE3">
      <w:pPr>
        <w:spacing w:after="0"/>
      </w:pPr>
      <w:r>
        <w:separator/>
      </w:r>
    </w:p>
  </w:footnote>
  <w:footnote w:id="0" w:type="continuationSeparator">
    <w:p w:rsidRDefault="005C1EE3" w:rsidR="005C1EE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14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3281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566F2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0AF5"/>
    <w:rsid w:val="003E31E5"/>
    <w:rsid w:val="003E65FE"/>
    <w:rsid w:val="003F14E9"/>
    <w:rsid w:val="003F2BB3"/>
    <w:rsid w:val="0040251C"/>
    <w:rsid w:val="0040542B"/>
    <w:rsid w:val="00412EF3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04ED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1FD8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335"/>
    <w:rsid w:val="005A35ED"/>
    <w:rsid w:val="005A56EB"/>
    <w:rsid w:val="005B1140"/>
    <w:rsid w:val="005B2FFB"/>
    <w:rsid w:val="005B30C1"/>
    <w:rsid w:val="005B77F5"/>
    <w:rsid w:val="005C1EE3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05DC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76EEC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1A6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656B2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499A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314C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75C5D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20F4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049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83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14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14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14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14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83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14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14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14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14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EA1C5-429E-4FFE-962B-D896A7B63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1424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St-651/2017-150 / Podnesak - Podnesak (-150.docx)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