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150" w14:paraId="8fc2150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CE0BEE">
        <w:t>MAGNETOTERAPIJA d.o.o., Bartolovec, Dravska 5</w:t>
      </w:r>
      <w:r w:rsidR="004133DA">
        <w:t xml:space="preserve">, OIB: </w:t>
      </w:r>
      <w:r w:rsidR="00CE0BEE">
        <w:t>22275521222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CE0BEE" w:rsidRPr="00CE0BEE">
        <w:t xml:space="preserve"> </w:t>
      </w:r>
      <w:r w:rsidR="00CE0BEE">
        <w:t>MAGNETOTERAPIJA d.o.o., Bartolovec, Dravska 5, OIB: 22275521222</w:t>
      </w:r>
      <w:r w:rsidR="004133DA">
        <w:t xml:space="preserve">, iznosi </w:t>
      </w:r>
      <w:r w:rsidR="00CE0BEE">
        <w:t>20.411,62</w:t>
      </w:r>
      <w:r w:rsidR="00031118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CE0BEE">
        <w:t>Zdenko Horvat iz Bartolovca, Dravska 5</w:t>
      </w:r>
      <w:r w:rsidR="004133DA">
        <w:t xml:space="preserve">, OIB: </w:t>
      </w:r>
      <w:r w:rsidR="00CE0BEE">
        <w:t>96525371177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559F" w:rsidRPr="0065559F">
      <w:rPr>
        <w:noProof/>
        <w:lang w:val="hr-HR"/>
      </w:rPr>
      <w:t>2</w:t>
    </w:r>
    <w:r>
      <w:fldChar w:fldCharType="end"/>
    </w:r>
  </w:p>
  <w:p w:rsidRDefault="00CE0BEE" w:rsidP="00CE0BEE" w:rsidR="00CE0BEE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St-560/15-3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CE0BEE">
      <w:rPr>
        <w:lang w:val="hr-HR"/>
      </w:rPr>
      <w:t>560/15-3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59F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0BEE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5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55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55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55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559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55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55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skraćenog st. postupka</izvorni_sadrzaj>
    <derivirana_varijabla naziv="DomainObject.Predmet.Opis_1">Prijedlog za otvaranje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MAGNETOTERAPIJA društvo s ograničenom odgovornošću za posredovanje u trgovini</izvorni_sadrzaj>
    <derivirana_varijabla naziv="DomainObject.Predmet.ProtustrankaFormated_1">  MAGNETOTERAPIJA društvo s ograničenom odgovornošću za posredovanje u trgovini</derivirana_varijabla>
  </DomainObject.Predmet.ProtustrankaFormated>
  <DomainObject.Predmet.ProtustrankaFormatedOIB>
    <izvorni_sadrzaj>  MAGNETOTERAPIJA društvo s ograničenom odgovornošću za posredovanje u trgovini, OIB 22275521222</izvorni_sadrzaj>
    <derivirana_varijabla naziv="DomainObject.Predmet.ProtustrankaFormatedOIB_1">  MAGNETOTERAPIJA društvo s ograničenom odgovornošću za posredovanje u trgovini, OIB 22275521222</derivirana_varijabla>
  </DomainObject.Predmet.ProtustrankaFormatedOIB>
  <DomainObject.Predmet.ProtustrankaFormatedWithAdress>
    <izvorni_sadrzaj> MAGNETOTERAPIJA društvo s ograničenom odgovornošću za posredovanje u trgovini, Dravska 5, 42202 Bartolovec</izvorni_sadrzaj>
    <derivirana_varijabla naziv="DomainObject.Predmet.ProtustrankaFormatedWithAdress_1"> MAGNETOTERAPIJA društvo s ograničenom odgovornošću za posredovanje u trgovini, Dravska 5, 42202 Bartolovec</derivirana_varijabla>
  </DomainObject.Predmet.ProtustrankaFormatedWithAdress>
  <DomainObject.Predmet.ProtustrankaFormatedWithAdressOIB>
    <izvorni_sadrzaj> MAGNETOTERAPIJA društvo s ograničenom odgovornošću za posredovanje u trgovini, OIB 22275521222, Dravska 5, 42202 Bartolovec</izvorni_sadrzaj>
    <derivirana_varijabla naziv="DomainObject.Predmet.ProtustrankaFormatedWithAdressOIB_1"> MAGNETOTERAPIJA društvo s ograničenom odgovornošću za posredovanje u trgovini, OIB 22275521222, Dravska 5, 42202 Bartolovec</derivirana_varijabla>
  </DomainObject.Predmet.ProtustrankaFormatedWithAdressOIB>
  <DomainObject.Predmet.ProtustrankaWithAdress>
    <izvorni_sadrzaj>MAGNETOTERAPIJA društvo s ograničenom odgovornošću za posredovanje u trgovini Dravska 5, 42202 Bartolovec</izvorni_sadrzaj>
    <derivirana_varijabla naziv="DomainObject.Predmet.ProtustrankaWithAdress_1">MAGNETOTERAPIJA društvo s ograničenom odgovornošću za posredovanje u trgovini Dravska 5, 42202 Bartolovec</derivirana_varijabla>
  </DomainObject.Predmet.ProtustrankaWithAdress>
  <DomainObject.Predmet.ProtustrankaWithAdressOIB>
    <izvorni_sadrzaj>MAGNETOTERAPIJA društvo s ograničenom odgovornošću za posredovanje u trgovini, OIB 22275521222, Dravska 5, 42202 Bartolovec</izvorni_sadrzaj>
    <derivirana_varijabla naziv="DomainObject.Predmet.ProtustrankaWithAdressOIB_1">MAGNETOTERAPIJA društvo s ograničenom odgovornošću za posredovanje u trgovini, OIB 22275521222, Dravska 5, 42202 Bartolovec</derivirana_varijabla>
  </DomainObject.Predmet.ProtustrankaWithAdressOIB>
  <DomainObject.Predmet.ProtustrankaNazivFormated>
    <izvorni_sadrzaj>MAGNETOTERAPIJA društvo s ograničenom odgovornošću za posredovanje u trgovini</izvorni_sadrzaj>
    <derivirana_varijabla naziv="DomainObject.Predmet.ProtustrankaNazivFormated_1">MAGNETOTERAPIJA društvo s ograničenom odgovornošću za posredovanje u trgovini</derivirana_varijabla>
  </DomainObject.Predmet.ProtustrankaNazivFormated>
  <DomainObject.Predmet.ProtustrankaNazivFormatedOIB>
    <izvorni_sadrzaj>MAGNETOTERAPIJA društvo s ograničenom odgovornošću za posredovanje u trgovini, OIB 22275521222</izvorni_sadrzaj>
    <derivirana_varijabla naziv="DomainObject.Predmet.ProtustrankaNazivFormatedOIB_1">MAGNETOTERAPIJA društvo s ograničenom odgovornošću za posredovanje u trgovini, OIB 22275521222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20411.62</izvorni_sadrzaj>
    <derivirana_varijabla naziv="DomainObject.Predmet.TrenutnaVrijednost_1">20411.62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MAGNETOTERAPIJA društvo s ograničenom odgovornošću za posredovanje u trgovini</item>
    </izvorni_sadrzaj>
    <derivirana_varijabla naziv="DomainObject.Predmet.ProtuStrankaListFormated_1">
      <item>MAGNETOTERAPIJA društvo s ograničenom odgovornošću za posredovanje u trgovini</item>
    </derivirana_varijabla>
  </DomainObject.Predmet.ProtuStrankaListFormated>
  <DomainObject.Predmet.ProtuStrankaListFormatedOIB>
    <izvorni_sadrzaj>
      <item>MAGNETOTERAPIJA društvo s ograničenom odgovornošću za posredovanje u trgovini, OIB 22275521222</item>
    </izvorni_sadrzaj>
    <derivirana_varijabla naziv="DomainObject.Predmet.ProtuStrankaListFormatedOIB_1">
      <item>MAGNETOTERAPIJA društvo s ograničenom odgovornošću za posredovanje u trgovini, OIB 22275521222</item>
    </derivirana_varijabla>
  </DomainObject.Predmet.ProtuStrankaListFormatedOIB>
  <DomainObject.Predmet.ProtuStrankaListFormatedWithAdress>
    <izvorni_sadrzaj>
      <item>MAGNETOTERAPIJA društvo s ograničenom odgovornošću za posredovanje u trgovini, Dravska 5, 42202 Bartolovec</item>
    </izvorni_sadrzaj>
    <derivirana_varijabla naziv="DomainObject.Predmet.ProtuStrankaListFormatedWithAdress_1">
      <item>MAGNETOTERAPIJA društvo s ograničenom odgovornošću za posredovanje u trgovini, Dravska 5, 42202 Bartolovec</item>
    </derivirana_varijabla>
  </DomainObject.Predmet.ProtuStrankaListFormatedWithAdress>
  <DomainObject.Predmet.ProtuStrankaListFormatedWithAdressOIB>
    <izvorni_sadrzaj>
      <item>MAGNETOTERAPIJA društvo s ograničenom odgovornošću za posredovanje u trgovini, OIB 22275521222, Dravska 5, 42202 Bartolovec</item>
    </izvorni_sadrzaj>
    <derivirana_varijabla naziv="DomainObject.Predmet.ProtuStrankaListFormatedWithAdressOIB_1">
      <item>MAGNETOTERAPIJA društvo s ograničenom odgovornošću za posredovanje u trgovini, OIB 22275521222, Dravska 5, 42202 Bartolovec</item>
    </derivirana_varijabla>
  </DomainObject.Predmet.ProtuStrankaListFormatedWithAdressOIB>
  <DomainObject.Predmet.ProtuStrankaListNazivFormated>
    <izvorni_sadrzaj>
      <item>MAGNETOTERAPIJA društvo s ograničenom odgovornošću za posredovanje u trgovini</item>
    </izvorni_sadrzaj>
    <derivirana_varijabla naziv="DomainObject.Predmet.ProtuStrankaListNazivFormated_1">
      <item>MAGNETOTERAPIJA društvo s ograničenom odgovornošću za posredovanje u trgovini</item>
    </derivirana_varijabla>
  </DomainObject.Predmet.ProtuStrankaListNazivFormated>
  <DomainObject.Predmet.ProtuStrankaListNazivFormatedOIB>
    <izvorni_sadrzaj>
      <item>MAGNETOTERAPIJA društvo s ograničenom odgovornošću za posredovanje u trgovini, OIB 22275521222</item>
    </izvorni_sadrzaj>
    <derivirana_varijabla naziv="DomainObject.Predmet.ProtuStrankaListNazivFormatedOIB_1">
      <item>MAGNETOTERAPIJA društvo s ograničenom odgovornošću za posredovanje u trgovini, OIB 22275521222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MAGNETOTERAPIJA društvo s ograničenom odgovornošću za posredovanje u trgovini</izvorni_sadrzaj>
    <derivirana_varijabla naziv="DomainObject.Predmet.ProtustrankaIDrugi_1">MAGNETOTERAPIJA društvo s ograničenom odgovornošću za posredovanje u trgovini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MAGNETOTERAPIJA društvo s ograničenom odgovornošću za posredovanje u trgovini, OIB 22275521222, Dravska 5, 42202 Bartolovec</izvorni_sadrzaj>
    <derivirana_varijabla naziv="DomainObject.Predmet.ProtustrankaIDrugiAdressOIB_1">MAGNETOTERAPIJA društvo s ograničenom odgovornošću za posredovanje u trgovini, OIB 22275521222, Dravska 5,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MAGNETOTERAPIJA društvo s ograničenom odgovornošću za posredovanje u trgovini</item>
      <item>e-Oglasna</item>
      <item>Sudski registar</item>
    </izvorni_sadrzaj>
    <derivirana_varijabla naziv="DomainObject.Predmet.SudioniciListNaziv_1">
      <item>Financijska agencija</item>
      <item>MAGNETOTERAPIJA društvo s ograničenom odgovornošću za posredovanje u trgovini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MAGNETOTERAPIJA društvo s ograničenom odgovornošću za posredovanje u trgovini, OIB 22275521222, Dravska 5,42202 Bartolovec</item>
      <item>e-Oglasna</item>
      <item>Sudski registar</item>
    </izvorni_sadrzaj>
    <derivirana_varijabla naziv="DomainObject.Predmet.SudioniciListAdressOIB_1">
      <item>Financijska agencija, OIB 85821130368, A.Cesarca 2,42000 Varaždin</item>
      <item>MAGNETOTERAPIJA društvo s ograničenom odgovornošću za posredovanje u trgovini, OIB 22275521222, Dravska 5,42202 Bartolovec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22275521222</item>
      <item>, OIB null</item>
      <item>, OIB null</item>
    </izvorni_sadrzaj>
    <derivirana_varijabla naziv="DomainObject.Predmet.SudioniciListNazivOIB_1">
      <item>, OIB 85821130368</item>
      <item>, OIB 22275521222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385</properties:Words>
  <properties:Characters>2042</properties:Characters>
  <properties:Lines>56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2015-11-11T11:27:00Z</dcterms:modified>
  <cp:revision>18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