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f3de" w14:paraId="815f3d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1271E">
        <w:t>9082/15-3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F1271E">
        <w:t xml:space="preserve">TERSUS TIM 2010 d.o.o. Donja Stubica, Naselje Vukšinec 63 MBS: 080726126 OIB: </w:t>
      </w:r>
      <w:r w:rsidR="00F1271E" w:rsidRPr="00F1271E">
        <w:t>90270664531</w:t>
      </w:r>
      <w:r w:rsidR="00F1271E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1271E">
        <w:t xml:space="preserve">Darko Brozd, Donja Stubica, Naselje Vukšinec 63 OIB: 78107582359 </w:t>
      </w:r>
      <w:r w:rsidR="00863BF8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F1271E">
        <w:t xml:space="preserve">TERSUS TIM 2010 d.o.o. Donja Stubica, Naselje Vukšinec 63 MBS: 080726126 OIB: </w:t>
      </w:r>
      <w:r w:rsidR="00F1271E" w:rsidRPr="00F1271E">
        <w:t>90270664531</w:t>
      </w:r>
      <w:r w:rsidR="00F1271E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F1271E">
        <w:t xml:space="preserve">TERSUS TIM 2010 d.o.o. Donja Stubica, Naselje Vukšinec 63 MBS: 080726126 OIB: </w:t>
      </w:r>
      <w:r w:rsidR="00F1271E" w:rsidRPr="00F1271E">
        <w:t>90270664531</w:t>
      </w:r>
      <w:r w:rsidR="00F1271E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1271E">
        <w:t>41.458,11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F5E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BF5E85">
        <w:t>,v.r.</w:t>
      </w:r>
    </w:p>
    <w:p w:rsidRDefault="00BF5E85" w:rsidR="00BF5E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5E85" w:rsidP="00BF5E85" w:rsidR="00BF5E85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BF5E85" w:rsidR="0094369F">
      <w:pgSz w:h="16838" w:w="11906"/>
      <w:pgMar w:gutter="0" w:footer="709" w:header="709" w:left="1418" w:bottom="851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BF5E85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1271E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9082</izvorni_sadrzaj>
    <derivirana_varijabla naziv="DomainObject.Predmet.Broj_1">9082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St-9082/2015</izvorni_sadrzaj>
    <derivirana_varijabla naziv="DomainObject.Predmet.OznakaBroj_1">St-9082/2015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TIM 2010. d.o.o.</izvorni_sadrzaj>
    <derivirana_varijabla naziv="DomainObject.Predmet.ProtustrankaFormated_1">  TERSUS TIM 2010. d.o.o.</derivirana_varijabla>
  </DomainObject.Predmet.ProtustrankaFormated>
  <DomainObject.Predmet.ProtustrankaFormatedOIB>
    <izvorni_sadrzaj>  TERSUS TIM 2010. d.o.o., OIB 90270664531</izvorni_sadrzaj>
    <derivirana_varijabla naziv="DomainObject.Predmet.ProtustrankaFormatedOIB_1">  TERSUS TIM 2010. d.o.o., OIB 90270664531</derivirana_varijabla>
  </DomainObject.Predmet.ProtustrankaFormatedOIB>
  <DomainObject.Predmet.ProtustrankaFormatedWithAdress>
    <izvorni_sadrzaj> TERSUS TIM 2010. d.o.o., Naselje Vukšinec 63, 49240 Donja Stubica</izvorni_sadrzaj>
    <derivirana_varijabla naziv="DomainObject.Predmet.ProtustrankaFormatedWithAdress_1"> TERSUS TIM 2010. d.o.o., Naselje Vukšinec 63, 49240 Donja Stubica</derivirana_varijabla>
  </DomainObject.Predmet.ProtustrankaFormatedWithAdress>
  <DomainObject.Predmet.ProtustrankaFormatedWithAdressOIB>
    <izvorni_sadrzaj> TERSUS TIM 2010. d.o.o., OIB 90270664531, Naselje Vukšinec 63, 49240 Donja Stubica</izvorni_sadrzaj>
    <derivirana_varijabla naziv="DomainObject.Predmet.ProtustrankaFormatedWithAdressOIB_1"> TERSUS TIM 2010. d.o.o., OIB 90270664531, Naselje Vukšinec 63, 49240 Donja Stubica</derivirana_varijabla>
  </DomainObject.Predmet.ProtustrankaFormatedWithAdressOIB>
  <DomainObject.Predmet.ProtustrankaWithAdress>
    <izvorni_sadrzaj>TERSUS TIM 2010. d.o.o. Naselje Vukšinec 63, 49240 Donja Stubica</izvorni_sadrzaj>
    <derivirana_varijabla naziv="DomainObject.Predmet.ProtustrankaWithAdress_1">TERSUS TIM 2010. d.o.o. Naselje Vukšinec 63, 49240 Donja Stubica</derivirana_varijabla>
  </DomainObject.Predmet.ProtustrankaWithAdress>
  <DomainObject.Predmet.ProtustrankaWithAdressOIB>
    <izvorni_sadrzaj>TERSUS TIM 2010. d.o.o., OIB 90270664531, Naselje Vukšinec 63, 49240 Donja Stubica</izvorni_sadrzaj>
    <derivirana_varijabla naziv="DomainObject.Predmet.ProtustrankaWithAdressOIB_1">TERSUS TIM 2010. d.o.o., OIB 90270664531, Naselje Vukšinec 63, 49240 Donja Stubica</derivirana_varijabla>
  </DomainObject.Predmet.ProtustrankaWithAdressOIB>
  <DomainObject.Predmet.ProtustrankaNazivFormated>
    <izvorni_sadrzaj>TERSUS TIM 2010. d.o.o.</izvorni_sadrzaj>
    <derivirana_varijabla naziv="DomainObject.Predmet.ProtustrankaNazivFormated_1">TERSUS TIM 2010. d.o.o.</derivirana_varijabla>
  </DomainObject.Predmet.ProtustrankaNazivFormated>
  <DomainObject.Predmet.ProtustrankaNazivFormatedOIB>
    <izvorni_sadrzaj>TERSUS TIM 2010. d.o.o., OIB 90270664531</izvorni_sadrzaj>
    <derivirana_varijabla naziv="DomainObject.Predmet.ProtustrankaNazivFormatedOIB_1">TERSUS TIM 2010. d.o.o., OIB 90270664531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TIM 2010. d.o.o.</item>
    </izvorni_sadrzaj>
    <derivirana_varijabla naziv="DomainObject.Predmet.ProtuStrankaListFormated_1">
      <item>TERSUS TIM 2010. d.o.o.</item>
    </derivirana_varijabla>
  </DomainObject.Predmet.ProtuStrankaListFormated>
  <DomainObject.Predmet.ProtuStrankaListFormatedOIB>
    <izvorni_sadrzaj>
      <item>TERSUS TIM 2010. d.o.o., OIB 90270664531</item>
    </izvorni_sadrzaj>
    <derivirana_varijabla naziv="DomainObject.Predmet.ProtuStrankaListFormatedOIB_1">
      <item>TERSUS TIM 2010. d.o.o., OIB 90270664531</item>
    </derivirana_varijabla>
  </DomainObject.Predmet.ProtuStrankaListFormatedOIB>
  <DomainObject.Predmet.ProtuStrankaListFormatedWithAdress>
    <izvorni_sadrzaj>
      <item>TERSUS TIM 2010. d.o.o., Naselje Vukšinec 63, 49240 Donja Stubica</item>
    </izvorni_sadrzaj>
    <derivirana_varijabla naziv="DomainObject.Predmet.ProtuStrankaListFormatedWithAdress_1">
      <item>TERSUS TIM 2010. d.o.o., Naselje Vukšinec 63, 49240 Donja Stubica</item>
    </derivirana_varijabla>
  </DomainObject.Predmet.ProtuStrankaListFormatedWithAdress>
  <DomainObject.Predmet.ProtuStrankaListFormatedWithAdressOIB>
    <izvorni_sadrzaj>
      <item>TERSUS TIM 2010. d.o.o., OIB 90270664531, Naselje Vukšinec 63, 49240 Donja Stubica</item>
    </izvorni_sadrzaj>
    <derivirana_varijabla naziv="DomainObject.Predmet.ProtuStrankaListFormatedWithAdressOIB_1">
      <item>TERSUS TIM 2010. d.o.o., OIB 90270664531, Naselje Vukšinec 63, 49240 Donja Stubica</item>
    </derivirana_varijabla>
  </DomainObject.Predmet.ProtuStrankaListFormatedWithAdressOIB>
  <DomainObject.Predmet.ProtuStrankaListNazivFormated>
    <izvorni_sadrzaj>
      <item>TERSUS TIM 2010. d.o.o.</item>
    </izvorni_sadrzaj>
    <derivirana_varijabla naziv="DomainObject.Predmet.ProtuStrankaListNazivFormated_1">
      <item>TERSUS TIM 2010. d.o.o.</item>
    </derivirana_varijabla>
  </DomainObject.Predmet.ProtuStrankaListNazivFormated>
  <DomainObject.Predmet.ProtuStrankaListNazivFormatedOIB>
    <izvorni_sadrzaj>
      <item>TERSUS TIM 2010. d.o.o., OIB 90270664531</item>
    </izvorni_sadrzaj>
    <derivirana_varijabla naziv="DomainObject.Predmet.ProtuStrankaListNazivFormatedOIB_1">
      <item>TERSUS TIM 2010. d.o.o., OIB 90270664531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TIM 2010. d.o.o.</izvorni_sadrzaj>
    <derivirana_varijabla naziv="DomainObject.Predmet.ProtustrankaIDrugi_1">TERSUS TIM 2010.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TERSUS TIM 2010. d.o.o., OIB 90270664531, Naselje Vukšinec 63, 49240 Donja Stubica</izvorni_sadrzaj>
    <derivirana_varijabla naziv="DomainObject.Predmet.ProtustrankaIDrugiAdressOIB_1">TERSUS TIM 2010. d.o.o., OIB 90270664531, Naselje Vukšinec 63,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TIM 2010. d.o.o.</item>
    </izvorni_sadrzaj>
    <derivirana_varijabla naziv="DomainObject.Predmet.SudioniciListNaziv_1">
      <item>FINA Regionalni centar Zagreb</item>
      <item>TERSUS TIM 2010.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TERSUS TIM 2010. d.o.o., OIB 90270664531, Naselje Vukšinec 63,49240 Donja Stubica</item>
    </izvorni_sadrzaj>
    <derivirana_varijabla naziv="DomainObject.Predmet.SudioniciListAdressOIB_1">
      <item>FINA Regionalni centar Zagreb, OIB 85821130368, Trg svibanjskih žrtava 1995. br.,10000 Zagreb</item>
      <item>TERSUS TIM 2010. d.o.o., OIB 90270664531, Naselje Vukšinec 63,49240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90270664531</item>
    </izvorni_sadrzaj>
    <derivirana_varijabla naziv="DomainObject.Predmet.SudioniciListNazivOIB_1">
      <item>, OIB 85821130368</item>
      <item>, OIB 90270664531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2005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2016-01-28T13:52:00Z</dcterms:created>
  <dc:creator>Vinka Mihalinčić</dc:creator>
  <cp:lastModifiedBy>Vinka Mihalinčić</cp:lastModifiedBy>
  <cp:lastPrinted>2016-01-28T13:48:00Z</cp:lastPrinted>
  <dcterms:modified xmlns:xsi="http://www.w3.org/2001/XMLSchema-instance" xsi:type="dcterms:W3CDTF">2016-01-28T13:52:00Z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