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7944" w14:paraId="0cc7944" w:rsidRDefault="007705DE" w:rsidP="007705DE" w:rsidR="007705D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05DE" w:rsidP="007705DE" w:rsidR="007705D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705DE" w:rsidP="007705DE" w:rsidR="007705D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705DE" w:rsidP="007705DE" w:rsidR="007705D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705DE" w:rsidP="007705DE" w:rsidR="007705D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705DE" w:rsidP="007705DE" w:rsidR="007705D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705DE" w:rsidP="007705DE" w:rsidR="007705DE" w:rsidRPr="005D578C">
      <w:pPr>
        <w:jc w:val="center"/>
        <w:rPr>
          <w:rFonts w:cs="Times New Roman" w:eastAsia="Times New Roman"/>
          <w:szCs w:val="24"/>
        </w:rPr>
      </w:pPr>
    </w:p>
    <w:p w:rsidRDefault="007705DE" w:rsidP="007705DE" w:rsidR="007705D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705DE" w:rsidP="007705DE" w:rsidR="007705DE" w:rsidRPr="005D578C">
      <w:pPr>
        <w:rPr>
          <w:rFonts w:cs="Times New Roman" w:eastAsia="Times New Roman"/>
          <w:szCs w:val="24"/>
        </w:rPr>
      </w:pPr>
    </w:p>
    <w:p w:rsidRDefault="007705DE" w:rsidP="007705DE" w:rsidR="007705D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CONZADA d. o. o. Rovinj, V. Švalbe 53, OIB </w:t>
      </w:r>
      <w:r w:rsidRPr="007705DE">
        <w:rPr>
          <w:rFonts w:cs="Times New Roman" w:eastAsia="Times New Roman"/>
        </w:rPr>
        <w:t>30398276322</w:t>
      </w:r>
      <w:r>
        <w:rPr>
          <w:rFonts w:cs="Times New Roman" w:eastAsia="Times New Roman"/>
        </w:rPr>
        <w:t xml:space="preserve">, MBS </w:t>
      </w:r>
      <w:r w:rsidRPr="007705DE">
        <w:rPr>
          <w:rFonts w:cs="Times New Roman" w:eastAsia="Times New Roman"/>
        </w:rPr>
        <w:t>040190689</w:t>
      </w:r>
      <w:r>
        <w:rPr>
          <w:rFonts w:cs="Times New Roman" w:eastAsia="Times New Roman"/>
          <w:szCs w:val="24"/>
        </w:rPr>
        <w:t>, 16. lipnja 2017.</w:t>
      </w:r>
    </w:p>
    <w:p w:rsidRDefault="007705DE" w:rsidP="007705DE" w:rsidR="007705DE" w:rsidRPr="005D578C">
      <w:pPr>
        <w:rPr>
          <w:rFonts w:cs="Times New Roman" w:eastAsia="Times New Roman"/>
          <w:szCs w:val="24"/>
        </w:rPr>
      </w:pPr>
    </w:p>
    <w:p w:rsidRDefault="007705DE" w:rsidP="007705DE" w:rsidR="007705D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705DE" w:rsidP="007705DE" w:rsidR="007705DE" w:rsidRPr="005D578C">
      <w:pPr>
        <w:rPr>
          <w:rFonts w:cs="Times New Roman" w:eastAsia="Times New Roman"/>
          <w:szCs w:val="24"/>
        </w:rPr>
      </w:pPr>
    </w:p>
    <w:p w:rsidRDefault="007705DE" w:rsidP="007705DE" w:rsidR="007705D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CONZADA d. o. o. Rovinj, V. Švalbe 53, OIB </w:t>
      </w:r>
      <w:r w:rsidRPr="007705DE">
        <w:rPr>
          <w:rFonts w:cs="Times New Roman" w:eastAsia="Times New Roman"/>
        </w:rPr>
        <w:t>30398276322</w:t>
      </w:r>
      <w:r>
        <w:rPr>
          <w:rFonts w:cs="Times New Roman" w:eastAsia="Times New Roman"/>
        </w:rPr>
        <w:t xml:space="preserve">, MBS </w:t>
      </w:r>
      <w:r w:rsidRPr="007705DE">
        <w:rPr>
          <w:rFonts w:cs="Times New Roman" w:eastAsia="Times New Roman"/>
        </w:rPr>
        <w:t>040190689</w:t>
      </w:r>
      <w:r>
        <w:rPr>
          <w:rFonts w:cs="Times New Roman" w:eastAsia="Times New Roman"/>
          <w:szCs w:val="24"/>
        </w:rPr>
        <w:t>.</w:t>
      </w:r>
    </w:p>
    <w:p w:rsidRDefault="007705DE" w:rsidP="007705DE" w:rsidR="007705DE" w:rsidRPr="005D578C">
      <w:pPr>
        <w:rPr>
          <w:rFonts w:cs="Times New Roman" w:eastAsia="Times New Roman"/>
          <w:szCs w:val="24"/>
        </w:rPr>
      </w:pPr>
    </w:p>
    <w:p w:rsidRDefault="007705DE" w:rsidP="007705DE" w:rsidR="007705DE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7705DE" w:rsidP="007705DE" w:rsidR="007705DE">
      <w:pPr>
        <w:rPr>
          <w:rFonts w:cs="Times New Roman" w:eastAsia="Times New Roman"/>
          <w:szCs w:val="20"/>
        </w:rPr>
      </w:pPr>
    </w:p>
    <w:p w:rsidRDefault="007705DE" w:rsidP="007705DE" w:rsidR="007705D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CONZADA d. o. o. Rovinj, V. Švalbe 53, OIB </w:t>
      </w:r>
      <w:r w:rsidRPr="007705DE">
        <w:rPr>
          <w:rFonts w:cs="Times New Roman" w:eastAsia="Times New Roman"/>
        </w:rPr>
        <w:t>30398276322</w:t>
      </w:r>
      <w:r>
        <w:rPr>
          <w:rFonts w:cs="Times New Roman" w:eastAsia="Times New Roman"/>
        </w:rPr>
        <w:t xml:space="preserve">, MBS </w:t>
      </w:r>
      <w:r w:rsidRPr="007705DE">
        <w:rPr>
          <w:rFonts w:cs="Times New Roman" w:eastAsia="Times New Roman"/>
        </w:rPr>
        <w:t>040190689</w:t>
      </w:r>
      <w:r>
        <w:rPr>
          <w:rFonts w:cs="Times New Roman" w:eastAsia="Times New Roman"/>
          <w:szCs w:val="24"/>
        </w:rPr>
        <w:t>.</w:t>
      </w:r>
    </w:p>
    <w:p w:rsidRDefault="007705DE" w:rsidP="007705DE" w:rsidR="007705DE">
      <w:pPr>
        <w:ind w:firstLine="709"/>
        <w:rPr>
          <w:rFonts w:cs="Times New Roman" w:eastAsia="Times New Roman"/>
          <w:szCs w:val="24"/>
        </w:rPr>
      </w:pPr>
    </w:p>
    <w:p w:rsidRDefault="007705DE" w:rsidP="007705DE" w:rsidR="007705D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CONZADA d. o. o. Rovinj, V. Švalbe 53, OIB </w:t>
      </w:r>
      <w:r w:rsidRPr="007705DE">
        <w:rPr>
          <w:rFonts w:cs="Times New Roman" w:eastAsia="Times New Roman"/>
        </w:rPr>
        <w:t>30398276322</w:t>
      </w:r>
      <w:r>
        <w:rPr>
          <w:rFonts w:cs="Times New Roman" w:eastAsia="Times New Roman"/>
        </w:rPr>
        <w:t xml:space="preserve">, MBS </w:t>
      </w:r>
      <w:r w:rsidRPr="007705DE">
        <w:rPr>
          <w:rFonts w:cs="Times New Roman" w:eastAsia="Times New Roman"/>
        </w:rPr>
        <w:t>040190689</w:t>
      </w:r>
      <w:r>
        <w:rPr>
          <w:rFonts w:cs="Times New Roman" w:eastAsia="Times New Roman"/>
          <w:szCs w:val="24"/>
        </w:rPr>
        <w:t>.</w:t>
      </w:r>
    </w:p>
    <w:p w:rsidRDefault="007705DE" w:rsidP="007705DE" w:rsidR="007705DE">
      <w:pPr>
        <w:rPr>
          <w:rFonts w:cs="Times New Roman" w:eastAsia="Times New Roman"/>
          <w:szCs w:val="24"/>
        </w:rPr>
      </w:pPr>
    </w:p>
    <w:p w:rsidRDefault="007705DE" w:rsidP="007705DE" w:rsidR="007705DE" w:rsidRPr="005D578C">
      <w:pPr>
        <w:rPr>
          <w:rFonts w:cs="Times New Roman" w:eastAsia="Times New Roman"/>
          <w:szCs w:val="24"/>
        </w:rPr>
      </w:pPr>
    </w:p>
    <w:p w:rsidRDefault="007705DE" w:rsidP="007705DE" w:rsidR="007705D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705DE" w:rsidP="007705DE" w:rsidR="007705DE">
      <w:pPr>
        <w:ind w:firstLine="708"/>
        <w:rPr>
          <w:rFonts w:cs="Times New Roman" w:eastAsia="Times New Roman"/>
          <w:szCs w:val="24"/>
        </w:rPr>
      </w:pPr>
    </w:p>
    <w:p w:rsidRDefault="007705DE" w:rsidP="007705DE" w:rsidR="007705D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14.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CONZADA d. o. o. Rovinj</w:t>
      </w:r>
      <w:r>
        <w:rPr>
          <w:rFonts w:cs="Times New Roman" w:eastAsia="Times New Roman"/>
          <w:szCs w:val="24"/>
        </w:rPr>
        <w:t>.</w:t>
      </w:r>
    </w:p>
    <w:p w:rsidRDefault="007705DE" w:rsidP="007705DE" w:rsidR="007705DE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11. travnja 2017. imao neizvršene osnove za plaćanje u neprekinutom razdoblju od 120 dana u ukupnom iznosu 5.316,26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19.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St-235/2017-3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705DE" w:rsidP="007705DE" w:rsidR="007705D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705DE" w:rsidP="007705DE" w:rsidR="007705D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705DE" w:rsidP="007705DE" w:rsidR="007705DE" w:rsidRPr="005D578C">
      <w:pPr>
        <w:rPr>
          <w:rFonts w:cs="Times New Roman" w:eastAsia="Times New Roman"/>
          <w:szCs w:val="24"/>
        </w:rPr>
      </w:pPr>
    </w:p>
    <w:p w:rsidRDefault="007705DE" w:rsidP="007705DE" w:rsidR="007705D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16.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705DE" w:rsidP="007705DE" w:rsidR="007705DE">
      <w:pPr>
        <w:rPr>
          <w:rFonts w:cs="Times New Roman" w:eastAsia="Times New Roman"/>
          <w:szCs w:val="24"/>
        </w:rPr>
      </w:pPr>
    </w:p>
    <w:p w:rsidRDefault="007705DE" w:rsidP="007705DE" w:rsidR="007705D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7705DE" w:rsidP="007705DE" w:rsidR="007705D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6B394B">
        <w:rPr>
          <w:rFonts w:cs="Times New Roman" w:eastAsia="Times New Roman"/>
          <w:szCs w:val="24"/>
        </w:rPr>
        <w:t xml:space="preserve">, v. r. </w:t>
      </w:r>
    </w:p>
    <w:p w:rsidRDefault="007705DE" w:rsidP="007705DE" w:rsidR="007705DE">
      <w:pPr>
        <w:jc w:val="left"/>
        <w:rPr>
          <w:rFonts w:cs="Times New Roman" w:eastAsia="Times New Roman"/>
          <w:szCs w:val="24"/>
        </w:rPr>
      </w:pPr>
    </w:p>
    <w:p w:rsidRDefault="007705DE" w:rsidP="007705DE" w:rsidR="007705DE" w:rsidRPr="005D578C">
      <w:pPr>
        <w:jc w:val="left"/>
        <w:rPr>
          <w:rFonts w:cs="Times New Roman" w:eastAsia="Times New Roman"/>
          <w:szCs w:val="24"/>
        </w:rPr>
      </w:pPr>
    </w:p>
    <w:p w:rsidRDefault="007705DE" w:rsidP="007705DE" w:rsidR="007705D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705DE" w:rsidP="007705DE" w:rsidR="007705DE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705DE" w:rsidP="007705DE" w:rsidR="007705D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705DE" w:rsidP="007705DE" w:rsidR="007705DE">
      <w:pPr>
        <w:rPr>
          <w:rFonts w:cs="Times New Roman" w:eastAsia="Times New Roman"/>
          <w:szCs w:val="24"/>
        </w:rPr>
      </w:pPr>
    </w:p>
    <w:p w:rsidRDefault="007705DE" w:rsidP="007705DE" w:rsidR="007705DE" w:rsidRPr="005D578C">
      <w:pPr>
        <w:rPr>
          <w:rFonts w:cs="Times New Roman" w:eastAsia="Times New Roman"/>
          <w:szCs w:val="24"/>
        </w:rPr>
      </w:pPr>
    </w:p>
    <w:p w:rsidRDefault="007705DE" w:rsidP="007705DE" w:rsidR="007705D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705DE" w:rsidP="007705DE" w:rsidR="007705D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705DE" w:rsidP="007705DE" w:rsidR="007705D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CONZADA d. o. o. Rovinj, V. Švalbe 53,</w:t>
      </w:r>
    </w:p>
    <w:p w:rsidRDefault="007705DE" w:rsidP="007705DE" w:rsidR="007705D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705DE" w:rsidP="007705DE" w:rsidR="007705D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705DE" w:rsidP="007705DE" w:rsidR="007705DE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Pr="005D578C">
        <w:rPr>
          <w:rFonts w:cs="Times New Roman" w:eastAsia="Times New Roman"/>
          <w:szCs w:val="20"/>
        </w:rPr>
        <w:t xml:space="preserve">se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7705DE" w:rsidP="007705DE" w:rsidR="007705D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705DE" w:rsidP="007705DE" w:rsidR="007705D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705DE" w:rsidP="007705DE" w:rsidR="007705D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705DE" w:rsidP="007705DE" w:rsidR="007705DE" w:rsidRPr="001B0BD2"/>
    <w:p w:rsidRDefault="007705DE" w:rsidP="007705DE" w:rsidR="007705DE"/>
    <w:p w:rsidRDefault="007705DE" w:rsidP="007705DE" w:rsidR="007705DE"/>
    <w:p w:rsidRDefault="007705DE" w:rsidP="007705DE" w:rsidR="007705DE"/>
    <w:p w:rsidRDefault="007705DE" w:rsidP="007705DE" w:rsidR="007705DE"/>
    <w:p w:rsidRDefault="007705DE" w:rsidP="007705DE" w:rsidR="007705DE"/>
    <w:p w:rsidRDefault="007705DE" w:rsidP="007705DE" w:rsidR="007705DE"/>
    <w:p w:rsidRDefault="00594A6C" w:rsidR="00594A6C"/>
    <w:sectPr w:rsidSect="0049005B" w:rsidR="00594A6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5DE" w:rsidP="007705DE" w:rsidR="007705DE">
      <w:r>
        <w:separator/>
      </w:r>
    </w:p>
  </w:endnote>
  <w:endnote w:id="0" w:type="continuationSeparator">
    <w:p w:rsidRDefault="007705DE" w:rsidP="007705DE" w:rsidR="00770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5DE" w:rsidP="007705DE" w:rsidR="007705DE">
      <w:r>
        <w:separator/>
      </w:r>
    </w:p>
  </w:footnote>
  <w:footnote w:id="0" w:type="continuationSeparator">
    <w:p w:rsidRDefault="007705DE" w:rsidP="007705DE" w:rsidR="007705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05DE" w:rsidP="003D705D" w:rsidR="003D705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B394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St-235/2017-4</w:t>
    </w:r>
  </w:p>
  <w:p w:rsidRDefault="006B394B" w:rsidP="003902B7" w:rsidR="003902B7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05DE" w:rsidP="0049005B" w:rsidR="0049005B" w:rsidRPr="00970AE0">
    <w:pPr>
      <w:pStyle w:val="Zaglavlje"/>
      <w:jc w:val="right"/>
    </w:pPr>
    <w:r>
      <w:rPr>
        <w:szCs w:val="24"/>
      </w:rPr>
      <w:t>3 St-235/2017-4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7665"/>
    <w:rsid w:val="00594A6C"/>
    <w:rsid w:val="006B394B"/>
    <w:rsid w:val="007705DE"/>
    <w:rsid w:val="00CF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05D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05D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705D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05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05D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05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05D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3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94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394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394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394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05D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05D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705D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05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05D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05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05D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3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94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394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394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394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St-235/2017</izvorni_sadrzaj>
    <derivirana_varijabla naziv="DomainObject.Predmet.OznakaBroj_1">St-235/2017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CONZADA d.o.o. ROVINJ</izvorni_sadrzaj>
    <derivirana_varijabla naziv="DomainObject.Predmet.ProtustrankaFormated_1">  CONZADA d.o.o. ROVINJ</derivirana_varijabla>
  </DomainObject.Predmet.ProtustrankaFormated>
  <DomainObject.Predmet.ProtustrankaFormatedOIB>
    <izvorni_sadrzaj>  CONZADA d.o.o. ROVINJ, OIB 30398276322</izvorni_sadrzaj>
    <derivirana_varijabla naziv="DomainObject.Predmet.ProtustrankaFormatedOIB_1">  CONZADA d.o.o. ROVINJ, OIB 30398276322</derivirana_varijabla>
  </DomainObject.Predmet.ProtustrankaFormatedOIB>
  <DomainObject.Predmet.ProtustrankaFormatedWithAdress>
    <izvorni_sadrzaj> CONZADA d.o.o. ROVINJ, V.Švalbe 53, 52210 Rovinj</izvorni_sadrzaj>
    <derivirana_varijabla naziv="DomainObject.Predmet.ProtustrankaFormatedWithAdress_1"> CONZADA d.o.o. ROVINJ, V.Švalbe 53, 52210 Rovinj</derivirana_varijabla>
  </DomainObject.Predmet.ProtustrankaFormatedWithAdress>
  <DomainObject.Predmet.ProtustrankaFormatedWithAdressOIB>
    <izvorni_sadrzaj> CONZADA d.o.o. ROVINJ, OIB 30398276322, V.Švalbe 53, 52210 Rovinj</izvorni_sadrzaj>
    <derivirana_varijabla naziv="DomainObject.Predmet.ProtustrankaFormatedWithAdressOIB_1"> CONZADA d.o.o. ROVINJ, OIB 30398276322, V.Švalbe 53, 52210 Rovinj</derivirana_varijabla>
  </DomainObject.Predmet.ProtustrankaFormatedWithAdressOIB>
  <DomainObject.Predmet.ProtustrankaWithAdress>
    <izvorni_sadrzaj>CONZADA d.o.o. ROVINJ V.Švalbe 53, 52210 Rovinj</izvorni_sadrzaj>
    <derivirana_varijabla naziv="DomainObject.Predmet.ProtustrankaWithAdress_1">CONZADA d.o.o. ROVINJ V.Švalbe 53, 52210 Rovinj</derivirana_varijabla>
  </DomainObject.Predmet.ProtustrankaWithAdress>
  <DomainObject.Predmet.ProtustrankaWithAdressOIB>
    <izvorni_sadrzaj>CONZADA d.o.o. ROVINJ, OIB 30398276322, V.Švalbe 53, 52210 Rovinj</izvorni_sadrzaj>
    <derivirana_varijabla naziv="DomainObject.Predmet.ProtustrankaWithAdressOIB_1">CONZADA d.o.o. ROVINJ, OIB 30398276322, V.Švalbe 53, 52210 Rovinj</derivirana_varijabla>
  </DomainObject.Predmet.ProtustrankaWithAdressOIB>
  <DomainObject.Predmet.ProtustrankaNazivFormated>
    <izvorni_sadrzaj>CONZADA d.o.o. ROVINJ</izvorni_sadrzaj>
    <derivirana_varijabla naziv="DomainObject.Predmet.ProtustrankaNazivFormated_1">CONZADA d.o.o. ROVINJ</derivirana_varijabla>
  </DomainObject.Predmet.ProtustrankaNazivFormated>
  <DomainObject.Predmet.ProtustrankaNazivFormatedOIB>
    <izvorni_sadrzaj>CONZADA d.o.o. ROVINJ, OIB 30398276322</izvorni_sadrzaj>
    <derivirana_varijabla naziv="DomainObject.Predmet.ProtustrankaNazivFormatedOIB_1">CONZADA d.o.o. ROVINJ, OIB 30398276322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5316.26</izvorni_sadrzaj>
    <derivirana_varijabla naziv="DomainObject.Predmet.TrenutnaVrijednost_1">5316.26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CONZADA d.o.o. ROVINJ</item>
    </izvorni_sadrzaj>
    <derivirana_varijabla naziv="DomainObject.Predmet.ProtuStrankaListFormated_1">
      <item>CONZADA d.o.o. ROVINJ</item>
    </derivirana_varijabla>
  </DomainObject.Predmet.ProtuStrankaListFormated>
  <DomainObject.Predmet.ProtuStrankaListFormatedOIB>
    <izvorni_sadrzaj>
      <item>CONZADA d.o.o. ROVINJ, OIB 30398276322</item>
    </izvorni_sadrzaj>
    <derivirana_varijabla naziv="DomainObject.Predmet.ProtuStrankaListFormatedOIB_1">
      <item>CONZADA d.o.o. ROVINJ, OIB 30398276322</item>
    </derivirana_varijabla>
  </DomainObject.Predmet.ProtuStrankaListFormatedOIB>
  <DomainObject.Predmet.ProtuStrankaListFormatedWithAdress>
    <izvorni_sadrzaj>
      <item>CONZADA d.o.o. ROVINJ, V.Švalbe 53, 52210 Rovinj</item>
    </izvorni_sadrzaj>
    <derivirana_varijabla naziv="DomainObject.Predmet.ProtuStrankaListFormatedWithAdress_1">
      <item>CONZADA d.o.o. ROVINJ, V.Švalbe 53, 52210 Rovinj</item>
    </derivirana_varijabla>
  </DomainObject.Predmet.ProtuStrankaListFormatedWithAdress>
  <DomainObject.Predmet.ProtuStrankaListFormatedWithAdressOIB>
    <izvorni_sadrzaj>
      <item>CONZADA d.o.o. ROVINJ, OIB 30398276322, V.Švalbe 53, 52210 Rovinj</item>
    </izvorni_sadrzaj>
    <derivirana_varijabla naziv="DomainObject.Predmet.ProtuStrankaListFormatedWithAdressOIB_1">
      <item>CONZADA d.o.o. ROVINJ, OIB 30398276322, V.Švalbe 53, 52210 Rovinj</item>
    </derivirana_varijabla>
  </DomainObject.Predmet.ProtuStrankaListFormatedWithAdressOIB>
  <DomainObject.Predmet.ProtuStrankaListNazivFormated>
    <izvorni_sadrzaj>
      <item>CONZADA d.o.o. ROVINJ</item>
    </izvorni_sadrzaj>
    <derivirana_varijabla naziv="DomainObject.Predmet.ProtuStrankaListNazivFormated_1">
      <item>CONZADA d.o.o. ROVINJ</item>
    </derivirana_varijabla>
  </DomainObject.Predmet.ProtuStrankaListNazivFormated>
  <DomainObject.Predmet.ProtuStrankaListNazivFormatedOIB>
    <izvorni_sadrzaj>
      <item>CONZADA d.o.o. ROVINJ, OIB 30398276322</item>
    </izvorni_sadrzaj>
    <derivirana_varijabla naziv="DomainObject.Predmet.ProtuStrankaListNazivFormatedOIB_1">
      <item>CONZADA d.o.o. ROVINJ, OIB 30398276322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CONZADA d.o.o. ROVINJ</izvorni_sadrzaj>
    <derivirana_varijabla naziv="DomainObject.Predmet.ProtustrankaIDrugi_1">CONZADA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CONZADA d.o.o. ROVINJ, OIB 30398276322, V.Švalbe 53, 52210 Rovinj</izvorni_sadrzaj>
    <derivirana_varijabla naziv="DomainObject.Predmet.ProtustrankaIDrugiAdressOIB_1">CONZADA d.o.o. ROVINJ, OIB 30398276322, V.Švalbe 53,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CONZADA d.o.o. ROVINJ</item>
    </izvorni_sadrzaj>
    <derivirana_varijabla naziv="DomainObject.Predmet.SudioniciListNaziv_1">
      <item>FINANCIJSKA AGENCIJA, RC RIJEKA, PODRUŽNICA PULA, PULA</item>
      <item>CONZADA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CONZADA d.o.o. ROVINJ, OIB 30398276322, V.Švalbe 53,52210 Rovinj</item>
    </izvorni_sadrzaj>
    <derivirana_varijabla naziv="DomainObject.Predmet.SudioniciListAdressOIB_1">
      <item>FINANCIJSKA AGENCIJA, RC RIJEKA, PODRUŽNICA PULA, PULA, OIB 85821130368, Giardini 5,52100 Pula</item>
      <item>CONZADA d.o.o. ROVINJ, OIB 30398276322, V.Švalbe 53,52210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30398276322</item>
    </izvorni_sadrzaj>
    <derivirana_varijabla naziv="DomainObject.Predmet.SudioniciListNazivOIB_1">
      <item>, OIB 85821130368</item>
      <item>, OIB 30398276322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3607</properties:Characters>
  <properties:Lines>92</properties:Lines>
  <properties:Paragraphs>31</properties:Paragraphs>
  <properties:TotalTime>1</properties:TotalTime>
  <properties:ScaleCrop>false</properties:ScaleCrop>
  <properties:LinksUpToDate>false</properties:LinksUpToDate>
  <properties:CharactersWithSpaces>4314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2017-06-14T13:05:00Z</dcterms:created>
  <dc:creator>Morena Brajuha</dc:creator>
  <dc:description/>
  <cp:keywords/>
  <cp:lastModifiedBy>Morena Brajuha</cp:lastModifiedBy>
  <cp:lastPrinted>2017-06-16T09:52:00Z</cp:lastPrinted>
  <dcterms:modified xmlns:xsi="http://www.w3.org/2001/XMLSchema-instance" xsi:type="dcterms:W3CDTF">2017-06-16T09:52:00Z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