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0f0f" w14:paraId="4f40f0f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462410">
        <w:t>1111</w:t>
      </w:r>
      <w:r w:rsidR="00A632A3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8469F5">
        <w:t xml:space="preserve"> </w:t>
      </w:r>
      <w:r w:rsidR="00462410">
        <w:t>TRADE OFF d.o.o.,</w:t>
      </w:r>
      <w:r w:rsidR="008469F5">
        <w:t xml:space="preserve"> OIB:, </w:t>
      </w:r>
      <w:r w:rsidR="00462410" w:rsidRPr="00462410">
        <w:t>80177817749</w:t>
      </w:r>
      <w:r w:rsidR="00462410">
        <w:t>, Čakovec, Miroslava Krleže 22</w:t>
      </w:r>
      <w:r w:rsidR="00665A9B">
        <w:t xml:space="preserve">, </w:t>
      </w:r>
      <w:r w:rsidR="00637444">
        <w:t xml:space="preserve">dana </w:t>
      </w:r>
      <w:r w:rsidR="00BC2E00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462410">
        <w:t xml:space="preserve"> TRADE OFF d.o.o., OIB:, </w:t>
      </w:r>
      <w:r w:rsidR="00462410" w:rsidRPr="00462410">
        <w:t>80177817749</w:t>
      </w:r>
      <w:r w:rsidR="00462410">
        <w:t>, Čakovec, Miroslava Krleže 22</w:t>
      </w:r>
      <w:r w:rsidR="00740000">
        <w:t xml:space="preserve">, </w:t>
      </w:r>
      <w:r w:rsidR="00CB6C18">
        <w:t xml:space="preserve">iznosi </w:t>
      </w:r>
      <w:r w:rsidR="00462410">
        <w:t>27.626,59</w:t>
      </w:r>
      <w:r w:rsidR="00F8229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8469F5">
        <w:t xml:space="preserve"> </w:t>
      </w:r>
      <w:r w:rsidR="00462410">
        <w:t xml:space="preserve">Rajko Dobošić, Čakovec, Miroslava Krleže 22, OIB: 08085460651,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C2E00">
        <w:t>15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E8C" w:rsidR="00622E8C">
      <w:r>
        <w:separator/>
      </w:r>
    </w:p>
  </w:endnote>
  <w:endnote w:id="0" w:type="continuationSeparator">
    <w:p w:rsidRDefault="00622E8C" w:rsidR="00622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E8C" w:rsidR="00622E8C">
      <w:r>
        <w:separator/>
      </w:r>
    </w:p>
  </w:footnote>
  <w:footnote w:id="0" w:type="continuationSeparator">
    <w:p w:rsidRDefault="00622E8C" w:rsidR="00622E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B8A"/>
    <w:rsid w:val="00581316"/>
    <w:rsid w:val="00594278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014C7"/>
    <w:rsid w:val="007177D2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1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4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4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4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4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1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4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4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4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4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St-1111/2015</izvorni_sadrzaj>
    <derivirana_varijabla naziv="DomainObject.Predmet.OznakaBroj_1">St-1111/2015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TRADE OFF društvo s ograničenom odgovornošću za kulturno-zabavne djelatnosti, sport i turizam</izvorni_sadrzaj>
    <derivirana_varijabla naziv="DomainObject.Predmet.ProtustrankaFormated_1">  TRADE OFF društvo s ograničenom odgovornošću za kulturno-zabavne djelatnosti, sport i turizam</derivirana_varijabla>
  </DomainObject.Predmet.ProtustrankaFormated>
  <DomainObject.Predmet.ProtustrankaFormatedOIB>
    <izvorni_sadrzaj>  TRADE OFF društvo s ograničenom odgovornošću za kulturno-zabavne djelatnosti, sport i turizam, OIB 80177817749</izvorni_sadrzaj>
    <derivirana_varijabla naziv="DomainObject.Predmet.ProtustrankaFormatedOIB_1">  TRADE OFF društvo s ograničenom odgovornošću za kulturno-zabavne djelatnosti, sport i turizam, OIB 80177817749</derivirana_varijabla>
  </DomainObject.Predmet.ProtustrankaFormatedOIB>
  <DomainObject.Predmet.ProtustrankaFormatedWithAdress>
    <izvorni_sadrzaj> TRADE OFF društvo s ograničenom odgovornošću za kulturno-zabavne djelatnosti, sport i turizam, Miroslava Krleže 22, 40000 Čakovec</izvorni_sadrzaj>
    <derivirana_varijabla naziv="DomainObject.Predmet.ProtustrankaFormatedWithAdress_1"> TRADE OFF društvo s ograničenom odgovornošću za kulturno-zabavne djelatnosti, sport i turizam, Miroslava Krleže 22, 40000 Čakovec</derivirana_varijabla>
  </DomainObject.Predmet.ProtustrankaFormatedWithAdress>
  <DomainObject.Predmet.ProtustrankaFormatedWithAdressOIB>
    <izvorni_sadrzaj> TRADE OFF društvo s ograničenom odgovornošću za kulturno-zabavne djelatnosti, sport i turizam, OIB 80177817749, Miroslava Krleže 22, 40000 Čakovec</izvorni_sadrzaj>
    <derivirana_varijabla naziv="DomainObject.Predmet.ProtustrankaFormatedWithAdressOIB_1"> TRADE OFF društvo s ograničenom odgovornošću za kulturno-zabavne djelatnosti, sport i turizam, OIB 80177817749, Miroslava Krleže 22, 40000 Čakovec</derivirana_varijabla>
  </DomainObject.Predmet.ProtustrankaFormatedWithAdressOIB>
  <DomainObject.Predmet.ProtustrankaWithAdress>
    <izvorni_sadrzaj>TRADE OFF društvo s ograničenom odgovornošću za kulturno-zabavne djelatnosti, sport i turizam Miroslava Krleže 22, 40000 Čakovec</izvorni_sadrzaj>
    <derivirana_varijabla naziv="DomainObject.Predmet.ProtustrankaWithAdress_1">TRADE OFF društvo s ograničenom odgovornošću za kulturno-zabavne djelatnosti, sport i turizam Miroslava Krleže 22, 40000 Čakovec</derivirana_varijabla>
  </DomainObject.Predmet.ProtustrankaWithAdress>
  <DomainObject.Predmet.ProtustrankaWithAdressOIB>
    <izvorni_sadrzaj>TRADE OFF društvo s ograničenom odgovornošću za kulturno-zabavne djelatnosti, sport i turizam, OIB 80177817749, Miroslava Krleže 22, 40000 Čakovec</izvorni_sadrzaj>
    <derivirana_varijabla naziv="DomainObject.Predmet.ProtustrankaWithAdressOIB_1">TRADE OFF društvo s ograničenom odgovornošću za kulturno-zabavne djelatnosti, sport i turizam, OIB 80177817749, Miroslava Krleže 22, 40000 Čakovec</derivirana_varijabla>
  </DomainObject.Predmet.ProtustrankaWithAdressOIB>
  <DomainObject.Predmet.ProtustrankaNazivFormated>
    <izvorni_sadrzaj>TRADE OFF društvo s ograničenom odgovornošću za kulturno-zabavne djelatnosti, sport i turizam</izvorni_sadrzaj>
    <derivirana_varijabla naziv="DomainObject.Predmet.ProtustrankaNazivFormated_1">TRADE OFF društvo s ograničenom odgovornošću za kulturno-zabavne djelatnosti, sport i turizam</derivirana_varijabla>
  </DomainObject.Predmet.ProtustrankaNazivFormated>
  <DomainObject.Predmet.ProtustrankaNazivFormatedOIB>
    <izvorni_sadrzaj>TRADE OFF društvo s ograničenom odgovornošću za kulturno-zabavne djelatnosti, sport i turizam, OIB 80177817749</izvorni_sadrzaj>
    <derivirana_varijabla naziv="DomainObject.Predmet.ProtustrankaNazivFormatedOIB_1">TRADE OFF društvo s ograničenom odgovornošću za kulturno-zabavne djelatnosti, sport i turizam, OIB 80177817749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27626.59</izvorni_sadrzaj>
    <derivirana_varijabla naziv="DomainObject.Predmet.TrenutnaVrijednost_1">27626.59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TRADE OFF društvo s ograničenom odgovornošću za kulturno-zabavne djelatnosti, sport i turizam</item>
    </izvorni_sadrzaj>
    <derivirana_varijabla naziv="DomainObject.Predmet.ProtuStrankaListFormated_1">
      <item>TRADE OFF društvo s ograničenom odgovornošću za kulturno-zabavne djelatnosti, sport i turizam</item>
    </derivirana_varijabla>
  </DomainObject.Predmet.ProtuStrankaListFormated>
  <DomainObject.Predmet.ProtuStrankaListFormatedOIB>
    <izvorni_sadrzaj>
      <item>TRADE OFF društvo s ograničenom odgovornošću za kulturno-zabavne djelatnosti, sport i turizam, OIB 80177817749</item>
    </izvorni_sadrzaj>
    <derivirana_varijabla naziv="DomainObject.Predmet.ProtuStrankaListFormatedOIB_1">
      <item>TRADE OFF društvo s ograničenom odgovornošću za kulturno-zabavne djelatnosti, sport i turizam, OIB 80177817749</item>
    </derivirana_varijabla>
  </DomainObject.Predmet.ProtuStrankaListFormatedOIB>
  <DomainObject.Predmet.ProtuStrankaListFormatedWithAdress>
    <izvorni_sadrzaj>
      <item>TRADE OFF društvo s ograničenom odgovornošću za kulturno-zabavne djelatnosti, sport i turizam, Miroslava Krleže 22, 40000 Čakovec</item>
    </izvorni_sadrzaj>
    <derivirana_varijabla naziv="DomainObject.Predmet.ProtuStrankaListFormatedWithAdress_1">
      <item>TRADE OFF društvo s ograničenom odgovornošću za kulturno-zabavne djelatnosti, sport i turizam, Miroslava Krleže 22, 40000 Čakovec</item>
    </derivirana_varijabla>
  </DomainObject.Predmet.ProtuStrankaListFormatedWithAdress>
  <DomainObject.Predmet.ProtuStrankaListFormatedWithAdressOIB>
    <izvorni_sadrzaj>
      <item>TRADE OFF društvo s ograničenom odgovornošću za kulturno-zabavne djelatnosti, sport i turizam, OIB 80177817749, Miroslava Krleže 22, 40000 Čakovec</item>
    </izvorni_sadrzaj>
    <derivirana_varijabla naziv="DomainObject.Predmet.ProtuStrankaListFormatedWithAdressOIB_1">
      <item>TRADE OFF društvo s ograničenom odgovornošću za kulturno-zabavne djelatnosti, sport i turizam, OIB 80177817749, Miroslava Krleže 22, 40000 Čakovec</item>
    </derivirana_varijabla>
  </DomainObject.Predmet.ProtuStrankaListFormatedWithAdressOIB>
  <DomainObject.Predmet.ProtuStrankaListNazivFormated>
    <izvorni_sadrzaj>
      <item>TRADE OFF društvo s ograničenom odgovornošću za kulturno-zabavne djelatnosti, sport i turizam</item>
    </izvorni_sadrzaj>
    <derivirana_varijabla naziv="DomainObject.Predmet.ProtuStrankaListNazivFormated_1">
      <item>TRADE OFF društvo s ograničenom odgovornošću za kulturno-zabavne djelatnosti, sport i turizam</item>
    </derivirana_varijabla>
  </DomainObject.Predmet.ProtuStrankaListNazivFormated>
  <DomainObject.Predmet.ProtuStrankaListNazivFormatedOIB>
    <izvorni_sadrzaj>
      <item>TRADE OFF društvo s ograničenom odgovornošću za kulturno-zabavne djelatnosti, sport i turizam, OIB 80177817749</item>
    </izvorni_sadrzaj>
    <derivirana_varijabla naziv="DomainObject.Predmet.ProtuStrankaListNazivFormatedOIB_1">
      <item>TRADE OFF društvo s ograničenom odgovornošću za kulturno-zabavne djelatnosti, sport i turizam, OIB 80177817749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TRADE OFF društvo s ograničenom odgovornošću za kulturno-zabavne djelatnosti, sport i turizam</izvorni_sadrzaj>
    <derivirana_varijabla naziv="DomainObject.Predmet.ProtustrankaIDrugi_1">TRADE OFF društvo s ograničenom odgovornošću za kulturno-zabavne djelatnosti, sport i turizam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TRADE OFF društvo s ograničenom odgovornošću za kulturno-zabavne djelatnosti, sport i turizam, OIB 80177817749, Miroslava Krleže 22, 40000 Čakovec</izvorni_sadrzaj>
    <derivirana_varijabla naziv="DomainObject.Predmet.ProtustrankaIDrugiAdressOIB_1">TRADE OFF društvo s ograničenom odgovornošću za kulturno-zabavne djelatnosti, sport i turizam, OIB 80177817749, Miroslava Krleže 22,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TRADE OFF društvo s ograničenom odgovornošću za kulturno-zabavne djelatnosti, sport i turizam</item>
      <item>E-oglasna ploča</item>
      <item>Sudski registar, Trgovački sud u Varaždinu</item>
    </izvorni_sadrzaj>
    <derivirana_varijabla naziv="DomainObject.Predmet.SudioniciListNaziv_1">
      <item>Financijska agencija</item>
      <item>TRADE OFF društvo s ograničenom odgovornošću za kulturno-zabavne djelatnosti, sport i turizam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TRADE OFF društvo s ograničenom odgovornošću za kulturno-zabavne djelatnosti, sport i turizam, OIB 80177817749, Miroslava Krleže 22,40000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TRADE OFF društvo s ograničenom odgovornošću za kulturno-zabavne djelatnosti, sport i turizam, OIB 80177817749, Miroslava Krleže 22,40000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80177817749</item>
      <item>, OIB null</item>
      <item>, OIB null</item>
    </izvorni_sadrzaj>
    <derivirana_varijabla naziv="DomainObject.Predmet.SudioniciListNazivOIB_1">
      <item>, OIB 85821130368</item>
      <item>, OIB 80177817749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5905B-8358-455C-8754-3F56BA907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1867</properties:Characters>
  <properties:Lines>46</properties:Lines>
  <properties:Paragraphs>14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2016-01-15T11:17:00Z</cp:lastPrinted>
  <dcterms:modified xmlns:xsi="http://www.w3.org/2001/XMLSchema-instance" xsi:type="dcterms:W3CDTF">2016-01-15T11:18:00Z</dcterms:modified>
  <cp:revision>99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