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feb9" w14:paraId="65cfeb9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0396E" w:rsidP="00A0396E" w:rsidR="00A0396E"/>
    <w:p w:rsidRDefault="00A0396E" w:rsidP="00A0396E" w:rsidR="00A0396E">
      <w:pPr>
        <w:jc w:val="center"/>
      </w:pPr>
    </w:p>
    <w:p w:rsidRDefault="006D5AB7" w:rsidP="006D5AB7" w:rsidR="006D5AB7" w:rsidRPr="00697A12">
      <w:pPr>
        <w:jc w:val="center"/>
      </w:pPr>
    </w:p>
    <w:p w:rsidRDefault="006D5AB7" w:rsidP="006D5AB7" w:rsidR="006D5AB7" w:rsidRPr="00697A12">
      <w:pPr>
        <w:jc w:val="center"/>
      </w:pPr>
      <w:r w:rsidRPr="00697A12">
        <w:t>R E P U B L I K A   H R V A T S K A</w:t>
      </w:r>
    </w:p>
    <w:p w:rsidRDefault="006D5AB7" w:rsidP="006D5AB7" w:rsidR="006D5AB7" w:rsidRPr="00697A12">
      <w:pPr>
        <w:jc w:val="center"/>
      </w:pPr>
      <w:r w:rsidRPr="00697A12">
        <w:t>R J E Š E NJ E</w:t>
      </w:r>
    </w:p>
    <w:p w:rsidRDefault="006D5AB7" w:rsidP="006D5AB7" w:rsidR="006D5AB7" w:rsidRPr="00697A12">
      <w:pPr>
        <w:jc w:val="both"/>
      </w:pPr>
    </w:p>
    <w:p w:rsidRDefault="006D5AB7" w:rsidP="006D5AB7" w:rsidR="006D5AB7">
      <w:pPr>
        <w:jc w:val="both"/>
      </w:pPr>
      <w:r w:rsidRPr="003A4EFA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>
        <w:t>27</w:t>
      </w:r>
      <w:r w:rsidRPr="003A4EFA">
        <w:t>.</w:t>
      </w:r>
      <w:r>
        <w:t xml:space="preserve"> rujna</w:t>
      </w:r>
      <w:r w:rsidRPr="003A4EFA">
        <w:t xml:space="preserve"> 2018. godine</w:t>
      </w:r>
    </w:p>
    <w:p w:rsidRDefault="009E7A6B" w:rsidP="006D5AB7" w:rsidR="009E7A6B" w:rsidRPr="00AD2F45">
      <w:pPr>
        <w:jc w:val="both"/>
      </w:pP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Utvrđuje se kako je vjerovnik: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</w:p>
    <w:p w:rsidRDefault="006D5AB7" w:rsidP="006D5AB7" w:rsidR="007E5232">
      <w:pPr>
        <w:pStyle w:val="BodyText21"/>
        <w:rPr>
          <w:rFonts w:hAnsi="Times New Roman" w:ascii="Times New Roman"/>
          <w:szCs w:val="24"/>
        </w:rPr>
      </w:pPr>
      <w:r w:rsidRPr="006D5AB7">
        <w:rPr>
          <w:rFonts w:hAnsi="Times New Roman" w:ascii="Times New Roman"/>
          <w:szCs w:val="24"/>
        </w:rPr>
        <w:t>GRAD ZAGREB, OIB:61817894937, Trg Stjepana Radića 1, 10000 Zagreb, pov</w:t>
      </w:r>
      <w:r w:rsidR="007E5232">
        <w:rPr>
          <w:rFonts w:hAnsi="Times New Roman" w:ascii="Times New Roman"/>
          <w:szCs w:val="24"/>
        </w:rPr>
        <w:t>ukao</w:t>
      </w:r>
    </w:p>
    <w:p w:rsidRDefault="006D5AB7" w:rsidP="006D5AB7" w:rsidR="007E5232">
      <w:pPr>
        <w:pStyle w:val="BodyText21"/>
        <w:rPr>
          <w:rFonts w:hAnsi="Times New Roman" w:ascii="Times New Roman"/>
          <w:szCs w:val="24"/>
        </w:rPr>
      </w:pPr>
      <w:r w:rsidRPr="006D5AB7">
        <w:rPr>
          <w:rFonts w:hAnsi="Times New Roman" w:ascii="Times New Roman"/>
          <w:szCs w:val="24"/>
        </w:rPr>
        <w:t>prijavu tražbine prema dužniku u cijelosti</w:t>
      </w:r>
      <w:r w:rsidR="007E5232">
        <w:rPr>
          <w:rFonts w:hAnsi="Times New Roman" w:ascii="Times New Roman"/>
          <w:szCs w:val="24"/>
        </w:rPr>
        <w:t>,</w:t>
      </w:r>
      <w:r w:rsidRPr="006D5AB7">
        <w:rPr>
          <w:rFonts w:hAnsi="Times New Roman" w:ascii="Times New Roman"/>
          <w:szCs w:val="24"/>
        </w:rPr>
        <w:t xml:space="preserve"> u iznosu od </w:t>
      </w:r>
      <w:r w:rsidR="007E5232" w:rsidRPr="007E5232">
        <w:rPr>
          <w:rFonts w:hAnsi="Times New Roman" w:ascii="Times New Roman"/>
          <w:szCs w:val="24"/>
        </w:rPr>
        <w:t>854,86</w:t>
      </w:r>
      <w:r w:rsidR="007E5232">
        <w:rPr>
          <w:rFonts w:hAnsi="Times New Roman" w:ascii="Times New Roman"/>
          <w:szCs w:val="24"/>
        </w:rPr>
        <w:t xml:space="preserve"> kuna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 w:rsidRPr="005779C6">
      <w:pPr>
        <w:jc w:val="center"/>
      </w:pPr>
      <w:r w:rsidRPr="005779C6">
        <w:t>Obrazloženje</w:t>
      </w:r>
    </w:p>
    <w:p w:rsidRDefault="00904E39" w:rsidP="00904E39" w:rsidR="00904E39" w:rsidRPr="005779C6">
      <w:pPr>
        <w:jc w:val="both"/>
      </w:pPr>
    </w:p>
    <w:p w:rsidRDefault="00904E39" w:rsidP="00904E39" w:rsidR="00904E39" w:rsidRPr="00DB238F"/>
    <w:p w:rsidRDefault="007E5232" w:rsidP="00626B8D" w:rsidR="00626B8D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Na ročištu </w:t>
      </w:r>
      <w:r w:rsidR="00626B8D" w:rsidRPr="00E40A6D">
        <w:rPr>
          <w:rFonts w:hAnsi="Times New Roman" w:ascii="Times New Roman"/>
          <w:szCs w:val="24"/>
        </w:rPr>
        <w:t xml:space="preserve">za ispitivanje tražbina, u predstečajnom postupku nad dužnikom </w:t>
      </w:r>
      <w:r w:rsidR="00626B8D">
        <w:rPr>
          <w:rFonts w:hAnsi="Times New Roman" w:ascii="Times New Roman"/>
        </w:rPr>
        <w:t>MIKROKLIMA</w:t>
      </w:r>
    </w:p>
    <w:p w:rsidRDefault="00626B8D" w:rsidP="00626B8D" w:rsidR="00626B8D">
      <w:pPr>
        <w:pStyle w:val="BodyText21"/>
        <w:rPr>
          <w:rFonts w:hAnsi="Times New Roman" w:ascii="Times New Roman"/>
        </w:rPr>
      </w:pPr>
      <w:r w:rsidRPr="003E541B">
        <w:rPr>
          <w:rFonts w:hAnsi="Times New Roman" w:ascii="Times New Roman"/>
        </w:rPr>
        <w:t xml:space="preserve">društvo s ograničenom odgovornošću za trgovinu i usluge, Zagreb (Grad Zagreb), Rapska </w:t>
      </w:r>
    </w:p>
    <w:p w:rsidRDefault="00626B8D" w:rsidP="00626B8D" w:rsidR="00626B8D">
      <w:pPr>
        <w:pStyle w:val="BodyText21"/>
        <w:rPr>
          <w:rFonts w:hAnsi="Times New Roman" w:ascii="Times New Roman"/>
          <w:szCs w:val="24"/>
        </w:rPr>
      </w:pPr>
      <w:r w:rsidRPr="003E541B">
        <w:rPr>
          <w:rFonts w:hAnsi="Times New Roman" w:ascii="Times New Roman"/>
        </w:rPr>
        <w:t>46/a, OIB: 15542378415</w:t>
      </w:r>
      <w:r w:rsidRPr="007D70B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7E5232">
        <w:rPr>
          <w:rFonts w:hAnsi="Times New Roman" w:ascii="Times New Roman"/>
          <w:szCs w:val="24"/>
        </w:rPr>
        <w:t xml:space="preserve">održanom </w:t>
      </w:r>
      <w:r>
        <w:rPr>
          <w:rFonts w:hAnsi="Times New Roman" w:ascii="Times New Roman"/>
          <w:szCs w:val="24"/>
        </w:rPr>
        <w:t xml:space="preserve">27. rujna 2018. godine, vjerovnik </w:t>
      </w:r>
      <w:r w:rsidRPr="00626B8D">
        <w:rPr>
          <w:rFonts w:hAnsi="Times New Roman" w:ascii="Times New Roman"/>
          <w:szCs w:val="24"/>
        </w:rPr>
        <w:t xml:space="preserve">GRAD ZAGREB, </w:t>
      </w:r>
    </w:p>
    <w:p w:rsidRDefault="00626B8D" w:rsidP="00626B8D" w:rsidR="00742B84">
      <w:pPr>
        <w:pStyle w:val="BodyText21"/>
        <w:rPr>
          <w:rFonts w:hAnsi="Times New Roman" w:ascii="Times New Roman"/>
          <w:szCs w:val="24"/>
        </w:rPr>
      </w:pPr>
      <w:r w:rsidRPr="00626B8D">
        <w:rPr>
          <w:rFonts w:hAnsi="Times New Roman" w:ascii="Times New Roman"/>
          <w:szCs w:val="24"/>
        </w:rPr>
        <w:t>OIB:61817894937, Trg Stjepana Radića 1,</w:t>
      </w:r>
      <w:r>
        <w:rPr>
          <w:rFonts w:hAnsi="Times New Roman" w:ascii="Times New Roman"/>
          <w:szCs w:val="24"/>
        </w:rPr>
        <w:t xml:space="preserve"> povukao je prijavu potra</w:t>
      </w:r>
      <w:r w:rsidR="00742B84">
        <w:rPr>
          <w:rFonts w:hAnsi="Times New Roman" w:ascii="Times New Roman"/>
          <w:szCs w:val="24"/>
        </w:rPr>
        <w:t xml:space="preserve">živanja, te ja naveo kako </w:t>
      </w:r>
    </w:p>
    <w:p w:rsidRDefault="00742B84" w:rsidP="00626B8D" w:rsidR="00626B8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dužniku nema potraživanja.</w:t>
      </w:r>
    </w:p>
    <w:p w:rsidRDefault="00742B84" w:rsidP="00626B8D" w:rsidR="00742B84">
      <w:pPr>
        <w:pStyle w:val="BodyText21"/>
        <w:rPr>
          <w:rFonts w:hAnsi="Times New Roman" w:ascii="Times New Roman"/>
          <w:szCs w:val="24"/>
        </w:rPr>
      </w:pPr>
    </w:p>
    <w:p w:rsidRDefault="00626B8D" w:rsidP="00626B8D" w:rsidR="00742B84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</w:rPr>
        <w:t xml:space="preserve">MIKROKLIMA </w:t>
      </w:r>
      <w:r w:rsidRPr="003E541B">
        <w:rPr>
          <w:rFonts w:hAnsi="Times New Roman" w:ascii="Times New Roman"/>
        </w:rPr>
        <w:t>društvo s ograničenom odgovornošću za trgovinu i usluge, Zagreb</w:t>
      </w:r>
    </w:p>
    <w:p w:rsidRDefault="00626B8D" w:rsidP="00626B8D" w:rsidR="00626B8D">
      <w:pPr>
        <w:pStyle w:val="BodyText21"/>
        <w:rPr>
          <w:rFonts w:hAnsi="Times New Roman" w:ascii="Times New Roman"/>
          <w:szCs w:val="24"/>
        </w:rPr>
      </w:pPr>
      <w:r w:rsidRPr="003E541B">
        <w:rPr>
          <w:rFonts w:hAnsi="Times New Roman" w:ascii="Times New Roman"/>
        </w:rPr>
        <w:t xml:space="preserve"> (Grad Zagreb), Rapska 46/a, OIB: 15542378415</w:t>
      </w:r>
      <w:r w:rsidRPr="007D70BD">
        <w:rPr>
          <w:rFonts w:hAnsi="Times New Roman" w:ascii="Times New Roman"/>
          <w:szCs w:val="24"/>
        </w:rPr>
        <w:t>,</w:t>
      </w:r>
      <w:r w:rsidR="00742B84">
        <w:rPr>
          <w:rFonts w:hAnsi="Times New Roman" w:ascii="Times New Roman"/>
          <w:szCs w:val="24"/>
        </w:rPr>
        <w:t xml:space="preserve"> nije se protivio povlačenju prijave.</w:t>
      </w:r>
    </w:p>
    <w:p w:rsidRDefault="00626B8D" w:rsidP="00904E39" w:rsidR="00626B8D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navedenoga, a </w:t>
      </w:r>
      <w:r w:rsidR="00742B84">
        <w:rPr>
          <w:rFonts w:hAnsi="Times New Roman" w:ascii="Times New Roman"/>
          <w:szCs w:val="24"/>
        </w:rPr>
        <w:t xml:space="preserve">da je vjerovnik povukao </w:t>
      </w:r>
      <w:r>
        <w:rPr>
          <w:rFonts w:hAnsi="Times New Roman" w:ascii="Times New Roman"/>
          <w:szCs w:val="24"/>
        </w:rPr>
        <w:t>svoj</w:t>
      </w:r>
      <w:r w:rsidR="00742B84">
        <w:rPr>
          <w:rFonts w:hAnsi="Times New Roman" w:ascii="Times New Roman"/>
          <w:szCs w:val="24"/>
        </w:rPr>
        <w:t>e potraživanje</w:t>
      </w:r>
      <w:r>
        <w:rPr>
          <w:rFonts w:hAnsi="Times New Roman" w:ascii="Times New Roman"/>
          <w:szCs w:val="24"/>
        </w:rPr>
        <w:t xml:space="preserve"> prema predstečajnom dužniku,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C86DE0">
            <w:pPr>
              <w:rPr>
                <w:rFonts w:hAnsi="Trebuchet MS" w:ascii="Trebuchet MS"/>
                <w:color w:val="484848"/>
              </w:rPr>
            </w:pPr>
          </w:p>
        </w:tc>
      </w:tr>
    </w:tbl>
    <w:p w:rsidRDefault="00904E39" w:rsidP="00904E39" w:rsidR="00904E39" w:rsidRPr="005779C6">
      <w:pPr>
        <w:numPr>
          <w:ilvl w:val="12"/>
          <w:numId w:val="0"/>
        </w:numPr>
        <w:jc w:val="center"/>
      </w:pPr>
      <w:r>
        <w:t>U  Zagrebu,</w:t>
      </w:r>
      <w:r w:rsidR="00742B84">
        <w:t xml:space="preserve"> 27</w:t>
      </w:r>
      <w:r w:rsidRPr="005779C6">
        <w:t>.</w:t>
      </w:r>
      <w:r w:rsidR="00742B84">
        <w:t xml:space="preserve"> rujna</w:t>
      </w:r>
      <w:r w:rsidRPr="005779C6">
        <w:t xml:space="preserve"> 201</w:t>
      </w:r>
      <w:r>
        <w:t>8</w:t>
      </w:r>
      <w:r w:rsidRPr="005779C6">
        <w:t xml:space="preserve">. </w:t>
      </w:r>
      <w:r>
        <w:t>godine</w:t>
      </w:r>
    </w:p>
    <w:p w:rsidRDefault="00904E39" w:rsidP="00904E39" w:rsidR="00904E39" w:rsidRPr="005779C6">
      <w:pPr>
        <w:pStyle w:val="Tijeloteksta"/>
        <w:ind w:left="5760"/>
      </w:pPr>
      <w:r w:rsidRPr="005779C6">
        <w:tab/>
      </w:r>
    </w:p>
    <w:p w:rsidRDefault="00CF23BB" w:rsidP="00E91121" w:rsidR="00CF23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23BB" w:rsidP="00742B84" w:rsidR="00CF23B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904E39" w:rsidP="00904E39" w:rsidR="00904E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C95E56">
      <w:pPr>
        <w:pStyle w:val="Tijeloteksta"/>
        <w:ind w:firstLine="612" w:left="5760"/>
      </w:pPr>
    </w:p>
    <w:p w:rsidRDefault="00904E39" w:rsidP="00904E39" w:rsidR="00904E39">
      <w:pPr>
        <w:pStyle w:val="Tijeloteksta"/>
        <w:ind w:left="5760"/>
      </w:pPr>
    </w:p>
    <w:p w:rsidRDefault="00904E39" w:rsidP="00904E39" w:rsidR="00904E39" w:rsidRPr="005779C6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both"/>
      </w:pP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lastRenderedPageBreak/>
        <w:t>UPUTA O PRAVNOM LIJEKU :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rješenja..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sectPr w:rsidSect="006D5AB7" w:rsidR="00CF23BB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9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>
      <w:t>72</w:t>
    </w:r>
    <w:r w:rsidR="006E62F6">
      <w:t>. St -</w:t>
    </w:r>
    <w:r w:rsidR="006D5AB7">
      <w:t>1379/2018</w:t>
    </w:r>
    <w:r w:rsidR="00D5118C">
      <w:t>-22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D64"/>
    <w:rsid w:val="00084517"/>
    <w:rsid w:val="000846DF"/>
    <w:rsid w:val="000A7D42"/>
    <w:rsid w:val="000D7DD4"/>
    <w:rsid w:val="000F0FE6"/>
    <w:rsid w:val="001101D7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10909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22919"/>
    <w:rsid w:val="00A30565"/>
    <w:rsid w:val="00A545CD"/>
    <w:rsid w:val="00A56653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5118C"/>
    <w:rsid w:val="00D53EC5"/>
    <w:rsid w:val="00D91CEA"/>
    <w:rsid w:val="00DA72C1"/>
    <w:rsid w:val="00DB6251"/>
    <w:rsid w:val="00E02326"/>
    <w:rsid w:val="00E23F05"/>
    <w:rsid w:val="00E3002E"/>
    <w:rsid w:val="00E33446"/>
    <w:rsid w:val="00E3369C"/>
    <w:rsid w:val="00E371BF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</izvorni_sadrzaj>
    <derivirana_varijabla naziv="DomainObject.Predmet.OstaliListNazivFormated_1">
      <item>JUJNOVIĆ LUČIĆ MARKOVIĆ Odvjetničko društvo javno trgovačko društvo</item>
      <item>FINA ZAGREB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</izvorni_sadrzaj>
    <derivirana_varijabla naziv="DomainObject.Predmet.SudioniciListNazivOIB_1">
      <item>, OIB 15542378415</item>
      <item>, OIB 15542378415</item>
      <item>, OIB 46736017727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4B916-8512-4BFB-853D-5178E2A04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259</properties:Words>
  <properties:Characters>1375</properties:Characters>
  <properties:Lines>53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2018-09-27T13:08:00Z</dcterms:created>
  <dc:creator>nribaric</dc:creator>
  <cp:lastModifiedBy>Jadranka Zelić</cp:lastModifiedBy>
  <cp:lastPrinted>2018-07-19T12:21:00Z</cp:lastPrinted>
  <dcterms:modified xmlns:xsi="http://www.w3.org/2001/XMLSchema-instance" xsi:type="dcterms:W3CDTF">2018-09-28T07:38:00Z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(povačenje prijave mikroklima 27.9.2018. grad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