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1e1f8" w14:paraId="6e1e1f8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3F6D1E">
        <w:rPr>
          <w:lang w:val="hr-HR"/>
        </w:rPr>
        <w:t>St-684/15-4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3F6D1E">
        <w:t>BING j.d.o.o. za poljoprivredu, usluge i trgovinu, OIB: 87537556608 sa sjedištem u Ljudevita Gaja 2, 48000 Koprivnica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3F6D1E">
        <w:t>BING j.d.o.o. za poljoprivredu, usluge i trgovinu, OIB: 87537556608 sa sjedištem u Ljudevita Gaja 2, 48000 Koprivnica</w:t>
      </w:r>
      <w:r w:rsidR="00830E49">
        <w:t xml:space="preserve">, iznosi </w:t>
      </w:r>
      <w:r w:rsidR="003F6D1E">
        <w:t>12.309,62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3F6D1E">
        <w:t>direktor</w:t>
      </w:r>
      <w:r w:rsidR="002E00D7">
        <w:t xml:space="preserve"> dužnika </w:t>
      </w:r>
      <w:r w:rsidR="003F6D1E">
        <w:t>Rada Bogojević, OIB: 48380168629, Koprivnica, Ljudevita Gaja 2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3F6D1E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3F6D1E" w:rsidR="00830E49" w:rsidRPr="003F6D1E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3F6D1E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3F6D1E">
        <w:t>BING j.d.o.o. za poljoprivredu, usluge i trgovinu, OIB: 87537556608 sa sjedištem u Ljudevita Gaja 2, 48000 Koprivnica</w:t>
      </w:r>
      <w:r>
        <w:t>, navodeći da du</w:t>
      </w:r>
      <w:r w:rsidR="00715C85">
        <w:t xml:space="preserve">žnik na dan </w:t>
      </w:r>
      <w:r w:rsidR="003F6D1E">
        <w:t>13.10.2015.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3F6D1E">
        <w:t>12.309,62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7F3" w:rsidP="007F64E0" w:rsidR="006E27F3">
      <w:r>
        <w:separator/>
      </w:r>
    </w:p>
  </w:endnote>
  <w:endnote w:id="0" w:type="continuationSeparator">
    <w:p w:rsidRDefault="006E27F3" w:rsidP="007F64E0" w:rsidR="006E2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7F3" w:rsidP="007F64E0" w:rsidR="006E27F3">
      <w:r>
        <w:separator/>
      </w:r>
    </w:p>
  </w:footnote>
  <w:footnote w:id="0" w:type="continuationSeparator">
    <w:p w:rsidRDefault="006E27F3" w:rsidP="007F64E0" w:rsidR="006E2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72D9F" w:rsidRPr="00F72D9F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3F6D1E">
      <w:rPr>
        <w:lang w:val="hr-HR"/>
      </w:rPr>
      <w:t>St-684/15-4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6D1E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7F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2D9F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St-684/2015</izvorni_sadrzaj>
    <derivirana_varijabla naziv="DomainObject.Predmet.OznakaBroj_1">St-684/2015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BING jednostavno društvo s ograničenom odgovornošću za poljoprivredu, usluge i trgovinu</izvorni_sadrzaj>
    <derivirana_varijabla naziv="DomainObject.Predmet.ProtustrankaFormated_1">  BING jednostavno društvo s ograničenom odgovornošću za poljoprivredu, usluge i trgovinu</derivirana_varijabla>
  </DomainObject.Predmet.ProtustrankaFormated>
  <DomainObject.Predmet.ProtustrankaFormatedOIB>
    <izvorni_sadrzaj>  BING jednostavno društvo s ograničenom odgovornošću za poljoprivredu, usluge i trgovinu, OIB 87537556608</izvorni_sadrzaj>
    <derivirana_varijabla naziv="DomainObject.Predmet.ProtustrankaFormatedOIB_1">  BING jednostavno društvo s ograničenom odgovornošću za poljoprivredu, usluge i trgovinu, OIB 87537556608</derivirana_varijabla>
  </DomainObject.Predmet.ProtustrankaFormatedOIB>
  <DomainObject.Predmet.ProtustrankaFormatedWithAdress>
    <izvorni_sadrzaj> BING jednostavno društvo s ograničenom odgovornošću za poljoprivredu, usluge i trgovinu, Ljudevita Gaja 2, 48000 Koprivnica</izvorni_sadrzaj>
    <derivirana_varijabla naziv="DomainObject.Predmet.ProtustrankaFormatedWithAdress_1"> BING jednostavno društvo s ograničenom odgovornošću za poljoprivredu, usluge i trgovinu, Ljudevita Gaja 2, 48000 Koprivnica</derivirana_varijabla>
  </DomainObject.Predmet.ProtustrankaFormatedWithAdress>
  <DomainObject.Predmet.ProtustrankaFormatedWithAdressOIB>
    <izvorni_sadrzaj> BING jednostavno društvo s ograničenom odgovornošću za poljoprivredu, usluge i trgovinu, OIB 87537556608, Ljudevita Gaja 2, 48000 Koprivnica</izvorni_sadrzaj>
    <derivirana_varijabla naziv="DomainObject.Predmet.ProtustrankaFormatedWithAdressOIB_1"> BING jednostavno društvo s ograničenom odgovornošću za poljoprivredu, usluge i trgovinu, OIB 87537556608, Ljudevita Gaja 2, 48000 Koprivnica</derivirana_varijabla>
  </DomainObject.Predmet.ProtustrankaFormatedWithAdressOIB>
  <DomainObject.Predmet.ProtustrankaWithAdress>
    <izvorni_sadrzaj>BING jednostavno društvo s ograničenom odgovornošću za poljoprivredu, usluge i trgovinu Ljudevita Gaja 2, 48000 Koprivnica</izvorni_sadrzaj>
    <derivirana_varijabla naziv="DomainObject.Predmet.ProtustrankaWithAdress_1">BING jednostavno društvo s ograničenom odgovornošću za poljoprivredu, usluge i trgovinu Ljudevita Gaja 2, 48000 Koprivnica</derivirana_varijabla>
  </DomainObject.Predmet.ProtustrankaWithAdress>
  <DomainObject.Predmet.ProtustrankaWithAdressOIB>
    <izvorni_sadrzaj>BING jednostavno društvo s ograničenom odgovornošću za poljoprivredu, usluge i trgovinu, OIB 87537556608, Ljudevita Gaja 2, 48000 Koprivnica</izvorni_sadrzaj>
    <derivirana_varijabla naziv="DomainObject.Predmet.ProtustrankaWithAdressOIB_1">BING jednostavno društvo s ograničenom odgovornošću za poljoprivredu, usluge i trgovinu, OIB 87537556608, Ljudevita Gaja 2, 48000 Koprivnica</derivirana_varijabla>
  </DomainObject.Predmet.ProtustrankaWithAdressOIB>
  <DomainObject.Predmet.ProtustrankaNazivFormated>
    <izvorni_sadrzaj>BING jednostavno društvo s ograničenom odgovornošću za poljoprivredu, usluge i trgovinu</izvorni_sadrzaj>
    <derivirana_varijabla naziv="DomainObject.Predmet.ProtustrankaNazivFormated_1">BING jednostavno društvo s ograničenom odgovornošću za poljoprivredu, usluge i trgovinu</derivirana_varijabla>
  </DomainObject.Predmet.ProtustrankaNazivFormated>
  <DomainObject.Predmet.ProtustrankaNazivFormatedOIB>
    <izvorni_sadrzaj>BING jednostavno društvo s ograničenom odgovornošću za poljoprivredu, usluge i trgovinu, OIB 87537556608</izvorni_sadrzaj>
    <derivirana_varijabla naziv="DomainObject.Predmet.ProtustrankaNazivFormatedOIB_1">BING jednostavno društvo s ograničenom odgovornošću za poljoprivredu, usluge i trgovinu, OIB 87537556608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12309.62</izvorni_sadrzaj>
    <derivirana_varijabla naziv="DomainObject.Predmet.TrenutnaVrijednost_1">12309.62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BING jednostavno društvo s ograničenom odgovornošću za poljoprivredu, usluge i trgovinu</item>
    </izvorni_sadrzaj>
    <derivirana_varijabla naziv="DomainObject.Predmet.ProtuStrankaListFormated_1">
      <item>BING jednostavno društvo s ograničenom odgovornošću za poljoprivredu, usluge i trgovinu</item>
    </derivirana_varijabla>
  </DomainObject.Predmet.ProtuStrankaListFormated>
  <DomainObject.Predmet.ProtuStrankaListFormatedOIB>
    <izvorni_sadrzaj>
      <item>BING jednostavno društvo s ograničenom odgovornošću za poljoprivredu, usluge i trgovinu, OIB 87537556608</item>
    </izvorni_sadrzaj>
    <derivirana_varijabla naziv="DomainObject.Predmet.ProtuStrankaListFormatedOIB_1">
      <item>BING jednostavno društvo s ograničenom odgovornošću za poljoprivredu, usluge i trgovinu, OIB 87537556608</item>
    </derivirana_varijabla>
  </DomainObject.Predmet.ProtuStrankaListFormatedOIB>
  <DomainObject.Predmet.ProtuStrankaListFormatedWithAdress>
    <izvorni_sadrzaj>
      <item>BING jednostavno društvo s ograničenom odgovornošću za poljoprivredu, usluge i trgovinu, Ljudevita Gaja 2, 48000 Koprivnica</item>
    </izvorni_sadrzaj>
    <derivirana_varijabla naziv="DomainObject.Predmet.ProtuStrankaListFormatedWithAdress_1">
      <item>BING jednostavno društvo s ograničenom odgovornošću za poljoprivredu, usluge i trgovinu, Ljudevita Gaja 2, 48000 Koprivnica</item>
    </derivirana_varijabla>
  </DomainObject.Predmet.ProtuStrankaListFormatedWithAdress>
  <DomainObject.Predmet.ProtuStrankaListFormatedWithAdressOIB>
    <izvorni_sadrzaj>
      <item>BING jednostavno društvo s ograničenom odgovornošću za poljoprivredu, usluge i trgovinu, OIB 87537556608, Ljudevita Gaja 2, 48000 Koprivnica</item>
    </izvorni_sadrzaj>
    <derivirana_varijabla naziv="DomainObject.Predmet.ProtuStrankaListFormatedWithAdressOIB_1">
      <item>BING jednostavno društvo s ograničenom odgovornošću za poljoprivredu, usluge i trgovinu, OIB 87537556608, Ljudevita Gaja 2, 48000 Koprivnica</item>
    </derivirana_varijabla>
  </DomainObject.Predmet.ProtuStrankaListFormatedWithAdressOIB>
  <DomainObject.Predmet.ProtuStrankaListNazivFormated>
    <izvorni_sadrzaj>
      <item>BING jednostavno društvo s ograničenom odgovornošću za poljoprivredu, usluge i trgovinu</item>
    </izvorni_sadrzaj>
    <derivirana_varijabla naziv="DomainObject.Predmet.ProtuStrankaListNazivFormated_1">
      <item>BING jednostavno društvo s ograničenom odgovornošću za poljoprivredu, usluge i trgovinu</item>
    </derivirana_varijabla>
  </DomainObject.Predmet.ProtuStrankaListNazivFormated>
  <DomainObject.Predmet.ProtuStrankaListNazivFormatedOIB>
    <izvorni_sadrzaj>
      <item>BING jednostavno društvo s ograničenom odgovornošću za poljoprivredu, usluge i trgovinu, OIB 87537556608</item>
    </izvorni_sadrzaj>
    <derivirana_varijabla naziv="DomainObject.Predmet.ProtuStrankaListNazivFormatedOIB_1">
      <item>BING jednostavno društvo s ograničenom odgovornošću za poljoprivredu, usluge i trgovinu, OIB 87537556608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BING jednostavno društvo s ograničenom odgovornošću za poljoprivredu, usluge i trgovinu</izvorni_sadrzaj>
    <derivirana_varijabla naziv="DomainObject.Predmet.ProtustrankaIDrugi_1">BING jednostavno društvo s ograničenom odgovornošću za poljoprivredu,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BING jednostavno društvo s ograničenom odgovornošću za poljoprivredu, usluge i trgovinu, OIB 87537556608, Ljudevita Gaja 2, 48000 Koprivnica</izvorni_sadrzaj>
    <derivirana_varijabla naziv="DomainObject.Predmet.ProtustrankaIDrugiAdressOIB_1">BING jednostavno društvo s ograničenom odgovornošću za poljoprivredu, usluge i trgovinu, OIB 87537556608, Ljudevita Gaja 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BING jednostavno društvo s ograničenom odgovornošću za poljoprivredu, usluge i trgovinu</item>
      <item>Sudski registar, Trgovački sud u Varaždinu</item>
    </izvorni_sadrzaj>
    <derivirana_varijabla naziv="DomainObject.Predmet.SudioniciListNaziv_1">
      <item>Financijska agencija</item>
      <item>BING jednostavno društvo s ograničenom odgovornošću za poljoprivredu, usluge i trgovinu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BING jednostavno društvo s ograničenom odgovornošću za poljoprivredu, usluge i trgovinu, OIB 87537556608, Ljudevita Gaja 2,48000 Koprivnica</item>
      <item>Sudski registar, Trgovački sud u Varaždinu</item>
    </izvorni_sadrzaj>
    <derivirana_varijabla naziv="DomainObject.Predmet.SudioniciListAdressOIB_1">
      <item>Financijska agencija, OIB 85821130368, A. Cesarca 2,42000 Varaždin</item>
      <item>BING jednostavno društvo s ograničenom odgovornošću za poljoprivredu, usluge i trgovinu, OIB 87537556608, Ljudevita Gaja 2,48000 Koprivnica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87537556608</item>
    </izvorni_sadrzaj>
    <derivirana_varijabla naziv="DomainObject.Predmet.SudioniciListNazivOIB_1">
      <item>, OIB null</item>
      <item>, OIB 85821130368</item>
      <item>, OIB 87537556608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479</properties:Words>
  <properties:Characters>2621</properties:Characters>
  <properties:Lines>69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2015-11-11T08:40:00Z</dcterms:created>
  <dc:creator>user</dc:creator>
  <cp:lastModifiedBy>Marko Makaj</cp:lastModifiedBy>
  <cp:lastPrinted>2015-11-11T08:40:00Z</cp:lastPrinted>
  <dcterms:modified xmlns:xsi="http://www.w3.org/2001/XMLSchema-instance" xsi:type="dcterms:W3CDTF">2015-11-13T11:05:00Z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