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cff7" w14:paraId="c1acff7" w:rsidRDefault="008141E6" w:rsidP="008141E6" w:rsidR="008141E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9D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3F2A14"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66 St-</w:t>
      </w:r>
      <w:r w:rsidR="00CE4608">
        <w:rPr>
          <w:sz w:val="24"/>
          <w:szCs w:val="24"/>
        </w:rPr>
        <w:t>559</w:t>
      </w:r>
      <w:r w:rsidRPr="00363B59">
        <w:rPr>
          <w:sz w:val="24"/>
          <w:szCs w:val="24"/>
        </w:rPr>
        <w:t>/1</w:t>
      </w:r>
      <w:r w:rsidR="00060EF2">
        <w:rPr>
          <w:sz w:val="24"/>
          <w:szCs w:val="24"/>
        </w:rPr>
        <w:t>3</w:t>
      </w:r>
    </w:p>
    <w:p w:rsidRDefault="008A5271" w:rsidP="003D6A81" w:rsidR="008A5271" w:rsidRPr="00335AF5">
      <w:pPr>
        <w:rPr>
          <w:sz w:val="24"/>
          <w:szCs w:val="24"/>
        </w:rPr>
      </w:pPr>
    </w:p>
    <w:p w:rsidRDefault="008A5271" w:rsidP="003D6A81" w:rsidR="008A5271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8A5271">
      <w:pPr>
        <w:jc w:val="center"/>
        <w:rPr>
          <w:sz w:val="24"/>
          <w:szCs w:val="24"/>
        </w:rPr>
      </w:pPr>
      <w:r w:rsidRPr="008A5271">
        <w:rPr>
          <w:sz w:val="24"/>
          <w:szCs w:val="24"/>
        </w:rPr>
        <w:t xml:space="preserve"> </w:t>
      </w:r>
      <w:r w:rsidR="00FC3A9B" w:rsidRPr="008A5271">
        <w:rPr>
          <w:sz w:val="24"/>
          <w:szCs w:val="24"/>
        </w:rPr>
        <w:t>Z</w:t>
      </w:r>
      <w:r w:rsidR="004D7B19" w:rsidRPr="008A5271">
        <w:rPr>
          <w:sz w:val="24"/>
          <w:szCs w:val="24"/>
        </w:rPr>
        <w:t xml:space="preserve"> </w:t>
      </w:r>
      <w:r w:rsidR="00FC3A9B" w:rsidRPr="008A5271">
        <w:rPr>
          <w:sz w:val="24"/>
          <w:szCs w:val="24"/>
        </w:rPr>
        <w:t>A</w:t>
      </w:r>
      <w:r w:rsidR="004D7B19" w:rsidRPr="008A5271">
        <w:rPr>
          <w:sz w:val="24"/>
          <w:szCs w:val="24"/>
        </w:rPr>
        <w:t xml:space="preserve"> </w:t>
      </w:r>
      <w:r w:rsidR="00FC3A9B" w:rsidRPr="008A5271">
        <w:rPr>
          <w:sz w:val="24"/>
          <w:szCs w:val="24"/>
        </w:rPr>
        <w:t>K</w:t>
      </w:r>
      <w:r w:rsidR="004D7B19" w:rsidRPr="008A5271">
        <w:rPr>
          <w:sz w:val="24"/>
          <w:szCs w:val="24"/>
        </w:rPr>
        <w:t xml:space="preserve"> </w:t>
      </w:r>
      <w:r w:rsidR="00FC3A9B" w:rsidRPr="008A5271">
        <w:rPr>
          <w:sz w:val="24"/>
          <w:szCs w:val="24"/>
        </w:rPr>
        <w:t>L</w:t>
      </w:r>
      <w:r w:rsidR="004D7B19" w:rsidRPr="008A5271">
        <w:rPr>
          <w:sz w:val="24"/>
          <w:szCs w:val="24"/>
        </w:rPr>
        <w:t xml:space="preserve"> </w:t>
      </w:r>
      <w:r w:rsidR="00FC3A9B" w:rsidRPr="008A5271">
        <w:rPr>
          <w:sz w:val="24"/>
          <w:szCs w:val="24"/>
        </w:rPr>
        <w:t>J</w:t>
      </w:r>
      <w:r w:rsidR="004D7B19" w:rsidRPr="008A5271">
        <w:rPr>
          <w:sz w:val="24"/>
          <w:szCs w:val="24"/>
        </w:rPr>
        <w:t xml:space="preserve"> </w:t>
      </w:r>
      <w:r w:rsidR="00FC3A9B" w:rsidRPr="008A5271">
        <w:rPr>
          <w:sz w:val="24"/>
          <w:szCs w:val="24"/>
        </w:rPr>
        <w:t>U</w:t>
      </w:r>
      <w:r w:rsidR="004D7B19" w:rsidRPr="008A5271">
        <w:rPr>
          <w:sz w:val="24"/>
          <w:szCs w:val="24"/>
        </w:rPr>
        <w:t xml:space="preserve"> </w:t>
      </w:r>
      <w:r w:rsidR="00FC3A9B" w:rsidRPr="008A5271">
        <w:rPr>
          <w:sz w:val="24"/>
          <w:szCs w:val="24"/>
        </w:rPr>
        <w:t>Č</w:t>
      </w:r>
      <w:r w:rsidR="004D7B19" w:rsidRPr="008A5271">
        <w:rPr>
          <w:sz w:val="24"/>
          <w:szCs w:val="24"/>
        </w:rPr>
        <w:t xml:space="preserve"> </w:t>
      </w:r>
      <w:r w:rsidR="00FC3A9B" w:rsidRPr="008A5271">
        <w:rPr>
          <w:sz w:val="24"/>
          <w:szCs w:val="24"/>
        </w:rPr>
        <w:t>A</w:t>
      </w:r>
      <w:r w:rsidR="004D7B19" w:rsidRPr="008A5271">
        <w:rPr>
          <w:sz w:val="24"/>
          <w:szCs w:val="24"/>
        </w:rPr>
        <w:t xml:space="preserve"> </w:t>
      </w:r>
      <w:r w:rsidR="00FC3A9B" w:rsidRPr="008A5271">
        <w:rPr>
          <w:sz w:val="24"/>
          <w:szCs w:val="24"/>
        </w:rPr>
        <w:t>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CE4608" w:rsidRPr="00CE4608">
        <w:rPr>
          <w:sz w:val="24"/>
          <w:szCs w:val="24"/>
        </w:rPr>
        <w:t xml:space="preserve">ANA I IVA-TON d.o.o. u stečaju </w:t>
      </w:r>
      <w:proofErr w:type="spellStart"/>
      <w:r w:rsidR="00CE4608" w:rsidRPr="00CE4608">
        <w:rPr>
          <w:sz w:val="24"/>
          <w:szCs w:val="24"/>
        </w:rPr>
        <w:t>Kupljenovo</w:t>
      </w:r>
      <w:proofErr w:type="spellEnd"/>
      <w:r w:rsidR="00CE4608" w:rsidRPr="00CE4608">
        <w:rPr>
          <w:sz w:val="24"/>
          <w:szCs w:val="24"/>
        </w:rPr>
        <w:t xml:space="preserve">, Bregovita 5, </w:t>
      </w:r>
      <w:proofErr w:type="spellStart"/>
      <w:r w:rsidR="00CE4608" w:rsidRPr="00CE4608">
        <w:rPr>
          <w:sz w:val="24"/>
          <w:szCs w:val="24"/>
        </w:rPr>
        <w:t>MBS</w:t>
      </w:r>
      <w:proofErr w:type="spellEnd"/>
      <w:r w:rsidR="00CE4608" w:rsidRPr="00CE4608">
        <w:rPr>
          <w:sz w:val="24"/>
          <w:szCs w:val="24"/>
        </w:rPr>
        <w:t xml:space="preserve"> 080584357, OIB 16229567283</w:t>
      </w:r>
      <w:r>
        <w:rPr>
          <w:sz w:val="24"/>
          <w:szCs w:val="24"/>
        </w:rPr>
        <w:t xml:space="preserve">, </w:t>
      </w:r>
      <w:r w:rsidR="00CE4608">
        <w:rPr>
          <w:sz w:val="24"/>
          <w:szCs w:val="24"/>
        </w:rPr>
        <w:t>18</w:t>
      </w:r>
      <w:r>
        <w:rPr>
          <w:sz w:val="24"/>
          <w:szCs w:val="24"/>
        </w:rPr>
        <w:t xml:space="preserve">. </w:t>
      </w:r>
      <w:r w:rsidR="00CE4608">
        <w:rPr>
          <w:sz w:val="24"/>
          <w:szCs w:val="24"/>
        </w:rPr>
        <w:t>siječnja</w:t>
      </w:r>
      <w:r w:rsidR="00060EF2">
        <w:rPr>
          <w:sz w:val="24"/>
          <w:szCs w:val="24"/>
        </w:rPr>
        <w:t xml:space="preserve"> 2</w:t>
      </w:r>
      <w:r>
        <w:rPr>
          <w:sz w:val="24"/>
          <w:szCs w:val="24"/>
        </w:rPr>
        <w:t>01</w:t>
      </w:r>
      <w:r w:rsidR="00060EF2">
        <w:rPr>
          <w:sz w:val="24"/>
          <w:szCs w:val="24"/>
        </w:rPr>
        <w:t>4</w:t>
      </w:r>
      <w:r>
        <w:rPr>
          <w:sz w:val="24"/>
          <w:szCs w:val="24"/>
        </w:rPr>
        <w:t>.,</w:t>
      </w:r>
    </w:p>
    <w:p w:rsidRDefault="00CE4608" w:rsidP="00E13ABD" w:rsidR="00CE4608">
      <w:pPr>
        <w:jc w:val="center"/>
        <w:rPr>
          <w:sz w:val="24"/>
          <w:szCs w:val="24"/>
        </w:rPr>
      </w:pPr>
    </w:p>
    <w:p w:rsidRDefault="00CE4608" w:rsidP="00E13ABD" w:rsidR="00CE4608">
      <w:pPr>
        <w:jc w:val="center"/>
        <w:rPr>
          <w:sz w:val="24"/>
          <w:szCs w:val="24"/>
        </w:rPr>
      </w:pPr>
    </w:p>
    <w:p w:rsidRDefault="00FC3A9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4D7B19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4D7B19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4D7B19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4D7B19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4D7B19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4D7B19">
        <w:rPr>
          <w:sz w:val="24"/>
          <w:szCs w:val="24"/>
        </w:rPr>
        <w:t xml:space="preserve"> </w:t>
      </w:r>
      <w:r>
        <w:rPr>
          <w:sz w:val="24"/>
          <w:szCs w:val="24"/>
        </w:rPr>
        <w:t>č</w:t>
      </w:r>
      <w:r w:rsidR="004D7B19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4D7B19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4D7B19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j</w:t>
      </w:r>
      <w:r w:rsidR="004D7B19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>
          <w:rPr>
            <w:sz w:val="24"/>
            <w:szCs w:val="24"/>
          </w:rPr>
          <w:t>203 st</w:t>
        </w:r>
      </w:smartTag>
      <w:r>
        <w:rPr>
          <w:sz w:val="24"/>
          <w:szCs w:val="24"/>
        </w:rPr>
        <w:t xml:space="preserve">. 2 Stečajnog zakona Skupština vjerovnika radi pribavljanja mišljenja o obustavi i zaključenju stečajnog postupka i drugo; 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CE4608" w:rsidP="00E31C51" w:rsidR="00E31C5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25</w:t>
      </w:r>
      <w:r w:rsidR="00DF7EE7" w:rsidRPr="00DF7EE7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veljače</w:t>
      </w:r>
      <w:r w:rsidR="00DF7EE7" w:rsidRPr="00DF7EE7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6</w:t>
      </w:r>
      <w:r w:rsidR="00DF7EE7" w:rsidRPr="00DF7EE7">
        <w:rPr>
          <w:b/>
          <w:sz w:val="24"/>
          <w:szCs w:val="24"/>
        </w:rPr>
        <w:t>. u 1</w:t>
      </w:r>
      <w:r w:rsidR="0008275A">
        <w:rPr>
          <w:b/>
          <w:sz w:val="24"/>
          <w:szCs w:val="24"/>
        </w:rPr>
        <w:t>0</w:t>
      </w:r>
      <w:r w:rsidR="00DF7EE7" w:rsidRPr="00DF7EE7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3</w:t>
      </w:r>
      <w:r w:rsidR="003F2A14">
        <w:rPr>
          <w:b/>
          <w:sz w:val="24"/>
          <w:szCs w:val="24"/>
        </w:rPr>
        <w:t>0</w:t>
      </w:r>
      <w:r w:rsidR="00DF7EE7" w:rsidRPr="00DF7EE7">
        <w:rPr>
          <w:b/>
          <w:sz w:val="24"/>
          <w:szCs w:val="24"/>
        </w:rPr>
        <w:t xml:space="preserve"> sati</w:t>
      </w:r>
      <w:r w:rsidR="00E13ABD" w:rsidRPr="001C088B">
        <w:rPr>
          <w:b/>
          <w:sz w:val="24"/>
          <w:szCs w:val="24"/>
        </w:rPr>
        <w:t>,</w:t>
      </w:r>
    </w:p>
    <w:p w:rsidRDefault="0008275A" w:rsidP="00E31C51" w:rsidR="0008275A">
      <w:pPr>
        <w:jc w:val="center"/>
        <w:rPr>
          <w:b/>
          <w:sz w:val="24"/>
          <w:szCs w:val="24"/>
        </w:rPr>
      </w:pPr>
      <w:r w:rsidRPr="0008275A">
        <w:rPr>
          <w:b/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ind w:left="1440"/>
        <w:jc w:val="center"/>
        <w:rPr>
          <w:b/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vjerovnici stečajne mase,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C3A9B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5C1297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</w:t>
      </w:r>
      <w:r w:rsidR="00C019F2">
        <w:rPr>
          <w:sz w:val="24"/>
          <w:szCs w:val="24"/>
        </w:rPr>
        <w:t>skupštine vjerovnika</w:t>
      </w:r>
      <w:r w:rsidR="0008275A">
        <w:rPr>
          <w:sz w:val="24"/>
          <w:szCs w:val="24"/>
        </w:rPr>
        <w:t xml:space="preserve"> temeljem članka 203.</w:t>
      </w:r>
      <w:r w:rsidR="0008275A" w:rsidRPr="0008275A">
        <w:t xml:space="preserve"> </w:t>
      </w:r>
      <w:r w:rsidR="0008275A" w:rsidRPr="0008275A">
        <w:rPr>
          <w:sz w:val="24"/>
          <w:szCs w:val="24"/>
        </w:rPr>
        <w:t>Stečajnog zakona (NN 44/96, 29/99, 129/00, 123/03, 197/03, 187</w:t>
      </w:r>
      <w:r w:rsidR="00A75474">
        <w:rPr>
          <w:sz w:val="24"/>
          <w:szCs w:val="24"/>
        </w:rPr>
        <w:t>/04, 82/06 i 116/10 – dalje SZ).</w:t>
      </w:r>
    </w:p>
    <w:p w:rsidRDefault="0008275A" w:rsidP="00380169" w:rsidR="0038016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Skupština vjerovnika </w:t>
      </w:r>
      <w:r w:rsidR="005C1297" w:rsidRPr="000352C4">
        <w:rPr>
          <w:sz w:val="24"/>
          <w:szCs w:val="24"/>
        </w:rPr>
        <w:t>u ovom stečajnom predmetu određen</w:t>
      </w:r>
      <w:r>
        <w:rPr>
          <w:sz w:val="24"/>
          <w:szCs w:val="24"/>
        </w:rPr>
        <w:t>a</w:t>
      </w:r>
      <w:r w:rsidR="005C1297" w:rsidRPr="000352C4">
        <w:rPr>
          <w:sz w:val="24"/>
          <w:szCs w:val="24"/>
        </w:rPr>
        <w:t xml:space="preserve"> je na temelju odredbe čl. </w:t>
      </w:r>
      <w:r>
        <w:rPr>
          <w:sz w:val="24"/>
          <w:szCs w:val="24"/>
        </w:rPr>
        <w:t>203</w:t>
      </w:r>
      <w:r w:rsidR="005C1297" w:rsidRPr="000352C4">
        <w:rPr>
          <w:sz w:val="24"/>
          <w:szCs w:val="24"/>
        </w:rPr>
        <w:t xml:space="preserve">. </w:t>
      </w:r>
      <w:r>
        <w:rPr>
          <w:sz w:val="24"/>
          <w:szCs w:val="24"/>
        </w:rPr>
        <w:t>SZ-a.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CE4608">
        <w:rPr>
          <w:sz w:val="24"/>
          <w:szCs w:val="24"/>
        </w:rPr>
        <w:t>18</w:t>
      </w:r>
      <w:r w:rsidR="00060EF2" w:rsidRPr="00060EF2">
        <w:rPr>
          <w:sz w:val="24"/>
          <w:szCs w:val="24"/>
        </w:rPr>
        <w:t xml:space="preserve">. </w:t>
      </w:r>
      <w:r w:rsidR="00CE4608">
        <w:rPr>
          <w:sz w:val="24"/>
          <w:szCs w:val="24"/>
        </w:rPr>
        <w:t>siječnja</w:t>
      </w:r>
      <w:r w:rsidR="00060EF2" w:rsidRPr="00060EF2">
        <w:rPr>
          <w:sz w:val="24"/>
          <w:szCs w:val="24"/>
        </w:rPr>
        <w:t xml:space="preserve"> 201</w:t>
      </w:r>
      <w:r w:rsidR="00CE4608">
        <w:rPr>
          <w:sz w:val="24"/>
          <w:szCs w:val="24"/>
        </w:rPr>
        <w:t>6</w:t>
      </w:r>
      <w:r w:rsidR="00060EF2" w:rsidRPr="00060EF2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DF5625">
        <w:rPr>
          <w:sz w:val="24"/>
          <w:szCs w:val="24"/>
        </w:rPr>
        <w:t xml:space="preserve"> 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FC3A9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</w:t>
      </w:r>
      <w:r w:rsidR="00FC3A9B">
        <w:rPr>
          <w:sz w:val="24"/>
          <w:szCs w:val="24"/>
        </w:rPr>
        <w:t xml:space="preserve"> (članak 11. stavak 9</w:t>
      </w:r>
      <w:r w:rsidRPr="000352C4">
        <w:rPr>
          <w:sz w:val="24"/>
          <w:szCs w:val="24"/>
        </w:rPr>
        <w:t>.</w:t>
      </w:r>
      <w:r w:rsidR="00FC3A9B">
        <w:rPr>
          <w:sz w:val="24"/>
          <w:szCs w:val="24"/>
        </w:rPr>
        <w:t xml:space="preserve"> Stečajnog zakona)</w:t>
      </w:r>
      <w:r w:rsidRPr="000352C4">
        <w:rPr>
          <w:sz w:val="24"/>
          <w:szCs w:val="24"/>
        </w:rPr>
        <w:t xml:space="preserve"> </w:t>
      </w:r>
    </w:p>
    <w:p w:rsidRDefault="005C1297" w:rsidP="000A7827" w:rsidR="005C1297">
      <w:pPr>
        <w:rPr>
          <w:sz w:val="24"/>
          <w:szCs w:val="24"/>
        </w:rPr>
      </w:pPr>
    </w:p>
    <w:p w:rsidRDefault="00CB174B" w:rsidP="000A7827" w:rsidR="00CB174B"/>
    <w:p w:rsidRDefault="00DF5625" w:rsidP="00DF5625" w:rsidR="00DF5625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DF5625" w:rsidP="00DF5625" w:rsidR="00DF5625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</w:p>
    <w:p w:rsidRDefault="00DF5625" w:rsidP="00DF5625" w:rsidR="00DF5625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e-oglasna ploča – oglas 15 dana</w:t>
      </w:r>
    </w:p>
    <w:p w:rsidRDefault="00DF5625" w:rsidP="000A7827" w:rsidR="00DF5625"/>
    <w:sectPr w:rsidSect="00546AD6" w:rsidR="00DF5625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0EF2"/>
    <w:rsid w:val="0008275A"/>
    <w:rsid w:val="000A7827"/>
    <w:rsid w:val="000D7233"/>
    <w:rsid w:val="001166C1"/>
    <w:rsid w:val="001C088B"/>
    <w:rsid w:val="0024780A"/>
    <w:rsid w:val="002F111F"/>
    <w:rsid w:val="003425E1"/>
    <w:rsid w:val="00380169"/>
    <w:rsid w:val="003D6A81"/>
    <w:rsid w:val="003F2A14"/>
    <w:rsid w:val="00497ADF"/>
    <w:rsid w:val="004D7B19"/>
    <w:rsid w:val="00546AD6"/>
    <w:rsid w:val="0057019D"/>
    <w:rsid w:val="005922D8"/>
    <w:rsid w:val="005C1297"/>
    <w:rsid w:val="0063431F"/>
    <w:rsid w:val="00637E27"/>
    <w:rsid w:val="006539DD"/>
    <w:rsid w:val="00740241"/>
    <w:rsid w:val="008141E6"/>
    <w:rsid w:val="00884ADD"/>
    <w:rsid w:val="008A5271"/>
    <w:rsid w:val="008D3494"/>
    <w:rsid w:val="00987CEF"/>
    <w:rsid w:val="00A75474"/>
    <w:rsid w:val="00AA7368"/>
    <w:rsid w:val="00AB622C"/>
    <w:rsid w:val="00B03E10"/>
    <w:rsid w:val="00C019F2"/>
    <w:rsid w:val="00C34BFE"/>
    <w:rsid w:val="00C368EF"/>
    <w:rsid w:val="00C611E2"/>
    <w:rsid w:val="00C94014"/>
    <w:rsid w:val="00CA48AB"/>
    <w:rsid w:val="00CB174B"/>
    <w:rsid w:val="00CE4608"/>
    <w:rsid w:val="00DF5625"/>
    <w:rsid w:val="00DF7EE7"/>
    <w:rsid w:val="00E13ABD"/>
    <w:rsid w:val="00E31C51"/>
    <w:rsid w:val="00ED0DD8"/>
    <w:rsid w:val="00F06235"/>
    <w:rsid w:val="00F852D4"/>
    <w:rsid w:val="00FC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1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7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7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7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7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1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7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7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7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7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588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St-559/2013-116</izvorni_sadrzaj>
    <derivirana_varijabla naziv="DomainObject.Oznaka_1">St-559/2013-116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St-559/2013</izvorni_sadrzaj>
    <derivirana_varijabla naziv="DomainObject.Predmet.OznakaBroj_1">St-559/2013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I IVA-TON d.o.o. za usluge i trgovinu</izvorni_sadrzaj>
    <derivirana_varijabla naziv="DomainObject.Predmet.ProtustrankaFormated_1">  ANA I IVA-TON d.o.o. za usluge i trgovinu</derivirana_varijabla>
  </DomainObject.Predmet.ProtustrankaFormated>
  <DomainObject.Predmet.ProtustrankaFormatedOIB>
    <izvorni_sadrzaj>  ANA I IVA-TON d.o.o. za usluge i trgovinu, OIB 16229567283</izvorni_sadrzaj>
    <derivirana_varijabla naziv="DomainObject.Predmet.ProtustrankaFormatedOIB_1">  ANA I IVA-TON d.o.o. za usluge i trgovinu, OIB 16229567283</derivirana_varijabla>
  </DomainObject.Predmet.ProtustrankaFormatedOIB>
  <DomainObject.Predmet.ProtustrankaFormatedWithAdress>
    <izvorni_sadrzaj> ANA I IVA-TON d.o.o. za usluge i trgovinu, Bregovita 5, Kupljenovo</izvorni_sadrzaj>
    <derivirana_varijabla naziv="DomainObject.Predmet.ProtustrankaFormatedWithAdress_1"> ANA I IVA-TON d.o.o. za usluge i trgovinu, Bregovita 5, Kupljenovo</derivirana_varijabla>
  </DomainObject.Predmet.ProtustrankaFormatedWithAdress>
  <DomainObject.Predmet.ProtustrankaFormatedWithAdressOIB>
    <izvorni_sadrzaj> ANA I IVA-TON d.o.o. za usluge i trgovinu, OIB 16229567283, Bregovita 5, Kupljenovo</izvorni_sadrzaj>
    <derivirana_varijabla naziv="DomainObject.Predmet.ProtustrankaFormatedWithAdressOIB_1"> ANA I IVA-TON d.o.o. za usluge i trgovinu, OIB 16229567283, Bregovita 5, Kupljenovo</derivirana_varijabla>
  </DomainObject.Predmet.ProtustrankaFormatedWithAdressOIB>
  <DomainObject.Predmet.ProtustrankaWithAdress>
    <izvorni_sadrzaj>ANA I IVA-TON d.o.o. za usluge i trgovinu Bregovita 5, Kupljenovo</izvorni_sadrzaj>
    <derivirana_varijabla naziv="DomainObject.Predmet.ProtustrankaWithAdress_1">ANA I IVA-TON d.o.o. za usluge i trgovinu Bregovita 5, Kupljenovo</derivirana_varijabla>
  </DomainObject.Predmet.ProtustrankaWithAdress>
  <DomainObject.Predmet.ProtustrankaWithAdressOIB>
    <izvorni_sadrzaj>ANA I IVA-TON d.o.o. za usluge i trgovinu, OIB 16229567283, Bregovita 5, Kupljenovo</izvorni_sadrzaj>
    <derivirana_varijabla naziv="DomainObject.Predmet.ProtustrankaWithAdressOIB_1">ANA I IVA-TON d.o.o. za usluge i trgovinu, OIB 16229567283, Bregovita 5, Kupljenovo</derivirana_varijabla>
  </DomainObject.Predmet.ProtustrankaWithAdressOIB>
  <DomainObject.Predmet.ProtustrankaNazivFormated>
    <izvorni_sadrzaj>ANA I IVA-TON d.o.o. za usluge i trgovinu</izvorni_sadrzaj>
    <derivirana_varijabla naziv="DomainObject.Predmet.ProtustrankaNazivFormated_1">ANA I IVA-TON d.o.o. za usluge i trgovinu</derivirana_varijabla>
  </DomainObject.Predmet.ProtustrankaNazivFormated>
  <DomainObject.Predmet.ProtustrankaNazivFormatedOIB>
    <izvorni_sadrzaj>ANA I IVA-TON d.o.o. za usluge i trgovinu, OIB 16229567283</izvorni_sadrzaj>
    <derivirana_varijabla naziv="DomainObject.Predmet.ProtustrankaNazivFormatedOIB_1">ANA I IVA-TON d.o.o. za usluge i trgovinu, OIB 16229567283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PANNUS PRIMUS društvo s ograničenom odgovornošću za usluge, trgovinu i proizvodnju; NEDŽADA PEJIĆ; TUZLA jednostavno društvo s ograničenom odgovornošću za trgovinu i usluge; ŠIBENSKE DELICIJE d.o.o.; Marijana Kučak; DUBRAVKO KUČAK; MAJA MARJANOVIĆ; Neda Anđelić; Ivica Andrin; Denis Pastula; IRENA ŠTETIĆ ANDRIN</izvorni_sadrzaj>
    <derivirana_varijabla naziv="DomainObject.Predmet.StrankaFormated_1">  FINA; PANNUS PRIMUS društvo s ograničenom odgovornošću za usluge, trgovinu i proizvodnju; NEDŽADA PEJIĆ; TUZLA jednostavno društvo s ograničenom odgovornošću za trgovinu i usluge; ŠIBENSKE DELICIJE d.o.o.; Marijana Kučak; DUBRAVKO KUČAK; MAJA MARJANOVIĆ; Neda Anđelić; Ivica Andrin; Denis Pastula; IRENA ŠTETIĆ ANDRIN</derivirana_varijabla>
  </DomainObject.Predmet.StrankaFormated>
  <DomainObject.Predmet.StrankaFormatedOIB>
    <izvorni_sadrzaj>  FINA; PANNUS PRIMUS društvo s ograničenom odgovornošću za usluge, trgovinu i proizvodnju, OIB 53911995549; NEDŽADA PEJIĆ; TUZLA jednostavno društvo s ograničenom odgovornošću za trgovinu i usluge, OIB 98551860196; ŠIBENSKE DELICIJE d.o.o.; Marijana Kučak; DUBRAVKO KUČAK, OIB 60721769019; MAJA MARJANOVIĆ; Neda Anđelić; Ivica Andrin, OIB 21518671237; Denis Pastula; IRENA ŠTETIĆ ANDRIN</izvorni_sadrzaj>
    <derivirana_varijabla naziv="DomainObject.Predmet.StrankaFormatedOIB_1">  FINA; PANNUS PRIMUS društvo s ograničenom odgovornošću za usluge, trgovinu i proizvodnju, OIB 53911995549; NEDŽADA PEJIĆ; TUZLA jednostavno društvo s ograničenom odgovornošću za trgovinu i usluge, OIB 98551860196; ŠIBENSKE DELICIJE d.o.o.; Marijana Kučak; DUBRAVKO KUČAK, OIB 60721769019; MAJA MARJANOVIĆ; Neda Anđelić; Ivica Andrin, OIB 21518671237; Denis Pastula; IRENA ŠTETIĆ ANDRIN</derivirana_varijabla>
  </DomainObject.Predmet.StrankaFormatedOIB>
  <DomainObject.Predmet.StrankaFormatedWithAdress>
    <izvorni_sadrzaj> FINA, ALBRECHTOVA 42, 10000 Zagreb; PANNUS PRIMUS društvo s ograničenom odgovornošću za usluge, trgovinu i proizvodnju, Sljemenska 79, 10297 Kraljev Vrh; NEDŽADA PEJIĆ; TUZLA jednostavno društvo s ograničenom odgovornošću za trgovinu i usluge, I.B. Mažuranić 7, 10000 Zagreb; ŠIBENSKE DELICIJE d.o.o.; Marijana Kučak; DUBRAVKO KUČAK, Pavlenski put 5 N, 10000 Zagreb; MAJA MARJANOVIĆ; Neda Anđelić; Ivica Andrin, Pavlenski Put 7c, 10000 Zagreb; Denis Pastula; IRENA ŠTETIĆ ANDRIN</izvorni_sadrzaj>
    <derivirana_varijabla naziv="DomainObject.Predmet.StrankaFormatedWithAdress_1"> FINA, ALBRECHTOVA 42, 10000 Zagreb; PANNUS PRIMUS društvo s ograničenom odgovornošću za usluge, trgovinu i proizvodnju, Sljemenska 79, 10297 Kraljev Vrh; NEDŽADA PEJIĆ; TUZLA jednostavno društvo s ograničenom odgovornošću za trgovinu i usluge, I.B. Mažuranić 7, 10000 Zagreb; ŠIBENSKE DELICIJE d.o.o.; Marijana Kučak; DUBRAVKO KUČAK, Pavlenski put 5 N, 10000 Zagreb; MAJA MARJANOVIĆ; Neda Anđelić; Ivica Andrin, Pavlenski Put 7c, 10000 Zagreb; Denis Pastula; IRENA ŠTETIĆ ANDRIN</derivirana_varijabla>
  </DomainObject.Predmet.StrankaFormatedWithAdress>
  <DomainObject.Predmet.StrankaFormatedWithAdressOIB>
    <izvorni_sadrzaj> FINA, ALBRECHTOVA 42, 10000 Zagreb; PANNUS PRIMUS društvo s ograničenom odgovornošću za usluge, trgovinu i proizvodnju, OIB 53911995549, Sljemenska 79, 10297 Kraljev Vrh; NEDŽADA PEJIĆ; TUZLA jednostavno društvo s ograničenom odgovornošću za trgovinu i usluge, OIB 98551860196, I.B. Mažuranić 7, 10000 Zagreb; ŠIBENSKE DELICIJE d.o.o.; Marijana Kučak; DUBRAVKO KUČAK, OIB 60721769019, Pavlenski put 5 N, 10000 Zagreb; MAJA MARJANOVIĆ; Neda Anđelić; Ivica Andrin, OIB 21518671237, Pavlenski Put 7c, 10000 Zagreb; Denis Pastula; IRENA ŠTETIĆ ANDRIN</izvorni_sadrzaj>
    <derivirana_varijabla naziv="DomainObject.Predmet.StrankaFormatedWithAdressOIB_1"> FINA, ALBRECHTOVA 42, 10000 Zagreb; PANNUS PRIMUS društvo s ograničenom odgovornošću za usluge, trgovinu i proizvodnju, OIB 53911995549, Sljemenska 79, 10297 Kraljev Vrh; NEDŽADA PEJIĆ; TUZLA jednostavno društvo s ograničenom odgovornošću za trgovinu i usluge, OIB 98551860196, I.B. Mažuranić 7, 10000 Zagreb; ŠIBENSKE DELICIJE d.o.o.; Marijana Kučak; DUBRAVKO KUČAK, OIB 60721769019, Pavlenski put 5 N, 10000 Zagreb; MAJA MARJANOVIĆ; Neda Anđelić; Ivica Andrin, OIB 21518671237, Pavlenski Put 7c, 10000 Zagreb; Denis Pastula; IRENA ŠTETIĆ ANDRIN</derivirana_varijabla>
  </DomainObject.Predmet.StrankaFormatedWithAdressOIB>
  <DomainObject.Predmet.StrankaWithAdress>
    <izvorni_sadrzaj>FINA ALBRECHTOVA 42,10000 Zagreb,PANNUS PRIMUS društvo s ograničenom odgovornošću za usluge, trgovinu i proizvodnju Sljemenska 79,10297 Kraljev Vrh,NEDŽADA PEJIĆ ,TUZLA jednostavno društvo s ograničenom odgovornošću za trgovinu i usluge I.B. Mažuranić 7,10000 Zagreb,ŠIBENSKE DELICIJE d.o.o. ,Marijana Kučak ,DUBRAVKO KUČAK Pavlenski put 5 N,10000 Zagreb,MAJA MARJANOVIĆ ,Neda Anđelić ,Ivica Andrin Pavlenski Put 7c,10000 Zagreb,Denis Pastula ,IRENA ŠTETIĆ ANDRIN </izvorni_sadrzaj>
    <derivirana_varijabla naziv="DomainObject.Predmet.StrankaWithAdress_1">FINA ALBRECHTOVA 42,10000 Zagreb,PANNUS PRIMUS društvo s ograničenom odgovornošću za usluge, trgovinu i proizvodnju Sljemenska 79,10297 Kraljev Vrh,NEDŽADA PEJIĆ ,TUZLA jednostavno društvo s ograničenom odgovornošću za trgovinu i usluge I.B. Mažuranić 7,10000 Zagreb,ŠIBENSKE DELICIJE d.o.o. ,Marijana Kučak ,DUBRAVKO KUČAK Pavlenski put 5 N,10000 Zagreb,MAJA MARJANOVIĆ ,Neda Anđelić ,Ivica Andrin Pavlenski Put 7c,10000 Zagreb,Denis Pastula ,IRENA ŠTETIĆ ANDRIN </derivirana_varijabla>
  </DomainObject.Predmet.StrankaWithAdress>
  <DomainObject.Predmet.StrankaWithAdressOIB>
    <izvorni_sadrzaj>FINA, ALBRECHTOVA 42,10000 Zagreb,PANNUS PRIMUS društvo s ograničenom odgovornošću za usluge, trgovinu i proizvodnju, OIB 53911995549, Sljemenska 79,10297 Kraljev Vrh,NEDŽADA PEJIĆ,TUZLA jednostavno društvo s ograničenom odgovornošću za trgovinu i usluge, OIB 98551860196, I.B. Mažuranić 7,10000 Zagreb,ŠIBENSKE DELICIJE d.o.o.,Marijana Kučak,DUBRAVKO KUČAK, OIB 60721769019, Pavlenski put 5 N,10000 Zagreb,MAJA MARJANOVIĆ,Neda Anđelić,Ivica Andrin, OIB 21518671237, Pavlenski Put 7c,10000 Zagreb,Denis Pastula,IRENA ŠTETIĆ ANDRIN</izvorni_sadrzaj>
    <derivirana_varijabla naziv="DomainObject.Predmet.StrankaWithAdressOIB_1">FINA, ALBRECHTOVA 42,10000 Zagreb,PANNUS PRIMUS društvo s ograničenom odgovornošću za usluge, trgovinu i proizvodnju, OIB 53911995549, Sljemenska 79,10297 Kraljev Vrh,NEDŽADA PEJIĆ,TUZLA jednostavno društvo s ograničenom odgovornošću za trgovinu i usluge, OIB 98551860196, I.B. Mažuranić 7,10000 Zagreb,ŠIBENSKE DELICIJE d.o.o.,Marijana Kučak,DUBRAVKO KUČAK, OIB 60721769019, Pavlenski put 5 N,10000 Zagreb,MAJA MARJANOVIĆ,Neda Anđelić,Ivica Andrin, OIB 21518671237, Pavlenski Put 7c,10000 Zagreb,Denis Pastula,IRENA ŠTETIĆ ANDRIN</derivirana_varijabla>
  </DomainObject.Predmet.StrankaWithAdressOIB>
  <DomainObject.Predmet.StrankaNazivFormated>
    <izvorni_sadrzaj>FINA,PANNUS PRIMUS društvo s ograničenom odgovornošću za usluge, trgovinu i proizvodnju,NEDŽADA PEJIĆ,TUZLA jednostavno društvo s ograničenom odgovornošću za trgovinu i usluge,ŠIBENSKE DELICIJE d.o.o.,Marijana Kučak,DUBRAVKO KUČAK,MAJA MARJANOVIĆ,Neda Anđelić,Ivica Andrin,Denis Pastula,IRENA ŠTETIĆ ANDRIN</izvorni_sadrzaj>
    <derivirana_varijabla naziv="DomainObject.Predmet.StrankaNazivFormated_1">FINA,PANNUS PRIMUS društvo s ograničenom odgovornošću za usluge, trgovinu i proizvodnju,NEDŽADA PEJIĆ,TUZLA jednostavno društvo s ograničenom odgovornošću za trgovinu i usluge,ŠIBENSKE DELICIJE d.o.o.,Marijana Kučak,DUBRAVKO KUČAK,MAJA MARJANOVIĆ,Neda Anđelić,Ivica Andrin,Denis Pastula,IRENA ŠTETIĆ ANDRIN</derivirana_varijabla>
  </DomainObject.Predmet.StrankaNazivFormated>
  <DomainObject.Predmet.StrankaNazivFormatedOIB>
    <izvorni_sadrzaj>FINA,PANNUS PRIMUS društvo s ograničenom odgovornošću za usluge, trgovinu i proizvodnju, OIB 53911995549,NEDŽADA PEJIĆ,TUZLA jednostavno društvo s ograničenom odgovornošću za trgovinu i usluge, OIB 98551860196,ŠIBENSKE DELICIJE d.o.o.,Marijana Kučak,DUBRAVKO KUČAK, OIB 60721769019,MAJA MARJANOVIĆ,Neda Anđelić,Ivica Andrin, OIB 21518671237,Denis Pastula,IRENA ŠTETIĆ ANDRIN</izvorni_sadrzaj>
    <derivirana_varijabla naziv="DomainObject.Predmet.StrankaNazivFormatedOIB_1">FINA,PANNUS PRIMUS društvo s ograničenom odgovornošću za usluge, trgovinu i proizvodnju, OIB 53911995549,NEDŽADA PEJIĆ,TUZLA jednostavno društvo s ograničenom odgovornošću za trgovinu i usluge, OIB 98551860196,ŠIBENSKE DELICIJE d.o.o.,Marijana Kučak,DUBRAVKO KUČAK, OIB 60721769019,MAJA MARJANOVIĆ,Neda Anđelić,Ivica Andrin, OIB 21518671237,Denis Pastula,IRENA ŠTETIĆ ANDRIN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</item>
      <item>PANNUS PRIMUS društvo s ograničenom odgovornošću za usluge, trgovinu i proizvodnju</item>
      <item>NEDŽADA PEJIĆ</item>
      <item>TUZLA jednostavno društvo s ograničenom odgovornošću za trgovinu i usluge</item>
      <item>ŠIBENSKE DELICIJE d.o.o.</item>
      <item>Marijana Kučak</item>
      <item>DUBRAVKO KUČAK</item>
      <item>MAJA MARJANOVIĆ</item>
      <item>Neda Anđelić</item>
      <item>Ivica Andrin</item>
      <item>Denis Pastula</item>
      <item>IRENA ŠTETIĆ ANDRIN</item>
    </izvorni_sadrzaj>
    <derivirana_varijabla naziv="DomainObject.Predmet.StrankaListFormated_1">
      <item>FINA</item>
      <item>PANNUS PRIMUS društvo s ograničenom odgovornošću za usluge, trgovinu i proizvodnju</item>
      <item>NEDŽADA PEJIĆ</item>
      <item>TUZLA jednostavno društvo s ograničenom odgovornošću za trgovinu i usluge</item>
      <item>ŠIBENSKE DELICIJE d.o.o.</item>
      <item>Marijana Kučak</item>
      <item>DUBRAVKO KUČAK</item>
      <item>MAJA MARJANOVIĆ</item>
      <item>Neda Anđelić</item>
      <item>Ivica Andrin</item>
      <item>Denis Pastula</item>
      <item>IRENA ŠTETIĆ ANDRIN</item>
    </derivirana_varijabla>
  </DomainObject.Predmet.StrankaListFormated>
  <DomainObject.Predmet.StrankaListFormatedOIB>
    <izvorni_sadrzaj>
      <item>FINA</item>
      <item>PANNUS PRIMUS društvo s ograničenom odgovornošću za usluge, trgovinu i proizvodnju, OIB 53911995549</item>
      <item>NEDŽADA PEJIĆ</item>
      <item>TUZLA jednostavno društvo s ograničenom odgovornošću za trgovinu i usluge, OIB 98551860196</item>
      <item>ŠIBENSKE DELICIJE d.o.o.</item>
      <item>Marijana Kučak</item>
      <item>DUBRAVKO KUČAK, OIB 60721769019</item>
      <item>MAJA MARJANOVIĆ</item>
      <item>Neda Anđelić</item>
      <item>Ivica Andrin, OIB 21518671237</item>
      <item>Denis Pastula</item>
      <item>IRENA ŠTETIĆ ANDRIN</item>
    </izvorni_sadrzaj>
    <derivirana_varijabla naziv="DomainObject.Predmet.StrankaListFormatedOIB_1">
      <item>FINA</item>
      <item>PANNUS PRIMUS društvo s ograničenom odgovornošću za usluge, trgovinu i proizvodnju, OIB 53911995549</item>
      <item>NEDŽADA PEJIĆ</item>
      <item>TUZLA jednostavno društvo s ograničenom odgovornošću za trgovinu i usluge, OIB 98551860196</item>
      <item>ŠIBENSKE DELICIJE d.o.o.</item>
      <item>Marijana Kučak</item>
      <item>DUBRAVKO KUČAK, OIB 60721769019</item>
      <item>MAJA MARJANOVIĆ</item>
      <item>Neda Anđelić</item>
      <item>Ivica Andrin, OIB 21518671237</item>
      <item>Denis Pastula</item>
      <item>IRENA ŠTETIĆ ANDRIN</item>
    </derivirana_varijabla>
  </DomainObject.Predmet.StrankaListFormatedOIB>
  <DomainObject.Predmet.StrankaListFormatedWithAdress>
    <izvorni_sadrzaj>
      <item>FINA, ALBRECHTOVA 42, 10000 Zagreb</item>
      <item>PANNUS PRIMUS društvo s ograničenom odgovornošću za usluge, trgovinu i proizvodnju, Sljemenska 79, 10297 Kraljev Vrh</item>
      <item>NEDŽADA PEJIĆ</item>
      <item>TUZLA jednostavno društvo s ograničenom odgovornošću za trgovinu i usluge, I.B. Mažuranić 7, 10000 Zagreb</item>
      <item>ŠIBENSKE DELICIJE d.o.o.</item>
      <item>Marijana Kučak</item>
      <item>DUBRAVKO KUČAK, Pavlenski put 5 N, 10000 Zagreb</item>
      <item>MAJA MARJANOVIĆ</item>
      <item>Neda Anđelić</item>
      <item>Ivica Andrin, Pavlenski Put 7c, 10000 Zagreb</item>
      <item>Denis Pastula</item>
      <item>IRENA ŠTETIĆ ANDRIN</item>
    </izvorni_sadrzaj>
    <derivirana_varijabla naziv="DomainObject.Predmet.StrankaListFormatedWithAdress_1">
      <item>FINA, ALBRECHTOVA 42, 10000 Zagreb</item>
      <item>PANNUS PRIMUS društvo s ograničenom odgovornošću za usluge, trgovinu i proizvodnju, Sljemenska 79, 10297 Kraljev Vrh</item>
      <item>NEDŽADA PEJIĆ</item>
      <item>TUZLA jednostavno društvo s ograničenom odgovornošću za trgovinu i usluge, I.B. Mažuranić 7, 10000 Zagreb</item>
      <item>ŠIBENSKE DELICIJE d.o.o.</item>
      <item>Marijana Kučak</item>
      <item>DUBRAVKO KUČAK, Pavlenski put 5 N, 10000 Zagreb</item>
      <item>MAJA MARJANOVIĆ</item>
      <item>Neda Anđelić</item>
      <item>Ivica Andrin, Pavlenski Put 7c, 10000 Zagreb</item>
      <item>Denis Pastula</item>
      <item>IRENA ŠTETIĆ ANDRIN</item>
    </derivirana_varijabla>
  </DomainObject.Predmet.StrankaListFormatedWithAdress>
  <DomainObject.Predmet.StrankaListFormatedWithAdressOIB>
    <izvorni_sadrzaj>
      <item>FINA, ALBRECHTOVA 42, 10000 Zagreb</item>
      <item>PANNUS PRIMUS društvo s ograničenom odgovornošću za usluge, trgovinu i proizvodnju, OIB 53911995549, Sljemenska 79, 10297 Kraljev Vrh</item>
      <item>NEDŽADA PEJIĆ</item>
      <item>TUZLA jednostavno društvo s ograničenom odgovornošću za trgovinu i usluge, OIB 98551860196, I.B. Mažuranić 7, 10000 Zagreb</item>
      <item>ŠIBENSKE DELICIJE d.o.o.</item>
      <item>Marijana Kučak</item>
      <item>DUBRAVKO KUČAK, OIB 60721769019, Pavlenski put 5 N, 10000 Zagreb</item>
      <item>MAJA MARJANOVIĆ</item>
      <item>Neda Anđelić</item>
      <item>Ivica Andrin, OIB 21518671237, Pavlenski Put 7c, 10000 Zagreb</item>
      <item>Denis Pastula</item>
      <item>IRENA ŠTETIĆ ANDRIN</item>
    </izvorni_sadrzaj>
    <derivirana_varijabla naziv="DomainObject.Predmet.StrankaListFormatedWithAdressOIB_1">
      <item>FINA, ALBRECHTOVA 42, 10000 Zagreb</item>
      <item>PANNUS PRIMUS društvo s ograničenom odgovornošću za usluge, trgovinu i proizvodnju, OIB 53911995549, Sljemenska 79, 10297 Kraljev Vrh</item>
      <item>NEDŽADA PEJIĆ</item>
      <item>TUZLA jednostavno društvo s ograničenom odgovornošću za trgovinu i usluge, OIB 98551860196, I.B. Mažuranić 7, 10000 Zagreb</item>
      <item>ŠIBENSKE DELICIJE d.o.o.</item>
      <item>Marijana Kučak</item>
      <item>DUBRAVKO KUČAK, OIB 60721769019, Pavlenski put 5 N, 10000 Zagreb</item>
      <item>MAJA MARJANOVIĆ</item>
      <item>Neda Anđelić</item>
      <item>Ivica Andrin, OIB 21518671237, Pavlenski Put 7c, 10000 Zagreb</item>
      <item>Denis Pastula</item>
      <item>IRENA ŠTETIĆ ANDRIN</item>
    </derivirana_varijabla>
  </DomainObject.Predmet.StrankaListFormatedWithAdressOIB>
  <DomainObject.Predmet.StrankaListNazivFormated>
    <izvorni_sadrzaj>
      <item>FINA</item>
      <item>PANNUS PRIMUS društvo s ograničenom odgovornošću za usluge, trgovinu i proizvodnju</item>
      <item>NEDŽADA PEJIĆ</item>
      <item>TUZLA jednostavno društvo s ograničenom odgovornošću za trgovinu i usluge</item>
      <item>ŠIBENSKE DELICIJE d.o.o.</item>
      <item>Marijana Kučak</item>
      <item>DUBRAVKO KUČAK</item>
      <item>MAJA MARJANOVIĆ</item>
      <item>Neda Anđelić</item>
      <item>Ivica Andrin</item>
      <item>Denis Pastula</item>
      <item>IRENA ŠTETIĆ ANDRIN</item>
    </izvorni_sadrzaj>
    <derivirana_varijabla naziv="DomainObject.Predmet.StrankaListNazivFormated_1">
      <item>FINA</item>
      <item>PANNUS PRIMUS društvo s ograničenom odgovornošću za usluge, trgovinu i proizvodnju</item>
      <item>NEDŽADA PEJIĆ</item>
      <item>TUZLA jednostavno društvo s ograničenom odgovornošću za trgovinu i usluge</item>
      <item>ŠIBENSKE DELICIJE d.o.o.</item>
      <item>Marijana Kučak</item>
      <item>DUBRAVKO KUČAK</item>
      <item>MAJA MARJANOVIĆ</item>
      <item>Neda Anđelić</item>
      <item>Ivica Andrin</item>
      <item>Denis Pastula</item>
      <item>IRENA ŠTETIĆ ANDRIN</item>
    </derivirana_varijabla>
  </DomainObject.Predmet.StrankaListNazivFormated>
  <DomainObject.Predmet.StrankaListNazivFormatedOIB>
    <izvorni_sadrzaj>
      <item>FINA</item>
      <item>PANNUS PRIMUS društvo s ograničenom odgovornošću za usluge, trgovinu i proizvodnju, OIB 53911995549</item>
      <item>NEDŽADA PEJIĆ</item>
      <item>TUZLA jednostavno društvo s ograničenom odgovornošću za trgovinu i usluge, OIB 98551860196</item>
      <item>ŠIBENSKE DELICIJE d.o.o.</item>
      <item>Marijana Kučak</item>
      <item>DUBRAVKO KUČAK, OIB 60721769019</item>
      <item>MAJA MARJANOVIĆ</item>
      <item>Neda Anđelić</item>
      <item>Ivica Andrin, OIB 21518671237</item>
      <item>Denis Pastula</item>
      <item>IRENA ŠTETIĆ ANDRIN</item>
    </izvorni_sadrzaj>
    <derivirana_varijabla naziv="DomainObject.Predmet.StrankaListNazivFormatedOIB_1">
      <item>FINA</item>
      <item>PANNUS PRIMUS društvo s ograničenom odgovornošću za usluge, trgovinu i proizvodnju, OIB 53911995549</item>
      <item>NEDŽADA PEJIĆ</item>
      <item>TUZLA jednostavno društvo s ograničenom odgovornošću za trgovinu i usluge, OIB 98551860196</item>
      <item>ŠIBENSKE DELICIJE d.o.o.</item>
      <item>Marijana Kučak</item>
      <item>DUBRAVKO KUČAK, OIB 60721769019</item>
      <item>MAJA MARJANOVIĆ</item>
      <item>Neda Anđelić</item>
      <item>Ivica Andrin, OIB 21518671237</item>
      <item>Denis Pastula</item>
      <item>IRENA ŠTETIĆ ANDRIN</item>
    </derivirana_varijabla>
  </DomainObject.Predmet.StrankaListNazivFormatedOIB>
  <DomainObject.Predmet.ProtuStrankaListFormated>
    <izvorni_sadrzaj>
      <item>ANA I IVA-TON d.o.o. za usluge i trgovinu</item>
    </izvorni_sadrzaj>
    <derivirana_varijabla naziv="DomainObject.Predmet.ProtuStrankaListFormated_1">
      <item>ANA I IVA-TON d.o.o. za usluge i trgovinu</item>
    </derivirana_varijabla>
  </DomainObject.Predmet.ProtuStrankaListFormated>
  <DomainObject.Predmet.ProtuStrankaListFormatedOIB>
    <izvorni_sadrzaj>
      <item>ANA I IVA-TON d.o.o. za usluge i trgovinu, OIB 16229567283</item>
    </izvorni_sadrzaj>
    <derivirana_varijabla naziv="DomainObject.Predmet.ProtuStrankaListFormatedOIB_1">
      <item>ANA I IVA-TON d.o.o. za usluge i trgovinu, OIB 16229567283</item>
    </derivirana_varijabla>
  </DomainObject.Predmet.ProtuStrankaListFormatedOIB>
  <DomainObject.Predmet.ProtuStrankaListFormatedWithAdress>
    <izvorni_sadrzaj>
      <item>ANA I IVA-TON d.o.o. za usluge i trgovinu, Bregovita 5, Kupljenovo</item>
    </izvorni_sadrzaj>
    <derivirana_varijabla naziv="DomainObject.Predmet.ProtuStrankaListFormatedWithAdress_1">
      <item>ANA I IVA-TON d.o.o. za usluge i trgovinu, Bregovita 5, Kupljenovo</item>
    </derivirana_varijabla>
  </DomainObject.Predmet.ProtuStrankaListFormatedWithAdress>
  <DomainObject.Predmet.ProtuStrankaListFormatedWithAdressOIB>
    <izvorni_sadrzaj>
      <item>ANA I IVA-TON d.o.o. za usluge i trgovinu, OIB 16229567283, Bregovita 5, Kupljenovo</item>
    </izvorni_sadrzaj>
    <derivirana_varijabla naziv="DomainObject.Predmet.ProtuStrankaListFormatedWithAdressOIB_1">
      <item>ANA I IVA-TON d.o.o. za usluge i trgovinu, OIB 16229567283, Bregovita 5, Kupljenovo</item>
    </derivirana_varijabla>
  </DomainObject.Predmet.ProtuStrankaListFormatedWithAdressOIB>
  <DomainObject.Predmet.ProtuStrankaListNazivFormated>
    <izvorni_sadrzaj>
      <item>ANA I IVA-TON d.o.o. za usluge i trgovinu</item>
    </izvorni_sadrzaj>
    <derivirana_varijabla naziv="DomainObject.Predmet.ProtuStrankaListNazivFormated_1">
      <item>ANA I IVA-TON d.o.o. za usluge i trgovinu</item>
    </derivirana_varijabla>
  </DomainObject.Predmet.ProtuStrankaListNazivFormated>
  <DomainObject.Predmet.ProtuStrankaListNazivFormatedOIB>
    <izvorni_sadrzaj>
      <item>ANA I IVA-TON d.o.o. za usluge i trgovinu, OIB 16229567283</item>
    </izvorni_sadrzaj>
    <derivirana_varijabla naziv="DomainObject.Predmet.ProtuStrankaListNazivFormatedOIB_1">
      <item>ANA I IVA-TON d.o.o. za usluge i trgovinu, OIB 16229567283</item>
    </derivirana_varijabla>
  </DomainObject.Predmet.ProtuStrankaListNazivFormatedOIB>
  <DomainObject.Predmet.OstaliListFormated>
    <izvorni_sadrzaj>
      <item>Ivica Pranjić</item>
      <item>RH, MF Porezna uprava</item>
      <item>Ministarstvo pravosuđa</item>
      <item>JAVNOST</item>
      <item>Mato Čičak</item>
      <item>ŽDO ZAGREB</item>
      <item>ŽDO VELIKA GORICA</item>
    </izvorni_sadrzaj>
    <derivirana_varijabla naziv="DomainObject.Predmet.OstaliListFormated_1">
      <item>Ivica Pranjić</item>
      <item>RH, MF Porezna uprava</item>
      <item>Ministarstvo pravosuđa</item>
      <item>JAVNOST</item>
      <item>Mato Čičak</item>
      <item>ŽDO ZAGREB</item>
      <item>ŽDO VELIKA GORICA</item>
    </derivirana_varijabla>
  </DomainObject.Predmet.OstaliListFormated>
  <DomainObject.Predmet.OstaliListFormatedOIB>
    <izvorni_sadrzaj>
      <item>Ivica Pranjić, OIB 51438034438</item>
      <item>RH, MF Porezna uprava</item>
      <item>Ministarstvo pravosuđa</item>
      <item>JAVNOST</item>
      <item>Mato Čičak, OIB 63670108668</item>
      <item>ŽDO ZAGREB</item>
      <item>ŽDO VELIKA GORICA</item>
    </izvorni_sadrzaj>
    <derivirana_varijabla naziv="DomainObject.Predmet.OstaliListFormatedOIB_1">
      <item>Ivica Pranjić, OIB 51438034438</item>
      <item>RH, MF Porezna uprava</item>
      <item>Ministarstvo pravosuđa</item>
      <item>JAVNOST</item>
      <item>Mato Čičak, OIB 63670108668</item>
      <item>ŽDO ZAGREB</item>
      <item>ŽDO VELIKA GORICA</item>
    </derivirana_varijabla>
  </DomainObject.Predmet.OstaliListFormatedOIB>
  <DomainObject.Predmet.OstaliListFormatedWithAdress>
    <izvorni_sadrzaj>
      <item>Ivica Pranjić, Ulderika Donadinia 38, 10000 Zagreb</item>
      <item>RH, MF Porezna uprava, Av. Dubrovnik 32, 10000 Zagreb</item>
      <item>Ministarstvo pravosuđa, Dežmanova 10, 10000 Zagreb</item>
      <item>JAVNOST</item>
      <item>Mato Čičak, II odv. Deverićeve 5, 10412 Donja Lomnica</item>
      <item>ŽDO ZAGREB</item>
      <item>ŽDO VELIKA GORICA, Zagrebačka 44/III, 10410 Velika Gorica</item>
    </izvorni_sadrzaj>
    <derivirana_varijabla naziv="DomainObject.Predmet.OstaliListFormatedWithAdress_1">
      <item>Ivica Pranjić, Ulderika Donadinia 38, 10000 Zagreb</item>
      <item>RH, MF Porezna uprava, Av. Dubrovnik 32, 10000 Zagreb</item>
      <item>Ministarstvo pravosuđa, Dežmanova 10, 10000 Zagreb</item>
      <item>JAVNOST</item>
      <item>Mato Čičak, II odv. Deverićeve 5, 10412 Donja Lomnica</item>
      <item>ŽDO ZAGREB</item>
      <item>ŽDO VELIKA GORICA, Zagrebačka 44/III, 10410 Velika Gorica</item>
    </derivirana_varijabla>
  </DomainObject.Predmet.OstaliListFormatedWithAdress>
  <DomainObject.Predmet.OstaliListFormatedWithAdressOIB>
    <izvorni_sadrzaj>
      <item>Ivica Pranjić, OIB 51438034438, Ulderika Donadinia 38, 10000 Zagreb</item>
      <item>RH, MF Porezna uprava, Av. Dubrovnik 32, 10000 Zagreb</item>
      <item>Ministarstvo pravosuđa, Dežmanova 10, 10000 Zagreb</item>
      <item>JAVNOST</item>
      <item>Mato Čičak, OIB 63670108668, II odv. Deverićeve 5, 10412 Donja Lomnica</item>
      <item>ŽDO ZAGREB</item>
      <item>ŽDO VELIKA GORICA, Zagrebačka 44/III, 10410 Velika Gorica</item>
    </izvorni_sadrzaj>
    <derivirana_varijabla naziv="DomainObject.Predmet.OstaliListFormatedWithAdressOIB_1">
      <item>Ivica Pranjić, OIB 51438034438, Ulderika Donadinia 38, 10000 Zagreb</item>
      <item>RH, MF Porezna uprava, Av. Dubrovnik 32, 10000 Zagreb</item>
      <item>Ministarstvo pravosuđa, Dežmanova 10, 10000 Zagreb</item>
      <item>JAVNOST</item>
      <item>Mato Čičak, OIB 63670108668, II odv. Deverićeve 5, 10412 Donja Lomnica</item>
      <item>ŽDO ZAGREB</item>
      <item>ŽDO VELIKA GORICA, Zagrebačka 44/III, 10410 Velika Gorica</item>
    </derivirana_varijabla>
  </DomainObject.Predmet.OstaliListFormatedWithAdressOIB>
  <DomainObject.Predmet.OstaliListNazivFormated>
    <izvorni_sadrzaj>
      <item>Ivica Pranjić</item>
      <item>RH, MF Porezna uprava</item>
      <item>Ministarstvo pravosuđa</item>
      <item>JAVNOST</item>
      <item>Mato Čičak</item>
      <item>ŽDO ZAGREB</item>
      <item>ŽDO VELIKA GORICA</item>
    </izvorni_sadrzaj>
    <derivirana_varijabla naziv="DomainObject.Predmet.OstaliListNazivFormated_1">
      <item>Ivica Pranjić</item>
      <item>RH, MF Porezna uprava</item>
      <item>Ministarstvo pravosuđa</item>
      <item>JAVNOST</item>
      <item>Mato Čičak</item>
      <item>ŽDO ZAGREB</item>
      <item>ŽDO VELIKA GORICA</item>
    </derivirana_varijabla>
  </DomainObject.Predmet.OstaliListNazivFormated>
  <DomainObject.Predmet.OstaliListNazivFormatedOIB>
    <izvorni_sadrzaj>
      <item>Ivica Pranjić, OIB 51438034438</item>
      <item>RH, MF Porezna uprava</item>
      <item>Ministarstvo pravosuđa</item>
      <item>JAVNOST</item>
      <item>Mato Čičak, OIB 63670108668</item>
      <item>ŽDO ZAGREB</item>
      <item>ŽDO VELIKA GORICA</item>
    </izvorni_sadrzaj>
    <derivirana_varijabla naziv="DomainObject.Predmet.OstaliListNazivFormatedOIB_1">
      <item>Ivica Pranjić, OIB 51438034438</item>
      <item>RH, MF Porezna uprava</item>
      <item>Ministarstvo pravosuđa</item>
      <item>JAVNOST</item>
      <item>Mato Čičak, OIB 63670108668</item>
      <item>ŽDO ZAGREB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St-559/2013-116</izvorni_sadrzaj>
    <derivirana_varijabla naziv="DomainObject.PoslovniBrojDokumenta_1">St-559/2013-116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ANA I IVA-TON d.o.o. za usluge i trgovinu</izvorni_sadrzaj>
    <derivirana_varijabla naziv="DomainObject.Predmet.ProtustrankaIDrugi_1">ANA I IVA-TON d.o.o. za usluge i trgovinu</derivirana_varijabla>
  </DomainObject.Predmet.ProtustrankaIDrugi>
  <DomainObject.Predmet.StrankaIDrugiAdressOIB>
    <izvorni_sadrzaj>FINA, ALBRECHTOVA 42, 10000 Zagreb i dr.</izvorni_sadrzaj>
    <derivirana_varijabla naziv="DomainObject.Predmet.StrankaIDrugiAdressOIB_1">FINA, ALBRECHTOVA 42, 10000 Zagreb i dr.</derivirana_varijabla>
  </DomainObject.Predmet.StrankaIDrugiAdressOIB>
  <DomainObject.Predmet.ProtustrankaIDrugiAdressOIB>
    <izvorni_sadrzaj>ANA I IVA-TON d.o.o. za usluge i trgovinu, OIB 16229567283, Bregovita 5, Kupljenovo</izvorni_sadrzaj>
    <derivirana_varijabla naziv="DomainObject.Predmet.ProtustrankaIDrugiAdressOIB_1">ANA I IVA-TON d.o.o. za usluge i trgovinu, OIB 16229567283, Bregovita 5, Kupljenovo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I IVA-TON d.o.o. za usluge i trgovinu</item>
      <item>FINA</item>
      <item>Ivica Pranjić</item>
      <item>RH, MF Porezna uprava</item>
      <item>Ministarstvo pravosuđa</item>
      <item>PANNUS PRIMUS društvo s ograničenom odgovornošću za usluge, trgovinu i proizvodnju</item>
      <item>NEDŽADA PEJIĆ</item>
      <item>TUZLA jednostavno društvo s ograničenom odgovornošću za trgovinu i usluge</item>
      <item>ŠIBENSKE DELICIJE d.o.o.</item>
      <item>JAVNOST</item>
      <item>Mato Čičak</item>
      <item>Marijana Kučak</item>
      <item>DUBRAVKO KUČAK</item>
      <item>ŽDO ZAGREB</item>
      <item>ŽDO VELIKA GORICA</item>
      <item>MAJA MARJANOVIĆ</item>
      <item>Neda Anđelić</item>
      <item>Ivica Andrin</item>
      <item>Denis Pastula</item>
      <item>IRENA ŠTETIĆ ANDRIN</item>
    </izvorni_sadrzaj>
    <derivirana_varijabla naziv="DomainObject.Predmet.SudioniciListNaziv_1">
      <item>ANA I IVA-TON d.o.o. za usluge i trgovinu</item>
      <item>FINA</item>
      <item>Ivica Pranjić</item>
      <item>RH, MF Porezna uprava</item>
      <item>Ministarstvo pravosuđa</item>
      <item>PANNUS PRIMUS društvo s ograničenom odgovornošću za usluge, trgovinu i proizvodnju</item>
      <item>NEDŽADA PEJIĆ</item>
      <item>TUZLA jednostavno društvo s ograničenom odgovornošću za trgovinu i usluge</item>
      <item>ŠIBENSKE DELICIJE d.o.o.</item>
      <item>JAVNOST</item>
      <item>Mato Čičak</item>
      <item>Marijana Kučak</item>
      <item>DUBRAVKO KUČAK</item>
      <item>ŽDO ZAGREB</item>
      <item>ŽDO VELIKA GORICA</item>
      <item>MAJA MARJANOVIĆ</item>
      <item>Neda Anđelić</item>
      <item>Ivica Andrin</item>
      <item>Denis Pastula</item>
      <item>IRENA ŠTETIĆ ANDRIN</item>
    </derivirana_varijabla>
  </DomainObject.Predmet.SudioniciListNaziv>
  <DomainObject.Predmet.SudioniciListAdressOIB>
    <izvorni_sadrzaj>
      <item>ANA I IVA-TON d.o.o. za usluge i trgovinu, OIB 16229567283, Bregovita 5,Kupljenovo</item>
      <item>FINA, ALBRECHTOVA 42,10000 Zagreb</item>
      <item>Ivica Pranjić, OIB 51438034438, Ulderika Donadinia 38,10000 Zagreb</item>
      <item>RH, MF Porezna uprava, Av. Dubrovnik 32,10000 Zagreb</item>
      <item>Ministarstvo pravosuđa, Dežmanova 10,10000 Zagreb</item>
      <item>PANNUS PRIMUS društvo s ograničenom odgovornošću za usluge, trgovinu i proizvodnju, OIB 53911995549, Sljemenska 79,10297 Kraljev Vrh</item>
      <item>NEDŽADA PEJIĆ</item>
      <item>TUZLA jednostavno društvo s ograničenom odgovornošću za trgovinu i usluge, OIB 98551860196, I.B. Mažuranić 7,10000 Zagreb</item>
      <item>ŠIBENSKE DELICIJE d.o.o.</item>
      <item>JAVNOST</item>
      <item>Mato Čičak, OIB 63670108668, II odv. Deverićeve 5,10412 Donja Lomnica</item>
      <item>Marijana Kučak</item>
      <item>DUBRAVKO KUČAK, OIB 60721769019, Pavlenski put 5 N,10000 Zagreb</item>
      <item>ŽDO ZAGREB</item>
      <item>ŽDO VELIKA GORICA, Zagrebačka 44/III,10410 Velika Gorica</item>
      <item>MAJA MARJANOVIĆ</item>
      <item>Neda Anđelić</item>
      <item>Ivica Andrin, OIB 21518671237, Pavlenski Put 7c,10000 Zagreb</item>
      <item>Denis Pastula</item>
      <item>IRENA ŠTETIĆ ANDRIN</item>
    </izvorni_sadrzaj>
    <derivirana_varijabla naziv="DomainObject.Predmet.SudioniciListAdressOIB_1">
      <item>ANA I IVA-TON d.o.o. za usluge i trgovinu, OIB 16229567283, Bregovita 5,Kupljenovo</item>
      <item>FINA, ALBRECHTOVA 42,10000 Zagreb</item>
      <item>Ivica Pranjić, OIB 51438034438, Ulderika Donadinia 38,10000 Zagreb</item>
      <item>RH, MF Porezna uprava, Av. Dubrovnik 32,10000 Zagreb</item>
      <item>Ministarstvo pravosuđa, Dežmanova 10,10000 Zagreb</item>
      <item>PANNUS PRIMUS društvo s ograničenom odgovornošću za usluge, trgovinu i proizvodnju, OIB 53911995549, Sljemenska 79,10297 Kraljev Vrh</item>
      <item>NEDŽADA PEJIĆ</item>
      <item>TUZLA jednostavno društvo s ograničenom odgovornošću za trgovinu i usluge, OIB 98551860196, I.B. Mažuranić 7,10000 Zagreb</item>
      <item>ŠIBENSKE DELICIJE d.o.o.</item>
      <item>JAVNOST</item>
      <item>Mato Čičak, OIB 63670108668, II odv. Deverićeve 5,10412 Donja Lomnica</item>
      <item>Marijana Kučak</item>
      <item>DUBRAVKO KUČAK, OIB 60721769019, Pavlenski put 5 N,10000 Zagreb</item>
      <item>ŽDO ZAGREB</item>
      <item>ŽDO VELIKA GORICA, Zagrebačka 44/III,10410 Velika Gorica</item>
      <item>MAJA MARJANOVIĆ</item>
      <item>Neda Anđelić</item>
      <item>Ivica Andrin, OIB 21518671237, Pavlenski Put 7c,10000 Zagreb</item>
      <item>Denis Pastula</item>
      <item>IRENA ŠTETIĆ ANDRIN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16229567283</item>
      <item>, OIB null</item>
      <item>, OIB 51438034438</item>
      <item>, OIB null</item>
      <item>, OIB null</item>
      <item>, OIB 53911995549</item>
      <item>, OIB null</item>
      <item>, OIB 98551860196</item>
      <item>, OIB null</item>
      <item>, OIB null</item>
      <item>, OIB 63670108668</item>
      <item>, OIB null</item>
      <item>, OIB 60721769019</item>
      <item>, OIB null</item>
      <item>, OIB null</item>
      <item>, OIB null</item>
      <item>, OIB null</item>
      <item>, OIB 21518671237</item>
      <item>, OIB null</item>
      <item>, OIB null</item>
    </izvorni_sadrzaj>
    <derivirana_varijabla naziv="DomainObject.Predmet.SudioniciListNazivOIB_1">
      <item>, OIB 16229567283</item>
      <item>, OIB null</item>
      <item>, OIB 51438034438</item>
      <item>, OIB null</item>
      <item>, OIB null</item>
      <item>, OIB 53911995549</item>
      <item>, OIB null</item>
      <item>, OIB 98551860196</item>
      <item>, OIB null</item>
      <item>, OIB null</item>
      <item>, OIB 63670108668</item>
      <item>, OIB null</item>
      <item>, OIB 60721769019</item>
      <item>, OIB null</item>
      <item>, OIB null</item>
      <item>, OIB null</item>
      <item>, OIB null</item>
      <item>, OIB 21518671237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1041</properties:Characters>
  <properties:Lines>45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2016-01-18T10:37:00Z</dcterms:created>
  <dc:creator>mkolakusic</dc:creator>
  <cp:lastModifiedBy>Ivana Stampf</cp:lastModifiedBy>
  <cp:lastPrinted>2012-11-19T11:49:00Z</cp:lastPrinted>
  <dcterms:modified xmlns:xsi="http://www.w3.org/2001/XMLSchema-instance" xsi:type="dcterms:W3CDTF">2016-01-18T12:06:00Z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St-559/2013-116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