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e40f" w14:paraId="382e40f" w:rsidRDefault="009C45DC" w:rsidR="005859E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134720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3472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5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5DC"/>
    <w:rsid w:val="005859E3"/>
    <w:rsid w:val="009C45DC"/>
    <w:rsid w:val="00FA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5DC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5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F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F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F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F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5DC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5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F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F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F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F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2018-05-11T06:55:00Z</dcterms:created>
  <dc:creator>Monika Grbac</dc:creator>
  <cp:lastModifiedBy>Monika Grbac</cp:lastModifiedBy>
  <dcterms:modified xmlns:xsi="http://www.w3.org/2001/XMLSchema-instance" xsi:type="dcterms:W3CDTF">2018-05-11T06:56:00Z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St-370/2018-27 / Podnesak - Izvješće stečajnog upravitelja (IZVJEŠĆE OD 2.5.18..docx)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