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63d2" w14:paraId="a7063d2" w:rsidRDefault="00A54DB7" w:rsidP="00910611" w:rsidR="00A54DB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4DB7" w:rsidP="00910611" w:rsidR="00A54DB7">
      <w:r>
        <w:rPr>
          <w:rFonts w:eastAsia="MS Mincho"/>
        </w:rPr>
        <w:t xml:space="preserve">   REPUBLIKA HRVATSKA</w:t>
      </w:r>
    </w:p>
    <w:p w:rsidRDefault="00A54DB7" w:rsidP="00910611" w:rsidR="00A54DB7">
      <w:r>
        <w:rPr>
          <w:rFonts w:eastAsia="MS Mincho"/>
        </w:rPr>
        <w:t>TRGOVAČKI SUD U RIJECI</w:t>
      </w:r>
    </w:p>
    <w:p w:rsidRDefault="00A54DB7" w:rsidR="00A54DB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4700A4" w:rsidRPr="004700A4">
        <w:rPr>
          <w:b/>
        </w:rPr>
        <w:t>VILE RUŽMARIN d.o.o. Kaštelir, Brnobići bb, OIB 25415040789</w:t>
      </w:r>
      <w:r w:rsidRPr="00BB52A2">
        <w:rPr>
          <w:b/>
        </w:rPr>
        <w:t xml:space="preserve">, </w:t>
      </w:r>
      <w:r w:rsidRPr="00BB52A2">
        <w:t xml:space="preserve">dana </w:t>
      </w:r>
      <w:r w:rsidR="004700A4">
        <w:t>29. rujna</w:t>
      </w:r>
      <w:r w:rsidR="004302D2">
        <w:t xml:space="preserve"> </w:t>
      </w:r>
      <w:r w:rsidRPr="00BB52A2">
        <w:t>201</w:t>
      </w:r>
      <w:r w:rsidR="00E13EF1">
        <w:t>6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4700A4" w:rsidP="00D5144B" w:rsidR="00112F3F" w:rsidRPr="00E13EF1">
      <w:pPr>
        <w:jc w:val="both"/>
        <w:rPr>
          <w:b/>
        </w:rPr>
      </w:pPr>
      <w:r>
        <w:t>I.</w:t>
      </w:r>
      <w:r w:rsidR="00D5144B"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="00D5144B" w:rsidRPr="00E31274">
        <w:t xml:space="preserve"> 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>
        <w:rPr>
          <w:b/>
        </w:rPr>
        <w:t>243/14-89</w:t>
      </w:r>
      <w:r w:rsidR="00BB52A2">
        <w:t xml:space="preserve"> od</w:t>
      </w:r>
      <w:r w:rsidR="004364AA" w:rsidRPr="00E31274">
        <w:t xml:space="preserve"> </w:t>
      </w:r>
      <w:r>
        <w:t>28</w:t>
      </w:r>
      <w:r w:rsidR="00EF4DB3">
        <w:t xml:space="preserve">. </w:t>
      </w:r>
      <w:r>
        <w:t>rujna</w:t>
      </w:r>
      <w:r w:rsidR="004302D2">
        <w:t xml:space="preserve"> </w:t>
      </w:r>
      <w:r w:rsidR="00F571DC" w:rsidRPr="00E31274">
        <w:t>201</w:t>
      </w:r>
      <w:r w:rsidR="00E13EF1">
        <w:t>6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>
        <w:t xml:space="preserve"> drugoj</w:t>
      </w:r>
      <w:r w:rsidR="00281AA0">
        <w:t xml:space="preserve">, </w:t>
      </w:r>
      <w:r w:rsidR="00112F3F">
        <w:t xml:space="preserve">u </w:t>
      </w:r>
      <w:r w:rsidR="00E13EF1">
        <w:t xml:space="preserve">izreci, točka </w:t>
      </w:r>
      <w:r w:rsidR="00EF4DB3">
        <w:t>II.</w:t>
      </w:r>
      <w:r w:rsidR="00E13EF1">
        <w:t xml:space="preserve">, </w:t>
      </w:r>
      <w:r>
        <w:t xml:space="preserve">alineja prva, </w:t>
      </w:r>
      <w:r w:rsidR="00281AA0">
        <w:t>redak</w:t>
      </w:r>
      <w:r>
        <w:t xml:space="preserve"> drugi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>
        <w:t>broja "61270847868",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Pr="004700A4">
        <w:rPr>
          <w:b/>
        </w:rPr>
        <w:t>25415040789</w:t>
      </w:r>
      <w:r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D5144B" w:rsidP="00E13EF1" w:rsidR="00D5144B">
      <w:pPr>
        <w:jc w:val="both"/>
      </w:pPr>
    </w:p>
    <w:p w:rsidRDefault="004700A4" w:rsidP="00D5144B" w:rsidR="004700A4" w:rsidRPr="00E13EF1">
      <w:pPr>
        <w:jc w:val="both"/>
        <w:rPr>
          <w:b/>
        </w:rPr>
      </w:pPr>
      <w:r>
        <w:t>II.</w:t>
      </w:r>
      <w:r w:rsidRPr="00E31274">
        <w:tab/>
        <w:t>Ispravlja se rješenj</w:t>
      </w:r>
      <w:r>
        <w:t>e</w:t>
      </w:r>
      <w:r w:rsidRPr="00E31274">
        <w:t xml:space="preserve"> ovog</w:t>
      </w:r>
      <w:r>
        <w:t>a</w:t>
      </w:r>
      <w:r w:rsidRPr="00E31274">
        <w:t xml:space="preserve"> suda posl.br. </w:t>
      </w:r>
      <w:r w:rsidRPr="00BB52A2">
        <w:rPr>
          <w:b/>
        </w:rPr>
        <w:t>15 St-</w:t>
      </w:r>
      <w:r>
        <w:rPr>
          <w:b/>
        </w:rPr>
        <w:t>243/14-90</w:t>
      </w:r>
      <w:r>
        <w:t xml:space="preserve"> od</w:t>
      </w:r>
      <w:r w:rsidRPr="00E31274">
        <w:t xml:space="preserve"> </w:t>
      </w:r>
      <w:r>
        <w:t xml:space="preserve">28. rujna </w:t>
      </w:r>
      <w:r w:rsidRPr="00E31274">
        <w:t>201</w:t>
      </w:r>
      <w:r>
        <w:t>6</w:t>
      </w:r>
      <w:r w:rsidRPr="00E31274">
        <w:t>.</w:t>
      </w:r>
      <w:r>
        <w:t xml:space="preserve"> godine na stranici prvoj, u izreci, točka II., alineja prva, redak drugi, tako da umjesto broja "61270847868", treba pisati </w:t>
      </w:r>
      <w:r w:rsidRPr="00E13EF1">
        <w:rPr>
          <w:b/>
        </w:rPr>
        <w:t>"</w:t>
      </w:r>
      <w:r w:rsidRPr="004700A4">
        <w:rPr>
          <w:b/>
        </w:rPr>
        <w:t>25415040789</w:t>
      </w:r>
      <w:r>
        <w:rPr>
          <w:b/>
        </w:rPr>
        <w:t xml:space="preserve">". </w:t>
      </w:r>
      <w:r w:rsidRPr="00E13EF1">
        <w:rPr>
          <w:b/>
        </w:rPr>
        <w:t xml:space="preserve"> </w:t>
      </w:r>
    </w:p>
    <w:p w:rsidRDefault="004700A4" w:rsidP="00E13EF1" w:rsidR="004700A4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4700A4">
        <w:t>i</w:t>
      </w:r>
      <w:r w:rsidR="009B46DE">
        <w:t xml:space="preserve">m </w:t>
      </w:r>
      <w:r w:rsidRPr="00E31274">
        <w:t>rješenj</w:t>
      </w:r>
      <w:r w:rsidR="004700A4">
        <w:t>ima</w:t>
      </w:r>
      <w:r w:rsidRPr="00E31274">
        <w:t xml:space="preserve"> </w:t>
      </w:r>
      <w:r w:rsidR="00D5144B" w:rsidRPr="00E31274">
        <w:t>posl. br. St-</w:t>
      </w:r>
      <w:r w:rsidR="004700A4">
        <w:t>243/14-89 i St243/14-90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4700A4">
        <w:t>28. rujna</w:t>
      </w:r>
      <w:r w:rsidR="00F571DC" w:rsidRPr="00E31274">
        <w:t xml:space="preserve"> 201</w:t>
      </w:r>
      <w:r w:rsidR="00E13EF1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4700A4">
        <w:t xml:space="preserve"> OIB-a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4700A4">
        <w:t>29. rujna</w:t>
      </w:r>
      <w:r w:rsidR="00F571DC" w:rsidRPr="00E31274">
        <w:t xml:space="preserve"> 201</w:t>
      </w:r>
      <w:r w:rsidR="00933609">
        <w:t>6</w:t>
      </w:r>
      <w:r w:rsidR="00F571DC" w:rsidRPr="00E31274">
        <w:t>. godine</w:t>
      </w: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387D25" w:rsidR="00D5144B" w:rsidRPr="00E31274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4700A4">
        <w:t xml:space="preserve"> </w:t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4700A4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4700A4" w:rsidRPr="00DB5FB4">
        <w:t xml:space="preserve">Žalba se podnosi </w:t>
      </w:r>
      <w:r w:rsidR="004700A4">
        <w:t xml:space="preserve">istekom osmoga dana od dana objave pismena na mrežnoj stranici e-Oglasna ploča suda u tri primjerka, </w:t>
      </w:r>
      <w:r w:rsidR="004700A4" w:rsidRPr="00DB5FB4">
        <w:t xml:space="preserve">a o žalbi odlučuje Visoki trgovački sud Republike Hrvatske. </w:t>
      </w: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EF4DB3" w:rsidP="00E13EF1" w:rsidR="00E13EF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F22953">
        <w:rPr>
          <w:sz w:val="20"/>
          <w:szCs w:val="20"/>
        </w:rPr>
        <w:t>tečaj</w:t>
      </w:r>
      <w:r w:rsidR="00E13EF1">
        <w:rPr>
          <w:sz w:val="20"/>
          <w:szCs w:val="20"/>
        </w:rPr>
        <w:t xml:space="preserve">ni upravitelj </w:t>
      </w:r>
      <w:r w:rsidR="004700A4">
        <w:rPr>
          <w:sz w:val="20"/>
          <w:szCs w:val="20"/>
        </w:rPr>
        <w:t xml:space="preserve">Ivor Pliskovac 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E13EF1" w:rsidP="00BB52A2" w:rsidR="00E13EF1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računovodstvu suda </w:t>
      </w:r>
      <w:r w:rsidR="004700A4">
        <w:rPr>
          <w:sz w:val="20"/>
          <w:szCs w:val="20"/>
        </w:rPr>
        <w:t xml:space="preserve">po pravomoćnosti uz rješenje od 28.9.2016.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4700A4">
        <w:rPr>
          <w:sz w:val="20"/>
          <w:szCs w:val="20"/>
        </w:rPr>
        <w:t>29.9.</w:t>
      </w:r>
      <w:r w:rsidR="00E13EF1">
        <w:rPr>
          <w:sz w:val="20"/>
          <w:szCs w:val="20"/>
        </w:rPr>
        <w:t>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D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4700A4">
      <w:t>243/14-91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57717"/>
    <w:rsid w:val="00387D25"/>
    <w:rsid w:val="003C0557"/>
    <w:rsid w:val="00427A29"/>
    <w:rsid w:val="004302D2"/>
    <w:rsid w:val="004364AA"/>
    <w:rsid w:val="004700A4"/>
    <w:rsid w:val="00627A71"/>
    <w:rsid w:val="00667199"/>
    <w:rsid w:val="006E5449"/>
    <w:rsid w:val="00735F23"/>
    <w:rsid w:val="00894211"/>
    <w:rsid w:val="0090539B"/>
    <w:rsid w:val="00933609"/>
    <w:rsid w:val="009526C6"/>
    <w:rsid w:val="009538AF"/>
    <w:rsid w:val="00986068"/>
    <w:rsid w:val="009B46DE"/>
    <w:rsid w:val="009D095E"/>
    <w:rsid w:val="00A50178"/>
    <w:rsid w:val="00A54DB7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D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D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D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D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54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4DB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D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D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D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D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54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4DB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1545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2016-09-29T13:13:00Z</dcterms:created>
  <dc:creator>dcmelik</dc:creator>
  <cp:lastModifiedBy>Jasna Radulović</cp:lastModifiedBy>
  <cp:lastPrinted>2016-09-29T13:13:00Z</cp:lastPrinted>
  <dcterms:modified xmlns:xsi="http://www.w3.org/2001/XMLSchema-instance" xsi:type="dcterms:W3CDTF">2016-09-29T13:14:00Z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