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9859" w14:paraId="1ad985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F22BCA">
        <w:t>MODE PATTY d.o.o. BUJE, Stanična Ulica 1/A, OIB: 20660246659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F22BCA">
        <w:t>MODE PATTY d.o.o. BUJE, Stanična Ulica 1/A, OIB: 20660246659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</w:t>
      </w:r>
      <w:r w:rsidR="00822DDC">
        <w:rPr>
          <w:b/>
          <w:lang w:val="pl-PL"/>
        </w:rPr>
        <w:t>6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E96D3F">
        <w:rPr>
          <w:b/>
          <w:lang w:val="pl-PL"/>
        </w:rPr>
        <w:t>12</w:t>
      </w:r>
      <w:r w:rsidR="00041698">
        <w:rPr>
          <w:b/>
          <w:lang w:val="pl-PL"/>
        </w:rPr>
        <w:t>,</w:t>
      </w:r>
      <w:r w:rsidR="0053783F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F22BCA">
        <w:t>MODE PATTY d.o.o. BUJE, Stanična Ulica 1/A, OIB: 20660246659</w:t>
      </w:r>
      <w:r w:rsidR="00A560B4" w:rsidRPr="00A560B4">
        <w:t xml:space="preserve">, </w:t>
      </w:r>
    </w:p>
    <w:p w:rsidRDefault="00814FDD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0A2FAA">
        <w:rPr>
          <w:lang w:val="sv-SE"/>
        </w:rPr>
        <w:t>Ivan Matančić, Buje, Ulica Cornio 1</w:t>
      </w:r>
      <w:r w:rsidR="00C46CA5">
        <w:rPr>
          <w:lang w:val="sv-SE"/>
        </w:rPr>
        <w:t>.</w:t>
      </w:r>
    </w:p>
    <w:p w:rsidRDefault="00675005" w:rsidP="005E3EB7" w:rsidR="00675005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FD1EA9">
        <w:rPr>
          <w:lang w:val="sv-SE"/>
        </w:rPr>
        <w:t>Ivan Matančić, Buje, Ulica Cornio 1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BB66F3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FD1EA9">
        <w:rPr>
          <w:lang w:val="sv-SE"/>
        </w:rPr>
        <w:t>Ivanu Matančiću, Buje, Ulica Cornio 1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A95299">
        <w:rPr>
          <w:lang w:val="sv-SE"/>
        </w:rPr>
        <w:t>,</w:t>
      </w:r>
      <w:r w:rsidR="00C46CA5">
        <w:rPr>
          <w:lang w:val="sv-SE"/>
        </w:rPr>
        <w:t xml:space="preserve"> </w:t>
      </w:r>
      <w:r w:rsidR="00FD1EA9">
        <w:rPr>
          <w:lang w:val="sv-SE"/>
        </w:rPr>
        <w:t xml:space="preserve">Stalnoj Službi u Bujama, </w:t>
      </w:r>
      <w:r>
        <w:rPr>
          <w:lang w:val="sv-SE"/>
        </w:rPr>
        <w:t>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4F7A">
        <w:t>15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73074">
        <w:t>ijana Licul, v.r.</w:t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F22BCA">
        <w:t>MODE PATTY d.o.o. BUJE, Stanična Ulica 1/A, OIB: 20660246659</w:t>
      </w:r>
      <w:r w:rsidR="009D643C">
        <w:rPr>
          <w:sz w:val="23"/>
          <w:szCs w:val="23"/>
        </w:rPr>
        <w:t xml:space="preserve">, </w:t>
      </w:r>
    </w:p>
    <w:p w:rsidRDefault="00FB0B18" w:rsidP="003E00AF" w:rsidR="009031B8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FD1EA9">
        <w:rPr>
          <w:lang w:val="sv-SE"/>
        </w:rPr>
        <w:t>Ivan Matančić, Buje, Ulica Cornio 1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FD1EA9">
        <w:rPr>
          <w:lang w:val="sv-SE"/>
        </w:rPr>
        <w:t xml:space="preserve">SS Buje,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074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3870E9">
      <w:t>Posl. broj: 4 St-47</w:t>
    </w:r>
    <w:r w:rsidR="00F22BCA">
      <w:t>0</w:t>
    </w:r>
    <w:r w:rsidR="003870E9">
      <w:t>/2016-4</w:t>
    </w:r>
  </w:p>
  <w:p w:rsidRDefault="0037307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F22BCA">
      <w:t>470</w:t>
    </w:r>
    <w:r w:rsidR="00822DDC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41698"/>
    <w:rsid w:val="00096793"/>
    <w:rsid w:val="00097750"/>
    <w:rsid w:val="000A2FAA"/>
    <w:rsid w:val="000A7AEE"/>
    <w:rsid w:val="00107DA9"/>
    <w:rsid w:val="00110EE5"/>
    <w:rsid w:val="00134676"/>
    <w:rsid w:val="001B237E"/>
    <w:rsid w:val="001D2646"/>
    <w:rsid w:val="002441BF"/>
    <w:rsid w:val="002534BF"/>
    <w:rsid w:val="00262377"/>
    <w:rsid w:val="00264035"/>
    <w:rsid w:val="002B627E"/>
    <w:rsid w:val="002D55AD"/>
    <w:rsid w:val="00317FBA"/>
    <w:rsid w:val="00333A6A"/>
    <w:rsid w:val="00362D33"/>
    <w:rsid w:val="00373074"/>
    <w:rsid w:val="003870E9"/>
    <w:rsid w:val="00395F29"/>
    <w:rsid w:val="003B74B1"/>
    <w:rsid w:val="003E00AF"/>
    <w:rsid w:val="0051365F"/>
    <w:rsid w:val="0053783F"/>
    <w:rsid w:val="00554328"/>
    <w:rsid w:val="0059655A"/>
    <w:rsid w:val="005C5D88"/>
    <w:rsid w:val="005D43ED"/>
    <w:rsid w:val="005E3EB7"/>
    <w:rsid w:val="005E434E"/>
    <w:rsid w:val="00675005"/>
    <w:rsid w:val="006E60DF"/>
    <w:rsid w:val="006F6C1E"/>
    <w:rsid w:val="0079454F"/>
    <w:rsid w:val="007B62EE"/>
    <w:rsid w:val="007D7A8F"/>
    <w:rsid w:val="008049B9"/>
    <w:rsid w:val="00814FDD"/>
    <w:rsid w:val="00822DDC"/>
    <w:rsid w:val="00830C47"/>
    <w:rsid w:val="00844FE0"/>
    <w:rsid w:val="008E4F58"/>
    <w:rsid w:val="009031B8"/>
    <w:rsid w:val="0094387D"/>
    <w:rsid w:val="00947E8B"/>
    <w:rsid w:val="009522C1"/>
    <w:rsid w:val="00963406"/>
    <w:rsid w:val="00985388"/>
    <w:rsid w:val="009B7797"/>
    <w:rsid w:val="009D643C"/>
    <w:rsid w:val="009F3A2D"/>
    <w:rsid w:val="00A560B4"/>
    <w:rsid w:val="00A95299"/>
    <w:rsid w:val="00A9557F"/>
    <w:rsid w:val="00AF4620"/>
    <w:rsid w:val="00B17BB5"/>
    <w:rsid w:val="00B4009E"/>
    <w:rsid w:val="00B43935"/>
    <w:rsid w:val="00B97A03"/>
    <w:rsid w:val="00BA138C"/>
    <w:rsid w:val="00BB66F3"/>
    <w:rsid w:val="00BC02FE"/>
    <w:rsid w:val="00C21953"/>
    <w:rsid w:val="00C46CA5"/>
    <w:rsid w:val="00C87DAE"/>
    <w:rsid w:val="00CA0CBB"/>
    <w:rsid w:val="00CD4F7A"/>
    <w:rsid w:val="00D14604"/>
    <w:rsid w:val="00D50EA1"/>
    <w:rsid w:val="00D55B69"/>
    <w:rsid w:val="00D91589"/>
    <w:rsid w:val="00DC2733"/>
    <w:rsid w:val="00DD4676"/>
    <w:rsid w:val="00DF28E8"/>
    <w:rsid w:val="00E40DC9"/>
    <w:rsid w:val="00E96D3F"/>
    <w:rsid w:val="00EA6F5A"/>
    <w:rsid w:val="00EF58A5"/>
    <w:rsid w:val="00F22BCA"/>
    <w:rsid w:val="00F2505F"/>
    <w:rsid w:val="00F26397"/>
    <w:rsid w:val="00F32923"/>
    <w:rsid w:val="00F448B8"/>
    <w:rsid w:val="00F531AB"/>
    <w:rsid w:val="00F53406"/>
    <w:rsid w:val="00F560F8"/>
    <w:rsid w:val="00F814D0"/>
    <w:rsid w:val="00FB0B18"/>
    <w:rsid w:val="00FB53AD"/>
    <w:rsid w:val="00FC5A4D"/>
    <w:rsid w:val="00FD1EA9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05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05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05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05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05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05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05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05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St-470/2016-4</izvorni_sadrzaj>
    <derivirana_varijabla naziv="DomainObject.Oznaka_1">St-470/2016-4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 PATTY d.o.o. BUJE</izvorni_sadrzaj>
    <derivirana_varijabla naziv="DomainObject.Predmet.ProtustrankaFormated_1">  MODE PATTY d.o.o. BUJE</derivirana_varijabla>
  </DomainObject.Predmet.ProtustrankaFormated>
  <DomainObject.Predmet.ProtustrankaFormatedOIB>
    <izvorni_sadrzaj>  MODE PATTY d.o.o. BUJE, OIB 20660246659</izvorni_sadrzaj>
    <derivirana_varijabla naziv="DomainObject.Predmet.ProtustrankaFormatedOIB_1">  MODE PATTY d.o.o. BUJE, OIB 20660246659</derivirana_varijabla>
  </DomainObject.Predmet.ProtustrankaFormatedOIB>
  <DomainObject.Predmet.ProtustrankaFormatedWithAdress>
    <izvorni_sadrzaj> MODE PATTY d.o.o. BUJE, Stanična Ulica 1/A, 52460 Buje</izvorni_sadrzaj>
    <derivirana_varijabla naziv="DomainObject.Predmet.ProtustrankaFormatedWithAdress_1"> MODE PATTY d.o.o. BUJE, Stanična Ulica 1/A, 52460 Buje</derivirana_varijabla>
  </DomainObject.Predmet.ProtustrankaFormatedWithAdress>
  <DomainObject.Predmet.ProtustrankaFormatedWithAdressOIB>
    <izvorni_sadrzaj> MODE PATTY d.o.o. BUJE, OIB 20660246659, Stanična Ulica 1/A, 52460 Buje</izvorni_sadrzaj>
    <derivirana_varijabla naziv="DomainObject.Predmet.ProtustrankaFormatedWithAdressOIB_1"> MODE PATTY d.o.o. BUJE, OIB 20660246659, Stanična Ulica 1/A, 52460 Buje</derivirana_varijabla>
  </DomainObject.Predmet.ProtustrankaFormatedWithAdressOIB>
  <DomainObject.Predmet.ProtustrankaWithAdress>
    <izvorni_sadrzaj>MODE PATTY d.o.o. BUJE Stanična Ulica 1/A, 52460 Buje</izvorni_sadrzaj>
    <derivirana_varijabla naziv="DomainObject.Predmet.ProtustrankaWithAdress_1">MODE PATTY d.o.o. BUJE Stanična Ulica 1/A, 52460 Buje</derivirana_varijabla>
  </DomainObject.Predmet.ProtustrankaWithAdress>
  <DomainObject.Predmet.ProtustrankaWithAdressOIB>
    <izvorni_sadrzaj>MODE PATTY d.o.o. BUJE, OIB 20660246659, Stanična Ulica 1/A, 52460 Buje</izvorni_sadrzaj>
    <derivirana_varijabla naziv="DomainObject.Predmet.ProtustrankaWithAdressOIB_1">MODE PATTY d.o.o. BUJE, OIB 20660246659, Stanična Ulica 1/A, 52460 Buje</derivirana_varijabla>
  </DomainObject.Predmet.ProtustrankaWithAdressOIB>
  <DomainObject.Predmet.ProtustrankaNazivFormated>
    <izvorni_sadrzaj>MODE PATTY d.o.o. BUJE</izvorni_sadrzaj>
    <derivirana_varijabla naziv="DomainObject.Predmet.ProtustrankaNazivFormated_1">MODE PATTY d.o.o. BUJE</derivirana_varijabla>
  </DomainObject.Predmet.ProtustrankaNazivFormated>
  <DomainObject.Predmet.ProtustrankaNazivFormatedOIB>
    <izvorni_sadrzaj>MODE PATTY d.o.o. BUJE, OIB 20660246659</izvorni_sadrzaj>
    <derivirana_varijabla naziv="DomainObject.Predmet.ProtustrankaNazivFormatedOIB_1">MODE PATTY d.o.o. BUJE, OIB 20660246659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170670.65</izvorni_sadrzaj>
    <derivirana_varijabla naziv="DomainObject.Predmet.TrenutnaVrijednost_1">170670.65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MODE PATTY d.o.o. BUJE</item>
    </izvorni_sadrzaj>
    <derivirana_varijabla naziv="DomainObject.Predmet.ProtuStrankaListFormated_1">
      <item>MODE PATTY d.o.o. BUJE</item>
    </derivirana_varijabla>
  </DomainObject.Predmet.ProtuStrankaListFormated>
  <DomainObject.Predmet.ProtuStrankaListFormatedOIB>
    <izvorni_sadrzaj>
      <item>MODE PATTY d.o.o. BUJE, OIB 20660246659</item>
    </izvorni_sadrzaj>
    <derivirana_varijabla naziv="DomainObject.Predmet.ProtuStrankaListFormatedOIB_1">
      <item>MODE PATTY d.o.o. BUJE, OIB 20660246659</item>
    </derivirana_varijabla>
  </DomainObject.Predmet.ProtuStrankaListFormatedOIB>
  <DomainObject.Predmet.ProtuStrankaListFormatedWithAdress>
    <izvorni_sadrzaj>
      <item>MODE PATTY d.o.o. BUJE, Stanična Ulica 1/A, 52460 Buje</item>
    </izvorni_sadrzaj>
    <derivirana_varijabla naziv="DomainObject.Predmet.ProtuStrankaListFormatedWithAdress_1">
      <item>MODE PATTY d.o.o. BUJE, Stanična Ulica 1/A, 52460 Buje</item>
    </derivirana_varijabla>
  </DomainObject.Predmet.ProtuStrankaListFormatedWithAdress>
  <DomainObject.Predmet.ProtuStrankaListFormatedWithAdressOIB>
    <izvorni_sadrzaj>
      <item>MODE PATTY d.o.o. BUJE, OIB 20660246659, Stanična Ulica 1/A, 52460 Buje</item>
    </izvorni_sadrzaj>
    <derivirana_varijabla naziv="DomainObject.Predmet.ProtuStrankaListFormatedWithAdressOIB_1">
      <item>MODE PATTY d.o.o. BUJE, OIB 20660246659, Stanična Ulica 1/A, 52460 Buje</item>
    </derivirana_varijabla>
  </DomainObject.Predmet.ProtuStrankaListFormatedWithAdressOIB>
  <DomainObject.Predmet.ProtuStrankaListNazivFormated>
    <izvorni_sadrzaj>
      <item>MODE PATTY d.o.o. BUJE</item>
    </izvorni_sadrzaj>
    <derivirana_varijabla naziv="DomainObject.Predmet.ProtuStrankaListNazivFormated_1">
      <item>MODE PATTY d.o.o. BUJE</item>
    </derivirana_varijabla>
  </DomainObject.Predmet.ProtuStrankaListNazivFormated>
  <DomainObject.Predmet.ProtuStrankaListNazivFormatedOIB>
    <izvorni_sadrzaj>
      <item>MODE PATTY d.o.o. BUJE, OIB 20660246659</item>
    </izvorni_sadrzaj>
    <derivirana_varijabla naziv="DomainObject.Predmet.ProtuStrankaListNazivFormatedOIB_1">
      <item>MODE PATTY d.o.o. BUJE, OIB 20660246659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St-470/2016-4</izvorni_sadrzaj>
    <derivirana_varijabla naziv="DomainObject.PoslovniBrojDokumenta_1">St-470/2016-4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MODE PATTY d.o.o. BUJE</izvorni_sadrzaj>
    <derivirana_varijabla naziv="DomainObject.Predmet.ProtustrankaIDrugi_1">MODE PATTY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MODE PATTY d.o.o. BUJE, OIB 20660246659, Stanična Ulica 1/A, 52460 Buje</izvorni_sadrzaj>
    <derivirana_varijabla naziv="DomainObject.Predmet.ProtustrankaIDrugiAdressOIB_1">MODE PATTY d.o.o. BUJE, OIB 20660246659, Stanična Ulica 1/A,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MODE PATTY d.o.o. BUJE</item>
    </izvorni_sadrzaj>
    <derivirana_varijabla naziv="DomainObject.Predmet.SudioniciListNaziv_1">
      <item>FINANCIJSKA AGENCIJA, RC RIJEKA, PODRUŽNICA PULA, PULA</item>
      <item>MODE PATTY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MODE PATTY d.o.o. BUJE, OIB 20660246659, Stanična Ulica 1/A,52460 Buje</item>
    </izvorni_sadrzaj>
    <derivirana_varijabla naziv="DomainObject.Predmet.SudioniciListAdressOIB_1">
      <item>FINANCIJSKA AGENCIJA, RC RIJEKA, PODRUŽNICA PULA, PULA, OIB 85821130368, Giardini 5,52100 Pula</item>
      <item>MODE PATTY d.o.o. BUJE, OIB 20660246659, Stanična Ulica 1/A,52460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20660246659</item>
    </izvorni_sadrzaj>
    <derivirana_varijabla naziv="DomainObject.Predmet.SudioniciListNazivOIB_1">
      <item>, OIB 85821130368</item>
      <item>, OIB 20660246659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15A82-FC41-49DF-A19F-3D43C62A3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3290</properties:Characters>
  <properties:Lines>86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2016-03-15T11:55:00Z</dcterms:created>
  <dc:creator>Jasmina Matika</dc:creator>
  <cp:lastModifiedBy>Sanja Prodan</cp:lastModifiedBy>
  <cp:lastPrinted>2016-03-16T09:20:00Z</cp:lastPrinted>
  <dcterms:modified xmlns:xsi="http://www.w3.org/2001/XMLSchema-instance" xsi:type="dcterms:W3CDTF">2016-03-16T09:20:00Z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