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3253" w14:paraId="5db3253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532645">
        <w:t>2740/16-19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35327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532645">
        <w:rPr>
          <w:lang w:val="pt-BR"/>
        </w:rPr>
        <w:t>EKO SISAK d.o.o. za usluge, trgovinu i proizvodnju, OIB: 43093485575, Palanjek (Grad Sisak), Palanjek 21</w:t>
      </w:r>
      <w:r w:rsidRPr="00635327">
        <w:t xml:space="preserve">, </w:t>
      </w:r>
      <w:r w:rsidR="00635327" w:rsidRPr="00635327">
        <w:t>6</w:t>
      </w:r>
      <w:r w:rsidRPr="00635327">
        <w:t xml:space="preserve">. </w:t>
      </w:r>
      <w:r w:rsidR="00043498" w:rsidRPr="00635327">
        <w:t>veljače</w:t>
      </w:r>
      <w:r w:rsidRPr="00635327">
        <w:t xml:space="preserve"> 201</w:t>
      </w:r>
      <w:r w:rsidR="00043498" w:rsidRPr="00635327">
        <w:t>8</w:t>
      </w:r>
      <w:r w:rsidRPr="00635327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043498">
      <w:pPr>
        <w:ind w:firstLine="708"/>
        <w:jc w:val="both"/>
      </w:pPr>
      <w:r w:rsidRPr="00A93839">
        <w:t xml:space="preserve">I. Otvara se stečajni postupak nad dužnikom </w:t>
      </w:r>
      <w:r w:rsidR="00532645">
        <w:rPr>
          <w:lang w:val="pt-BR"/>
        </w:rPr>
        <w:t>EKO SISAK d.o.o. za usluge, trgovinu i proizvodnju, OIB: 43093485575, Palanjek (Grad Sisak), Palanjek 21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635327" w:rsidRPr="00635327">
        <w:t>6</w:t>
      </w:r>
      <w:r w:rsidR="008E4EF5" w:rsidRPr="00635327">
        <w:t xml:space="preserve">. </w:t>
      </w:r>
      <w:r w:rsidR="00043498" w:rsidRPr="00635327">
        <w:t>veljače</w:t>
      </w:r>
      <w:r w:rsidRPr="00635327">
        <w:rPr>
          <w:lang w:val="pt-BR"/>
        </w:rPr>
        <w:t xml:space="preserve"> 201</w:t>
      </w:r>
      <w:r w:rsidR="00043498" w:rsidRPr="00635327">
        <w:rPr>
          <w:lang w:val="pt-BR"/>
        </w:rPr>
        <w:t>8</w:t>
      </w:r>
      <w:r w:rsidRPr="00635327">
        <w:t xml:space="preserve">. u </w:t>
      </w:r>
      <w:r w:rsidR="00C70ACC" w:rsidRPr="00635327">
        <w:t>1</w:t>
      </w:r>
      <w:r w:rsidR="00635327" w:rsidRPr="00635327">
        <w:t>3</w:t>
      </w:r>
      <w:r w:rsidR="00C70ACC" w:rsidRPr="00635327">
        <w:t>.</w:t>
      </w:r>
      <w:r w:rsidR="002B49CF">
        <w:t>3</w:t>
      </w:r>
      <w:r w:rsidR="00DC7C75" w:rsidRPr="00635327">
        <w:t>0</w:t>
      </w:r>
      <w:r w:rsidRPr="00635327">
        <w:t xml:space="preserve"> sati</w:t>
      </w:r>
      <w:r w:rsidRPr="00043498">
        <w:t>.</w:t>
      </w:r>
    </w:p>
    <w:p w:rsidRDefault="00A93839" w:rsidP="00635327" w:rsidR="00A93839" w:rsidRPr="00043498">
      <w:pPr>
        <w:ind w:firstLine="708"/>
      </w:pPr>
      <w:r w:rsidRPr="00DC7C75">
        <w:t xml:space="preserve">II. Za stečajnog upravitelja imenuje se </w:t>
      </w:r>
      <w:r w:rsidR="00635327">
        <w:t>Marko Marić, OIB: 40578632064, Zagreb, Petrinjska 59a.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532645">
        <w:rPr>
          <w:lang w:val="pt-BR"/>
        </w:rPr>
        <w:t>EKO SISAK d.o.o. za usluge, trgovinu i proizvodnju, OIB: 43093485575, Palanjek (Grad Sisak), Palanjek 21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532645">
        <w:rPr>
          <w:lang w:val="pt-BR"/>
        </w:rPr>
        <w:t>EKO SISAK d.o.o. za usluge, trgovinu i proizvodnju, OIB: 43093485575, Palanjek (Grad Sisak), Palanjek 21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532645" w:rsidP="002223A7" w:rsidR="00532645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259 </w:t>
      </w:r>
      <w:r w:rsidRPr="00070D63">
        <w:t xml:space="preserve">dana, u ukupnom iznosu od </w:t>
      </w:r>
      <w:r>
        <w:t xml:space="preserve">69.129,88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32645" w:rsidP="00532645" w:rsidR="00532645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2. svibnja 2017.</w:t>
      </w:r>
      <w:r w:rsidRPr="0065182A">
        <w:t xml:space="preserve"> </w:t>
      </w:r>
      <w:r>
        <w:t xml:space="preserve"> i zaključak od 20. lipnja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13.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532645" w:rsidP="00532645" w:rsidR="0053264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532645" w:rsidP="00532645" w:rsidR="00532645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20. lipnja 2017. nije vlasnik nekretnina (list 17 spisa).</w:t>
      </w:r>
    </w:p>
    <w:p w:rsidRDefault="00532645" w:rsidP="00532645" w:rsidR="00532645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Sisačko-moslavačka</w:t>
      </w:r>
      <w:r w:rsidR="00F00342">
        <w:t>, Policijska postaja Davor, od 5</w:t>
      </w:r>
      <w:r>
        <w:t>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25</w:t>
      </w:r>
      <w:r w:rsidRPr="00350BA2">
        <w:t xml:space="preserve"> spisa) iz kojeg proizlazi da dužnik nije evidentiran kao vlasnik vozila. </w:t>
      </w:r>
    </w:p>
    <w:p w:rsidRDefault="00E82DB3" w:rsidP="00532645" w:rsidR="00532645">
      <w:pPr>
        <w:jc w:val="both"/>
      </w:pPr>
      <w:r>
        <w:tab/>
      </w:r>
      <w:r w:rsidR="00532645">
        <w:t>Uvidom u dopis FINE od 13. travnja 2017. (list 6 spisa) utvrđeno je da dužnik na dan 11. travnja 2017. u Očevidniku redoslijeda osnova za plaćanje imao neizvršene osnove za plaćanje u neprekinutom razdoblju od 846 dana u ukupnom iznosu od 382.819,42 kn.</w:t>
      </w:r>
    </w:p>
    <w:p w:rsidRDefault="00690007" w:rsidP="00532645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2C29C7">
        <w:t>28</w:t>
      </w:r>
      <w:r w:rsidR="00B75EA4">
        <w:t xml:space="preserve">. </w:t>
      </w:r>
      <w:r w:rsidR="002C29C7">
        <w:t>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C29C7">
        <w:t>28</w:t>
      </w:r>
      <w:r w:rsidR="00B75EA4">
        <w:t xml:space="preserve">. </w:t>
      </w:r>
      <w:r w:rsidR="002C29C7">
        <w:t>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532645">
        <w:t>Sisačko-moslavačka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2B49CF">
      <w:pPr>
        <w:jc w:val="center"/>
      </w:pPr>
      <w:r w:rsidRPr="00372077">
        <w:t xml:space="preserve">U </w:t>
      </w:r>
      <w:r w:rsidR="00C12410" w:rsidRPr="002B49CF">
        <w:t>Zagreb</w:t>
      </w:r>
      <w:r w:rsidR="00CA4E71" w:rsidRPr="002B49CF">
        <w:t xml:space="preserve">u </w:t>
      </w:r>
      <w:r w:rsidR="002B49CF" w:rsidRPr="002B49CF">
        <w:t>6</w:t>
      </w:r>
      <w:r w:rsidR="00934FAE" w:rsidRPr="002B49CF">
        <w:t xml:space="preserve">. </w:t>
      </w:r>
      <w:r w:rsidR="00043498" w:rsidRPr="002B49CF">
        <w:t>veljače</w:t>
      </w:r>
      <w:r w:rsidR="00B6336F" w:rsidRPr="002B49CF">
        <w:t xml:space="preserve"> </w:t>
      </w:r>
      <w:r w:rsidR="006A7E02" w:rsidRPr="002B49CF">
        <w:t>201</w:t>
      </w:r>
      <w:r w:rsidR="00043498" w:rsidRPr="002B49CF">
        <w:t>8</w:t>
      </w:r>
      <w:r w:rsidR="00C12410" w:rsidRPr="002B49CF">
        <w:t>.</w:t>
      </w:r>
    </w:p>
    <w:p w:rsidRDefault="00C12410" w:rsidP="00C12410" w:rsidR="00C12410" w:rsidRPr="002B49CF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C7DA9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7C7DA9" w:rsidP="007B64C7" w:rsidR="007C7DA9">
      <w:pPr>
        <w:ind w:firstLine="708" w:left="3540"/>
        <w:jc w:val="right"/>
      </w:pPr>
    </w:p>
    <w:p w:rsidRDefault="007C7DA9" w:rsidP="007B64C7" w:rsidR="007C7DA9">
      <w:pPr>
        <w:ind w:firstLine="708" w:left="3540"/>
        <w:jc w:val="right"/>
      </w:pPr>
      <w:r>
        <w:t>Za točnost otpravka-ovlašteni službenik:</w:t>
      </w:r>
    </w:p>
    <w:p w:rsidRDefault="007C7DA9" w:rsidP="007B64C7" w:rsidR="007C7DA9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B629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32645">
          <w:t>2740/16-19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224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B49CF"/>
    <w:rsid w:val="002C25CA"/>
    <w:rsid w:val="002C29C7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32645"/>
    <w:rsid w:val="005448EA"/>
    <w:rsid w:val="005A2B10"/>
    <w:rsid w:val="005E11C7"/>
    <w:rsid w:val="005F5F63"/>
    <w:rsid w:val="00603A21"/>
    <w:rsid w:val="00635327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C7DA9"/>
    <w:rsid w:val="007E349A"/>
    <w:rsid w:val="007F0E91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53524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08BB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DE19AC"/>
    <w:rsid w:val="00E23F79"/>
    <w:rsid w:val="00E46026"/>
    <w:rsid w:val="00E67E76"/>
    <w:rsid w:val="00E82DB3"/>
    <w:rsid w:val="00E9061C"/>
    <w:rsid w:val="00EB51F8"/>
    <w:rsid w:val="00ED0205"/>
    <w:rsid w:val="00ED64F3"/>
    <w:rsid w:val="00F00342"/>
    <w:rsid w:val="00F018A0"/>
    <w:rsid w:val="00F24636"/>
    <w:rsid w:val="00F51E11"/>
    <w:rsid w:val="00F61CF3"/>
    <w:rsid w:val="00FB629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Sisak, Ferde Hefelea 57 (obilaznica), Sisak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Sisak, Ferde Hefelea 57 (obilaznica), Sisak
9.	 Porezna uprava Zagreb
10.	 Ministarstvo pravosuđa RH</derivirana_varijabla>
  </DomainObject.Primjedba>
  <DomainObject.Oznaka>
    <izvorni_sadrzaj>St-2740/2016-19</izvorni_sadrzaj>
    <derivirana_varijabla naziv="DomainObject.Oznaka_1">St-2740/2016-19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St-2740/2016</izvorni_sadrzaj>
    <derivirana_varijabla naziv="DomainObject.Predmet.OznakaBroj_1">St-2740/2016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SISAK d.o.o. zastupanog po punomoćniku Zlatko Bogdan</izvorni_sadrzaj>
    <derivirana_varijabla naziv="DomainObject.Predmet.ProtustrankaFormated_1">  EKO SISAK d.o.o. zastupanog po punomoćniku Zlatko Bogdan</derivirana_varijabla>
  </DomainObject.Predmet.ProtustrankaFormated>
  <DomainObject.Predmet.ProtustrankaFormatedOIB>
    <izvorni_sadrzaj>  EKO SISAK d.o.o., OIB 43093485575 zastupanog po punomoćniku Zlatko Bogdan</izvorni_sadrzaj>
    <derivirana_varijabla naziv="DomainObject.Predmet.ProtustrankaFormatedOIB_1">  EKO SISAK d.o.o., OIB 43093485575 zastupanog po punomoćniku Zlatko Bogdan</derivirana_varijabla>
  </DomainObject.Predmet.ProtustrankaFormatedOIB>
  <DomainObject.Predmet.ProtustrankaFormatedWithAdress>
    <izvorni_sadrzaj> EKO SISAK d.o.o., Palanjek 21, 44000 Palanjek zastupanog po punomoćniku Zlatko Bogdan</izvorni_sadrzaj>
    <derivirana_varijabla naziv="DomainObject.Predmet.ProtustrankaFormatedWithAdress_1"> EKO SISAK d.o.o., Palanjek 21, 44000 Palanjek zastupanog po punomoćniku Zlatko Bogdan</derivirana_varijabla>
  </DomainObject.Predmet.ProtustrankaFormatedWithAdress>
  <DomainObject.Predmet.ProtustrankaFormatedWithAdressOIB>
    <izvorni_sadrzaj> EKO SISAK d.o.o., OIB 43093485575, Palanjek 21, 44000 Palanjek zastupanog po punomoćniku Zlatko Bogdan</izvorni_sadrzaj>
    <derivirana_varijabla naziv="DomainObject.Predmet.ProtustrankaFormatedWithAdressOIB_1"> EKO SISAK d.o.o., OIB 43093485575, Palanjek 21, 44000 Palanjek zastupanog po punomoćniku Zlatko Bogdan</derivirana_varijabla>
  </DomainObject.Predmet.ProtustrankaFormatedWithAdressOIB>
  <DomainObject.Predmet.ProtustrankaWithAdress>
    <izvorni_sadrzaj>EKO SISAK d.o.o. Palanjek 21, 44000 Palanjek</izvorni_sadrzaj>
    <derivirana_varijabla naziv="DomainObject.Predmet.ProtustrankaWithAdress_1">EKO SISAK d.o.o. Palanjek 21, 44000 Palanjek</derivirana_varijabla>
  </DomainObject.Predmet.ProtustrankaWithAdress>
  <DomainObject.Predmet.ProtustrankaWithAdressOIB>
    <izvorni_sadrzaj>EKO SISAK d.o.o., OIB 43093485575, Palanjek 21, 44000 Palanjek</izvorni_sadrzaj>
    <derivirana_varijabla naziv="DomainObject.Predmet.ProtustrankaWithAdressOIB_1">EKO SISAK d.o.o., OIB 43093485575, Palanjek 21, 44000 Palanjek</derivirana_varijabla>
  </DomainObject.Predmet.ProtustrankaWithAdressOIB>
  <DomainObject.Predmet.ProtustrankaNazivFormated>
    <izvorni_sadrzaj>EKO SISAK d.o.o.</izvorni_sadrzaj>
    <derivirana_varijabla naziv="DomainObject.Predmet.ProtustrankaNazivFormated_1">EKO SISAK d.o.o.</derivirana_varijabla>
  </DomainObject.Predmet.ProtustrankaNazivFormated>
  <DomainObject.Predmet.ProtustrankaNazivFormatedOIB>
    <izvorni_sadrzaj>EKO SISAK d.o.o., OIB 43093485575</izvorni_sadrzaj>
    <derivirana_varijabla naziv="DomainObject.Predmet.ProtustrankaNazivFormatedOIB_1">EKO SISAK d.o.o., OIB 43093485575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Bogdan; VJEROVNICI</izvorni_sadrzaj>
    <derivirana_varijabla naziv="DomainObject.Predmet.StrankaFormated_1">  FINA Regionalni centar Zagreb; Zlatko Bogdan; VJEROVNICI</derivirana_varijabla>
  </DomainObject.Predmet.StrankaFormated>
  <DomainObject.Predmet.StrankaFormatedOIB>
    <izvorni_sadrzaj>  FINA Regionalni centar Zagreb, OIB 85821130368; Zlatko Bogdan, OIB 31187801080; VJEROVNICI</izvorni_sadrzaj>
    <derivirana_varijabla naziv="DomainObject.Predmet.StrankaFormatedOIB_1">  FINA Regionalni centar Zagreb, OIB 85821130368; Zlatko Bogdan, OIB 31187801080; VJEROVNICI</derivirana_varijabla>
  </DomainObject.Predmet.StrankaFormatedOIB>
  <DomainObject.Predmet.StrankaFormatedWithAdress>
    <izvorni_sadrzaj> FINA Regionalni centar Zagreb, Trg svibanjskih žrtava 1995. br. 1, 10000 Zagreb; Zlatko Bogdan, PUT PALANJEK 21 (ranije: PALANJEK, PALANJEK, 21), 44000 Palanjek; VJEROVNICI</izvorni_sadrzaj>
    <derivirana_varijabla naziv="DomainObject.Predmet.StrankaFormatedWithAdress_1"> FINA Regionalni centar Zagreb, Trg svibanjskih žrtava 1995. br. 1, 10000 Zagreb; Zlatko Bogdan, PUT PALANJEK 21 (ranije: PALANJEK, PALANJEK, 21), 44000 Palanjek; VJEROVNICI</derivirana_varijabla>
  </DomainObject.Predmet.StrankaFormatedWithAdress>
  <DomainObject.Predmet.StrankaFormatedWithAdressOIB>
    <izvorni_sadrzaj> FINA Regionalni centar Zagreb, OIB 85821130368, Trg svibanjskih žrtava 1995. br. 1, 10000 Zagreb; Zlatko Bogdan, OIB 31187801080, PUT PALANJEK 21 (ranije: PALANJEK, PALANJEK, 21), 44000 Palanjek; VJEROVNICI</izvorni_sadrzaj>
    <derivirana_varijabla naziv="DomainObject.Predmet.StrankaFormatedWithAdressOIB_1"> FINA Regionalni centar Zagreb, OIB 85821130368, Trg svibanjskih žrtava 1995. br. 1, 10000 Zagreb; Zlatko Bogdan, OIB 31187801080, PUT PALANJEK 21 (ranije: PALANJEK, PALANJEK, 21), 44000 Palanjek; VJEROVNICI</derivirana_varijabla>
  </DomainObject.Predmet.StrankaFormatedWithAdressOIB>
  <DomainObject.Predmet.StrankaWithAdress>
    <izvorni_sadrzaj>FINA Regionalni centar Zagreb Trg svibanjskih žrtava 1995. br. 1,10000 Zagreb,Zlatko Bogdan PUT PALANJEK 21 (ranije: PALANJEK, PALANJEK, 21),44000 Palanjek,VJEROVNICI </izvorni_sadrzaj>
    <derivirana_varijabla naziv="DomainObject.Predmet.StrankaWithAdress_1">FINA Regionalni centar Zagreb Trg svibanjskih žrtava 1995. br. 1,10000 Zagreb,Zlatko Bogdan PUT PALANJEK 21 (ranije: PALANJEK, PALANJEK, 21),44000 Palanjek,VJEROVNICI </derivirana_varijabla>
  </DomainObject.Predmet.StrankaWithAdress>
  <DomainObject.Predmet.StrankaWithAdressOIB>
    <izvorni_sadrzaj>FINA Regionalni centar Zagreb, OIB 85821130368, Trg svibanjskih žrtava 1995. br. 1,10000 Zagreb,Zlatko Bogdan, OIB 31187801080, PUT PALANJEK 21 (ranije: PALANJEK, PALANJEK, 21),44000 Palanjek,VJEROVNICI</izvorni_sadrzaj>
    <derivirana_varijabla naziv="DomainObject.Predmet.StrankaWithAdressOIB_1">FINA Regionalni centar Zagreb, OIB 85821130368, Trg svibanjskih žrtava 1995. br. 1,10000 Zagreb,Zlatko Bogdan, OIB 31187801080, PUT PALANJEK 21 (ranije: PALANJEK, PALANJEK, 21),44000 Palanjek,VJEROVNICI</derivirana_varijabla>
  </DomainObject.Predmet.StrankaWithAdressOIB>
  <DomainObject.Predmet.StrankaNazivFormated>
    <izvorni_sadrzaj>FINA Regionalni centar Zagreb,Zlatko Bogdan,VJEROVNICI</izvorni_sadrzaj>
    <derivirana_varijabla naziv="DomainObject.Predmet.StrankaNazivFormated_1">FINA Regionalni centar Zagreb,Zlatko Bogdan,VJEROVNICI</derivirana_varijabla>
  </DomainObject.Predmet.StrankaNazivFormated>
  <DomainObject.Predmet.StrankaNazivFormatedOIB>
    <izvorni_sadrzaj>FINA Regionalni centar Zagreb, OIB 85821130368,Zlatko Bogdan, OIB 31187801080,VJEROVNICI</izvorni_sadrzaj>
    <derivirana_varijabla naziv="DomainObject.Predmet.StrankaNazivFormatedOIB_1">FINA Regionalni centar Zagreb, OIB 85821130368,Zlatko Bogdan, OIB 31187801080,VJEROVNICI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Zlatko Bogdan</item>
      <item>VJEROVNICI</item>
    </izvorni_sadrzaj>
    <derivirana_varijabla naziv="DomainObject.Predmet.StrankaListFormated_1">
      <item>FINA Regionalni centar Zagreb</item>
      <item>Zlatko Bogdan</item>
      <item>VJEROVNICI</item>
    </derivirana_varijabla>
  </DomainObject.Predmet.StrankaListFormated>
  <DomainObject.Predmet.StrankaListFormatedOIB>
    <izvorni_sadrzaj>
      <item>FINA Regionalni centar Zagreb, OIB 85821130368</item>
      <item>Zlatko Bogdan, OIB 31187801080</item>
      <item>VJEROVNICI</item>
    </izvorni_sadrzaj>
    <derivirana_varijabla naziv="DomainObject.Predmet.StrankaListFormatedOIB_1">
      <item>FINA Regionalni centar Zagreb, OIB 85821130368</item>
      <item>Zlatko Bogdan, OIB 31187801080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Bogdan, PUT PALANJEK 21 (ranije: PALANJEK, PALANJEK, 21), 44000 Palanjek</item>
      <item>VJEROVNICI</item>
    </izvorni_sadrzaj>
    <derivirana_varijabla naziv="DomainObject.Predmet.StrankaListFormatedWithAdress_1">
      <item>FINA Regionalni centar Zagreb, Trg svibanjskih žrtava 1995. br. 1, 10000 Zagreb</item>
      <item>Zlatko Bogdan, PUT PALANJEK 21 (ranije: PALANJEK, PALANJEK, 21), 44000 Palanjek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Bogdan, OIB 31187801080, PUT PALANJEK 21 (ranije: PALANJEK, PALANJEK, 21), 44000 Palanjek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Zlatko Bogdan, OIB 31187801080, PUT PALANJEK 21 (ranije: PALANJEK, PALANJEK, 21), 44000 Palanjek</item>
      <item>VJEROVNICI</item>
    </derivirana_varijabla>
  </DomainObject.Predmet.StrankaListFormatedWithAdressOIB>
  <DomainObject.Predmet.StrankaListNazivFormated>
    <izvorni_sadrzaj>
      <item>FINA Regionalni centar Zagreb</item>
      <item>Zlatko Bogdan</item>
      <item>VJEROVNICI</item>
    </izvorni_sadrzaj>
    <derivirana_varijabla naziv="DomainObject.Predmet.StrankaListNazivFormated_1">
      <item>FINA Regionalni centar Zagreb</item>
      <item>Zlatko Bogdan</item>
      <item>VJEROVNICI</item>
    </derivirana_varijabla>
  </DomainObject.Predmet.StrankaListNazivFormated>
  <DomainObject.Predmet.StrankaListNazivFormatedOIB>
    <izvorni_sadrzaj>
      <item>FINA Regionalni centar Zagreb, OIB 85821130368</item>
      <item>Zlatko Bogdan, OIB 31187801080</item>
      <item>VJEROVNICI</item>
    </izvorni_sadrzaj>
    <derivirana_varijabla naziv="DomainObject.Predmet.StrankaListNazivFormatedOIB_1">
      <item>FINA Regionalni centar Zagreb, OIB 85821130368</item>
      <item>Zlatko Bogdan, OIB 31187801080</item>
      <item>VJEROVNICI</item>
    </derivirana_varijabla>
  </DomainObject.Predmet.StrankaListNazivFormatedOIB>
  <DomainObject.Predmet.ProtuStrankaListFormated>
    <izvorni_sadrzaj>
      <item>EKO SISAK d.o.o. zastupanog po punomoćniku Zlatko Bogdan</item>
    </izvorni_sadrzaj>
    <derivirana_varijabla naziv="DomainObject.Predmet.ProtuStrankaListFormated_1">
      <item>EKO SISAK d.o.o. zastupanog po punomoćniku Zlatko Bogdan</item>
    </derivirana_varijabla>
  </DomainObject.Predmet.ProtuStrankaListFormated>
  <DomainObject.Predmet.ProtuStrankaListFormatedOIB>
    <izvorni_sadrzaj>
      <item>EKO SISAK d.o.o., OIB 43093485575 zastupanog po punomoćniku Zlatko Bogdan</item>
    </izvorni_sadrzaj>
    <derivirana_varijabla naziv="DomainObject.Predmet.ProtuStrankaListFormatedOIB_1">
      <item>EKO SISAK d.o.o., OIB 43093485575 zastupanog po punomoćniku Zlatko Bogdan</item>
    </derivirana_varijabla>
  </DomainObject.Predmet.ProtuStrankaListFormatedOIB>
  <DomainObject.Predmet.ProtuStrankaListFormatedWithAdress>
    <izvorni_sadrzaj>
      <item>EKO SISAK d.o.o., Palanjek 21, 44000 Palanjek zastupanog po punomoćniku Zlatko Bogdan</item>
    </izvorni_sadrzaj>
    <derivirana_varijabla naziv="DomainObject.Predmet.ProtuStrankaListFormatedWithAdress_1">
      <item>EKO SISAK d.o.o., Palanjek 21, 44000 Palanjek zastupanog po punomoćniku Zlatko Bogdan</item>
    </derivirana_varijabla>
  </DomainObject.Predmet.ProtuStrankaListFormatedWithAdress>
  <DomainObject.Predmet.ProtuStrankaListFormatedWithAdressOIB>
    <izvorni_sadrzaj>
      <item>EKO SISAK d.o.o., OIB 43093485575, Palanjek 21, 44000 Palanjek zastupanog po punomoćniku Zlatko Bogdan</item>
    </izvorni_sadrzaj>
    <derivirana_varijabla naziv="DomainObject.Predmet.ProtuStrankaListFormatedWithAdressOIB_1">
      <item>EKO SISAK d.o.o., OIB 43093485575, Palanjek 21, 44000 Palanjek zastupanog po punomoćniku Zlatko Bogdan</item>
    </derivirana_varijabla>
  </DomainObject.Predmet.ProtuStrankaListFormatedWithAdressOIB>
  <DomainObject.Predmet.ProtuStrankaListNazivFormated>
    <izvorni_sadrzaj>
      <item>EKO SISAK d.o.o.</item>
    </izvorni_sadrzaj>
    <derivirana_varijabla naziv="DomainObject.Predmet.ProtuStrankaListNazivFormated_1">
      <item>EKO SISAK d.o.o.</item>
    </derivirana_varijabla>
  </DomainObject.Predmet.ProtuStrankaListNazivFormated>
  <DomainObject.Predmet.ProtuStrankaListNazivFormatedOIB>
    <izvorni_sadrzaj>
      <item>EKO SISAK d.o.o., OIB 43093485575</item>
    </izvorni_sadrzaj>
    <derivirana_varijabla naziv="DomainObject.Predmet.ProtuStrankaListNazivFormatedOIB_1">
      <item>EKO SISAK d.o.o., OIB 43093485575</item>
    </derivirana_varijabla>
  </DomainObject.Predmet.ProtuStrankaListNazivFormatedOIB>
  <DomainObject.Predmet.OstaliListFormated>
    <izvorni_sadrzaj>
      <item>Zlatko Bogdan punomoćnik sudionika u postupku EKO SISAK d.o.o.</item>
      <item>ERSTE&amp;STEIERMÄRKISCHE BANKA dioničko društvo</item>
    </izvorni_sadrzaj>
    <derivirana_varijabla naziv="DomainObject.Predmet.OstaliListFormated_1">
      <item>Zlatko Bogdan punomoćnik sudionika u postupku EKO SISAK d.o.o.</item>
      <item>ERSTE&amp;STEIERMÄRKISCHE BANKA dioničko društvo</item>
    </derivirana_varijabla>
  </DomainObject.Predmet.OstaliListFormated>
  <DomainObject.Predmet.OstaliListFormatedOIB>
    <izvorni_sadrzaj>
      <item>Zlatko Bogdan, OIB 31187801080 punomoćnik sudionika u postupku EKO SISAK d.o.o.</item>
      <item>ERSTE&amp;STEIERMÄRKISCHE BANKA dioničko društvo, OIB 23057039320</item>
    </izvorni_sadrzaj>
    <derivirana_varijabla naziv="DomainObject.Predmet.OstaliListFormatedOIB_1">
      <item>Zlatko Bogdan, OIB 31187801080 punomoćnik sudionika u postupku EKO SISAK d.o.o.</item>
      <item>ERSTE&amp;STEIERMÄRKISCHE BANKA dioničko društvo, OIB 23057039320</item>
    </derivirana_varijabla>
  </DomainObject.Predmet.OstaliListFormatedOIB>
  <DomainObject.Predmet.OstaliListFormatedWithAdress>
    <izvorni_sadrzaj>
      <item>Zlatko Bogdan, Palanjek 21, 44000 Palanjek punomoćnik sudionika u postupku EKO SISAK d.o.o.</item>
      <item>ERSTE&amp;STEIERMÄRKISCHE BANKA dioničko društvo, Jadranski Trg 3/a, 51000 Rijeka</item>
    </izvorni_sadrzaj>
    <derivirana_varijabla naziv="DomainObject.Predmet.OstaliListFormatedWithAdress_1">
      <item>Zlatko Bogdan, Palanjek 21, 44000 Palanjek punomoćnik sudionika u postupku EKO SISAK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Zlatko Bogdan, OIB 31187801080, Palanjek 21, 44000 Palanjek punomoćnik sudionika u postupku EKO SISAK d.o.o.</item>
      <item>ERSTE&amp;STEIERMÄRKISCHE BANKA dioničko društvo, OIB 23057039320, Jadranski Trg 3/a, 51000 Rijeka</item>
    </izvorni_sadrzaj>
    <derivirana_varijabla naziv="DomainObject.Predmet.OstaliListFormatedWithAdressOIB_1">
      <item>Zlatko Bogdan, OIB 31187801080, Palanjek 21, 44000 Palanjek punomoćnik sudionika u postupku EKO SISAK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Zlatko Bogdan</item>
      <item>ERSTE&amp;STEIERMÄRKISCHE BANKA dioničko društvo</item>
    </izvorni_sadrzaj>
    <derivirana_varijabla naziv="DomainObject.Predmet.OstaliListNazivFormated_1">
      <item>Zlatko Bogdan</item>
      <item>ERSTE&amp;STEIERMÄRKISCHE BANKA dioničko društvo</item>
    </derivirana_varijabla>
  </DomainObject.Predmet.OstaliListNazivFormated>
  <DomainObject.Predmet.OstaliListNazivFormatedOIB>
    <izvorni_sadrzaj>
      <item>Zlatko Bogdan, OIB 31187801080</item>
      <item>ERSTE&amp;STEIERMÄRKISCHE BANKA dioničko društvo, OIB 23057039320</item>
    </izvorni_sadrzaj>
    <derivirana_varijabla naziv="DomainObject.Predmet.OstaliListNazivFormatedOIB_1">
      <item>Zlatko Bogdan, OIB 31187801080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St-2740/2016-19</izvorni_sadrzaj>
    <derivirana_varijabla naziv="DomainObject.PoslovniBrojDokumenta_1">St-2740/2016-19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SISAK d.o.o.</izvorni_sadrzaj>
    <derivirana_varijabla naziv="DomainObject.Predmet.ProtustrankaIDrugi_1">EKO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SISAK d.o.o., OIB 43093485575, Palanjek 21, 44000 Palanjek</izvorni_sadrzaj>
    <derivirana_varijabla naziv="DomainObject.Predmet.ProtustrankaIDrugiAdressOIB_1">EKO SISAK d.o.o., OIB 43093485575, Palanjek 21, 44000 Palanjek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SISAK d.o.o.</item>
      <item>Zlatko Bogdan</item>
      <item>ERSTE&amp;STEIERMÄRKISCHE BANKA dioničko društvo</item>
      <item>Zlatko Bogdan</item>
      <item>VJEROVNICI</item>
    </izvorni_sadrzaj>
    <derivirana_varijabla naziv="DomainObject.Predmet.SudioniciListNaziv_1">
      <item>FINA Regionalni centar Zagreb</item>
      <item>EKO SISAK d.o.o.</item>
      <item>Zlatko Bogdan</item>
      <item>ERSTE&amp;STEIERMÄRKISCHE BANKA dioničko društvo</item>
      <item>Zlatko Bogdan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SISAK d.o.o., OIB 43093485575, Palanjek 21,44000 Palanjek</item>
      <item>Zlatko Bogdan, OIB 31187801080, Palanjek 21,44000 Palanjek</item>
      <item>ERSTE&amp;STEIERMÄRKISCHE BANKA dioničko društvo, OIB 23057039320, Jadranski Trg 3/a,51000 Rijeka</item>
      <item>Zlatko Bogdan, OIB 31187801080, PUT PALANJEK 21 (ranije: PALANJEK, PALANJEK, 21),44000 Palanjek</item>
      <item>VJEROVNICI</item>
    </izvorni_sadrzaj>
    <derivirana_varijabla naziv="DomainObject.Predmet.SudioniciListAdressOIB_1">
      <item>FINA Regionalni centar Zagreb, OIB 85821130368, Trg svibanjskih žrtava 1995. br. 1,10000 Zagreb</item>
      <item>EKO SISAK d.o.o., OIB 43093485575, Palanjek 21,44000 Palanjek</item>
      <item>Zlatko Bogdan, OIB 31187801080, Palanjek 21,44000 Palanjek</item>
      <item>ERSTE&amp;STEIERMÄRKISCHE BANKA dioničko društvo, OIB 23057039320, Jadranski Trg 3/a,51000 Rijeka</item>
      <item>Zlatko Bogdan, OIB 31187801080, PUT PALANJEK 21 (ranije: PALANJEK, PALANJEK, 21),44000 Palanjek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43093485575</item>
      <item>, OIB 31187801080</item>
      <item>, OIB 23057039320</item>
      <item>, OIB 31187801080</item>
      <item>, OIB null</item>
    </izvorni_sadrzaj>
    <derivirana_varijabla naziv="DomainObject.Predmet.SudioniciListNazivOIB_1">
      <item>, OIB 85821130368</item>
      <item>, OIB 43093485575</item>
      <item>, OIB 31187801080</item>
      <item>, OIB 23057039320</item>
      <item>, OIB 31187801080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56341-10F2-403D-BE9F-4A43F48CA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5454</properties:Characters>
  <properties:Lines>109</properties:Lines>
  <properties:Paragraphs>34</properties:Paragraphs>
  <properties:TotalTime>532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2018-02-06T12:04:00Z</cp:lastPrinted>
  <dcterms:modified xmlns:xsi="http://www.w3.org/2001/XMLSchema-instance" xsi:type="dcterms:W3CDTF">2018-02-06T12:04:00Z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St-2740/2016-19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