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e72a" w14:paraId="2f0e72a" w:rsidRDefault="00503F0D" w:rsidP="00200EFE" w:rsidR="00503F0D">
      <w:pPr>
        <w15:collapsed w:val="false"/>
      </w:pPr>
      <w:bookmarkStart w:name="_GoBack" w:id="0"/>
      <w:bookmarkEnd w:id="0"/>
    </w:p>
    <w:p w:rsidRDefault="00334A8F" w:rsidP="00334A8F" w:rsidR="00334A8F">
      <w:pPr>
        <w:jc w:val="center"/>
      </w:pPr>
      <w:r>
        <w:t>REPUBLIKA HRVATSKA</w:t>
      </w:r>
    </w:p>
    <w:p w:rsidRDefault="00334A8F" w:rsidP="00334A8F" w:rsidR="00334A8F">
      <w:pPr>
        <w:jc w:val="center"/>
      </w:pPr>
      <w:r>
        <w:t>R J E Š E N J E</w:t>
      </w:r>
    </w:p>
    <w:p w:rsidRDefault="00334A8F" w:rsidP="00334A8F" w:rsidR="00334A8F">
      <w:pPr>
        <w:jc w:val="both"/>
      </w:pPr>
    </w:p>
    <w:p w:rsidRDefault="00334A8F" w:rsidP="00334A8F" w:rsidR="00334A8F">
      <w:pPr>
        <w:jc w:val="both"/>
      </w:pPr>
    </w:p>
    <w:p w:rsidRDefault="00334A8F" w:rsidP="00334A8F" w:rsidR="00334A8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INSPEKT-ING d.o.o., Osijek, Ivana Gundulića 5, MBS: 030071990, OIB: 65016422359</w:t>
      </w:r>
      <w:r>
        <w:rPr>
          <w:color w:val="000000"/>
        </w:rPr>
        <w:t>, dana 22. siječnja 2019. godine</w:t>
      </w:r>
    </w:p>
    <w:p w:rsidRDefault="00334A8F" w:rsidP="00334A8F" w:rsidR="00334A8F">
      <w:pPr>
        <w:jc w:val="both"/>
      </w:pPr>
    </w:p>
    <w:p w:rsidRDefault="00334A8F" w:rsidP="00334A8F" w:rsidR="00334A8F">
      <w:pPr>
        <w:jc w:val="center"/>
      </w:pPr>
      <w:r>
        <w:t>r i j e š i o  j e</w:t>
      </w:r>
      <w:r>
        <w:tab/>
      </w:r>
      <w:r>
        <w:tab/>
      </w:r>
    </w:p>
    <w:p w:rsidRDefault="00334A8F" w:rsidP="00334A8F" w:rsidR="00334A8F">
      <w:pPr>
        <w:jc w:val="center"/>
      </w:pPr>
      <w:r>
        <w:tab/>
      </w:r>
    </w:p>
    <w:p w:rsidRDefault="00334A8F" w:rsidP="00334A8F" w:rsidR="00334A8F">
      <w:pPr>
        <w:jc w:val="center"/>
      </w:pPr>
      <w:r>
        <w:tab/>
      </w:r>
      <w:r>
        <w:tab/>
      </w:r>
    </w:p>
    <w:p w:rsidRDefault="00334A8F" w:rsidP="00334A8F" w:rsidR="00334A8F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INSPEKT-ING d.o.o., Osijek, Ivana Gundulića 5, MBS: 030071990, OIB: 65016422359, za dan</w:t>
      </w:r>
    </w:p>
    <w:p w:rsidRDefault="00334A8F" w:rsidP="00334A8F" w:rsidR="00334A8F">
      <w:pPr>
        <w:jc w:val="both"/>
      </w:pPr>
    </w:p>
    <w:p w:rsidRDefault="00334A8F" w:rsidP="00334A8F" w:rsidR="00334A8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svibanj 2019. u 10,45 sati</w:t>
      </w:r>
    </w:p>
    <w:p w:rsidRDefault="00334A8F" w:rsidP="00334A8F" w:rsidR="00334A8F">
      <w:pPr>
        <w:jc w:val="center"/>
      </w:pPr>
    </w:p>
    <w:p w:rsidRDefault="00334A8F" w:rsidP="00334A8F" w:rsidR="00334A8F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334A8F" w:rsidP="00334A8F" w:rsidR="00334A8F"/>
    <w:p w:rsidRDefault="00334A8F" w:rsidP="00334A8F" w:rsidR="00334A8F">
      <w:r>
        <w:t>Na ročište se pozivaju:</w:t>
      </w:r>
    </w:p>
    <w:p w:rsidRDefault="00334A8F" w:rsidP="00334A8F" w:rsidR="00334A8F">
      <w:pPr>
        <w:jc w:val="both"/>
      </w:pPr>
      <w:r>
        <w:t>-FINA</w:t>
      </w:r>
    </w:p>
    <w:p w:rsidRDefault="00334A8F" w:rsidP="00334A8F" w:rsidR="00334A8F">
      <w:pPr>
        <w:jc w:val="both"/>
      </w:pPr>
      <w:r>
        <w:t>-ŽDO GUO Osijek</w:t>
      </w:r>
    </w:p>
    <w:p w:rsidRDefault="00334A8F" w:rsidP="00334A8F" w:rsidR="00334A8F" w:rsidRPr="005B3597">
      <w:pPr>
        <w:jc w:val="both"/>
        <w:rPr>
          <w:b/>
          <w:u w:val="single"/>
        </w:rPr>
      </w:pPr>
      <w:r>
        <w:t xml:space="preserve">-zakonski zastupnik dužnika – </w:t>
      </w:r>
      <w:r w:rsidR="005B3597" w:rsidRPr="005B3597">
        <w:t>prokurist</w:t>
      </w:r>
      <w:r w:rsidR="005B3597">
        <w:t xml:space="preserve"> </w:t>
      </w:r>
      <w:r w:rsidR="007E7F81" w:rsidRPr="005B3597">
        <w:t>Stipe Kordić</w:t>
      </w:r>
      <w:r w:rsidR="005B3597" w:rsidRPr="005B3597">
        <w:t>, OIB: 12501839022</w:t>
      </w:r>
      <w:r w:rsidR="005B3597">
        <w:t xml:space="preserve">, </w:t>
      </w:r>
      <w:proofErr w:type="spellStart"/>
      <w:r w:rsidR="005B3597" w:rsidRPr="005B3597">
        <w:t>Mastrinka</w:t>
      </w:r>
      <w:proofErr w:type="spellEnd"/>
      <w:r w:rsidR="005B3597" w:rsidRPr="005B3597">
        <w:t xml:space="preserve">, </w:t>
      </w:r>
      <w:r w:rsidR="007E7F81" w:rsidRPr="005B3597">
        <w:t>Ulica Matice hrvatske</w:t>
      </w:r>
      <w:r w:rsidR="005B3597" w:rsidRPr="005B3597">
        <w:t xml:space="preserve"> 3</w:t>
      </w:r>
      <w:r w:rsidR="005B3597">
        <w:t xml:space="preserve"> – </w:t>
      </w:r>
      <w:r w:rsidR="005B3597">
        <w:rPr>
          <w:b/>
          <w:u w:val="single"/>
        </w:rPr>
        <w:t>radi saslušanja</w:t>
      </w:r>
    </w:p>
    <w:p w:rsidRDefault="00334A8F" w:rsidP="00334A8F" w:rsidR="00334A8F">
      <w:pPr>
        <w:jc w:val="both"/>
      </w:pPr>
    </w:p>
    <w:p w:rsidRDefault="00334A8F" w:rsidP="00334A8F" w:rsidR="00334A8F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7E7F81">
        <w:t>22. siječnja 2019.</w:t>
      </w:r>
      <w:r>
        <w:t xml:space="preserve"> </w:t>
      </w:r>
    </w:p>
    <w:p w:rsidRDefault="00334A8F" w:rsidP="00334A8F" w:rsidR="00334A8F">
      <w:pPr>
        <w:jc w:val="both"/>
      </w:pPr>
    </w:p>
    <w:p w:rsidRDefault="00334A8F" w:rsidP="00334A8F" w:rsidR="00334A8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334A8F" w:rsidP="00334A8F" w:rsidR="00334A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920F69" w:rsidP="00334A8F" w:rsidR="00920F69">
      <w:pPr>
        <w:jc w:val="both"/>
      </w:pPr>
    </w:p>
    <w:p w:rsidRDefault="00334A8F" w:rsidP="00334A8F" w:rsidR="00334A8F">
      <w:pPr>
        <w:jc w:val="both"/>
      </w:pPr>
    </w:p>
    <w:p w:rsidRDefault="00334A8F" w:rsidP="00334A8F" w:rsidR="00334A8F">
      <w:pPr>
        <w:jc w:val="both"/>
      </w:pPr>
      <w:r>
        <w:t>Zapisničar: Danijela Špeletić</w:t>
      </w:r>
    </w:p>
    <w:p w:rsidRDefault="00334A8F" w:rsidP="00334A8F" w:rsidR="00334A8F">
      <w:pPr>
        <w:jc w:val="both"/>
      </w:pPr>
    </w:p>
    <w:p w:rsidRDefault="00334A8F" w:rsidP="00334A8F" w:rsidR="00334A8F">
      <w:pPr>
        <w:jc w:val="both"/>
      </w:pPr>
      <w:r>
        <w:t>DNA:</w:t>
      </w:r>
    </w:p>
    <w:p w:rsidRDefault="00334A8F" w:rsidP="00677096" w:rsidR="00334A8F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334A8F" w:rsidP="00334A8F" w:rsidR="00334A8F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677096">
        <w:rPr>
          <w:color w:val="000000"/>
        </w:rPr>
        <w:t>07</w:t>
      </w:r>
      <w:r>
        <w:rPr>
          <w:color w:val="000000"/>
        </w:rPr>
        <w:t>.0</w:t>
      </w:r>
      <w:r w:rsidR="00677096">
        <w:rPr>
          <w:color w:val="000000"/>
        </w:rPr>
        <w:t>5</w:t>
      </w:r>
      <w:r>
        <w:rPr>
          <w:color w:val="000000"/>
        </w:rPr>
        <w:t xml:space="preserve">.2019. u </w:t>
      </w:r>
      <w:r w:rsidR="00677096">
        <w:rPr>
          <w:color w:val="000000"/>
        </w:rPr>
        <w:t>10,45</w:t>
      </w:r>
      <w:r>
        <w:rPr>
          <w:color w:val="000000"/>
        </w:rPr>
        <w:t xml:space="preserve"> sati</w:t>
      </w:r>
    </w:p>
    <w:p w:rsidRDefault="0033460E" w:rsidP="009D770D" w:rsidR="0033460E" w:rsidRPr="009D770D"/>
    <w:sectPr w:rsidR="0033460E" w:rsidRPr="009D77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A5B" w:rsidR="00CC6A5B">
      <w:r>
        <w:separator/>
      </w:r>
    </w:p>
  </w:endnote>
  <w:endnote w:id="0" w:type="continuationSeparator">
    <w:p w:rsidRDefault="00CC6A5B" w:rsidR="00CC6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969" w:rsidR="00F0696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969" w:rsidR="00F0696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A5B" w:rsidR="00CC6A5B">
      <w:r>
        <w:separator/>
      </w:r>
    </w:p>
  </w:footnote>
  <w:footnote w:id="0" w:type="continuationSeparator">
    <w:p w:rsidRDefault="00CC6A5B" w:rsidR="00CC6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0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A8F" w:rsidP="00334A8F" w:rsidR="00334A8F"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34A8F" w:rsidP="00334A8F" w:rsidR="00334A8F">
    <w:r>
      <w:t xml:space="preserve">  </w:t>
    </w:r>
    <w:r>
      <w:t>Republika Hrvatska</w:t>
    </w:r>
  </w:p>
  <w:p w:rsidRDefault="00334A8F" w:rsidP="00334A8F" w:rsidR="00334A8F">
    <w:r>
      <w:t>Trgovački sud u Osijeku</w:t>
    </w:r>
  </w:p>
  <w:p w:rsidRDefault="00334A8F" w:rsidP="00334A8F" w:rsidR="00334A8F">
    <w:r>
      <w:t xml:space="preserve">  Osijek, Zagrebačka 2</w:t>
    </w:r>
  </w:p>
  <w:p w:rsidRDefault="00334A8F" w:rsidP="00334A8F" w:rsidR="00334A8F">
    <w:pPr>
      <w:jc w:val="right"/>
    </w:pPr>
  </w:p>
  <w:p w:rsidRDefault="00334A8F" w:rsidP="00334A8F" w:rsidR="00334A8F">
    <w:pPr>
      <w:jc w:val="right"/>
    </w:pPr>
  </w:p>
  <w:p w:rsidRDefault="00334A8F" w:rsidP="00334A8F" w:rsidR="00334A8F">
    <w:pPr>
      <w:jc w:val="right"/>
    </w:pPr>
  </w:p>
  <w:p w:rsidRDefault="003F497C" w:rsidP="00334A8F" w:rsidR="00334A8F">
    <w:pPr>
      <w:jc w:val="right"/>
    </w:pPr>
    <w:r>
      <w:tab/>
    </w:r>
    <w:r>
      <w:tab/>
    </w:r>
    <w:r w:rsidR="00334A8F">
      <w:t>Poslovni broj: 7 St-1250/</w:t>
    </w:r>
    <w:r w:rsidR="00F06969">
      <w:t>20</w:t>
    </w:r>
    <w:r w:rsidR="00334A8F">
      <w:t>18-15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0EFE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53D8"/>
    <w:rsid w:val="0030662E"/>
    <w:rsid w:val="003123F3"/>
    <w:rsid w:val="00316507"/>
    <w:rsid w:val="00317870"/>
    <w:rsid w:val="0033460E"/>
    <w:rsid w:val="00334A8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3F0D"/>
    <w:rsid w:val="0050699A"/>
    <w:rsid w:val="00507F72"/>
    <w:rsid w:val="00520104"/>
    <w:rsid w:val="005257DA"/>
    <w:rsid w:val="00526B77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B3597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550D5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77096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7F81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0F6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97B89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C7078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536F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7794E"/>
    <w:rsid w:val="00CB6CB8"/>
    <w:rsid w:val="00CB782B"/>
    <w:rsid w:val="00CC6036"/>
    <w:rsid w:val="00CC6A5B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06969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6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823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98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9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St-1250/2018</izvorni_sadrzaj>
    <derivirana_varijabla naziv="DomainObject.Predmet.OznakaBroj_1">St-1250/2018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Postojji 7St-1411/17</izvorni_sadrzaj>
    <derivirana_varijabla naziv="DomainObject.Predmet.PrimjedbaSuca_1">Postojji 7St-1411/17</derivirana_varijabla>
  </DomainObject.Predmet.PrimjedbaSuca>
  <DomainObject.Predmet.ProtustrankaFormated>
    <izvorni_sadrzaj>  INSPEKT-ING d.o.o. za zaštitu na radu, zaštitu od požara i zaštitu okoliša zastupanog po punomoćniku Josip Kordić</izvorni_sadrzaj>
    <derivirana_varijabla naziv="DomainObject.Predmet.ProtustrankaFormated_1">  INSPEKT-ING d.o.o. za zaštitu na radu, zaštitu od požara i zaštitu okoliša zastupanog po punomoćniku Josip Kordić</derivirana_varijabla>
  </DomainObject.Predmet.ProtustrankaFormated>
  <DomainObject.Predmet.ProtustrankaFormatedOIB>
    <izvorni_sadrzaj>  INSPEKT-ING d.o.o. za zaštitu na radu, zaštitu od požara i zaštitu okoliša, OIB 65016422359 zastupanog po punomoćniku Josip Kordić</izvorni_sadrzaj>
    <derivirana_varijabla naziv="DomainObject.Predmet.ProtustrankaFormatedOIB_1">  INSPEKT-ING d.o.o. za zaštitu na radu, zaštitu od požara i zaštitu okoliša, OIB 65016422359 zastupanog po punomoćniku Josip Kordić</derivirana_varijabla>
  </DomainObject.Predmet.ProtustrankaFormatedOIB>
  <DomainObject.Predmet.ProtustrankaFormatedWithAdress>
    <izvorni_sadrzaj> INSPEKT-ING d.o.o. za zaštitu na radu, zaštitu od požara i zaštitu okoliša, Ivana Gundulića 5, 31000 Osijek zastupanog po punomoćniku Josip Kordić</izvorni_sadrzaj>
    <derivirana_varijabla naziv="DomainObject.Predmet.ProtustrankaFormatedWithAdress_1"> INSPEKT-ING d.o.o. za zaštitu na radu, zaštitu od požara i zaštitu okoliša, Ivana Gundulića 5, 31000 Osijek zastupanog po punomoćniku Josip Kordić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 zastupanog po punomoćniku Josip Kordić</izvorni_sadrzaj>
    <derivirana_varijabla naziv="DomainObject.Predmet.ProtustrankaFormatedWithAdressOIB_1"> INSPEKT-ING d.o.o. za zaštitu na radu, zaštitu od požara i zaštitu okoliša, OIB 65016422359, Ivana Gundulića 5, 31000 Osijek zastupanog po punomoćniku Josip Kordić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 zastupanog po punomoćniku Josip Kordić</item>
    </izvorni_sadrzaj>
    <derivirana_varijabla naziv="DomainObject.Predmet.ProtuStrankaListFormated_1">
      <item>INSPEKT-ING d.o.o. za zaštitu na radu, zaštitu od požara i zaštitu okoliša zastupanog po punomoćniku Josip Kordić</item>
    </derivirana_varijabla>
  </DomainObject.Predmet.ProtuStrankaListFormated>
  <DomainObject.Predmet.ProtuStrankaListFormatedOIB>
    <izvorni_sadrzaj>
      <item>INSPEKT-ING d.o.o. za zaštitu na radu, zaštitu od požara i zaštitu okoliša, OIB 65016422359 zastupanog po punomoćniku Josip Kordić</item>
    </izvorni_sadrzaj>
    <derivirana_varijabla naziv="DomainObject.Predmet.ProtuStrankaListFormatedOIB_1">
      <item>INSPEKT-ING d.o.o. za zaštitu na radu, zaštitu od požara i zaštitu okoliša, OIB 65016422359 zastupanog po punomoćniku Josip Kordić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 zastupanog po punomoćniku Josip Kordić</item>
    </izvorni_sadrzaj>
    <derivirana_varijabla naziv="DomainObject.Predmet.ProtuStrankaListFormatedWithAdress_1">
      <item>INSPEKT-ING d.o.o. za zaštitu na radu, zaštitu od požara i zaštitu okoliša, Ivana Gundulića 5, 31000 Osijek zastupanog po punomoćniku Josip Kordić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 zastupanog po punomoćniku Josip Kordić</item>
    </izvorni_sadrzaj>
    <derivirana_varijabla naziv="DomainObject.Predmet.ProtuStrankaListFormatedWithAdressOIB_1">
      <item>INSPEKT-ING d.o.o. za zaštitu na radu, zaštitu od požara i zaštitu okoliša, OIB 65016422359, Ivana Gundulića 5, 31000 Osijek zastupanog po punomoćniku Josip Kordić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>
      <item>Josip Kordić punomoćnik sudionika u postupku INSPEKT-ING d.o.o. za zaštitu na radu, zaštitu od požara i zaštitu okoliša</item>
      <item>Županijsko državno odvjetništvo u Osijeku</item>
      <item>Zdenko Krstić</item>
    </izvorni_sadrzaj>
    <derivirana_varijabla naziv="DomainObject.Predmet.OstaliListFormated_1">
      <item>Josip Kordić punomoćnik sudionika u postupku INSPEKT-ING d.o.o. za zaštitu na radu, zaštitu od požara i zaštitu okoliša</item>
      <item>Županijsko državno odvjetništvo u Osijeku</item>
      <item>Zdenko Krstić</item>
    </derivirana_varijabla>
  </DomainObject.Predmet.OstaliListFormated>
  <DomainObject.Predmet.OstaliListFormatedOIB>
    <izvorni_sadrzaj>
      <item>Josip Kordić, OIB 72933837258 punomoćnik sudionika u postupku INSPEKT-ING d.o.o. za zaštitu na radu, zaštitu od požara i zaštitu okoliša</item>
      <item>Županijsko državno odvjetništvo u Osijeku, OIB 61379160880</item>
      <item>Zdenko Krstić, OIB 13827089798</item>
    </izvorni_sadrzaj>
    <derivirana_varijabla naziv="DomainObject.Predmet.OstaliListFormatedOIB_1">
      <item>Josip Kordić, OIB 72933837258 punomoćnik sudionika u postupku INSPEKT-ING d.o.o. za zaštitu na radu, zaštitu od požara i zaštitu okoliša</item>
      <item>Županijsko državno odvjetništvo u Osijeku, OIB 61379160880</item>
      <item>Zdenko Krstić, OIB 13827089798</item>
    </derivirana_varijabla>
  </DomainObject.Predmet.OstaliListFormatedOIB>
  <DomainObject.Predmet.OstaliListFormatedWithAdress>
    <izvorni_sadrzaj>
      <item>Josip Kordić, Skradinska 1, 21000 Split punomoćnik sudionika u postupku INSPEKT-ING d.o.o. za zaštitu na radu, zaštitu od požara i zaštitu okoliša</item>
      <item>Županijsko državno odvjetništvo u Osijeku, Kapucinska 21, 31000 Osijek</item>
      <item>Zdenko Krstić</item>
    </izvorni_sadrzaj>
    <derivirana_varijabla naziv="DomainObject.Predmet.OstaliListFormatedWithAdress_1">
      <item>Josip Kordić, Skradinska 1, 21000 Split punomoćnik sudionika u postupku INSPEKT-ING d.o.o. za zaštitu na radu, zaštitu od požara i zaštitu okoliša</item>
      <item>Županijsko državno odvjetništvo u Osijeku, Kapucinska 21, 31000 Osijek</item>
      <item>Zdenko Krstić</item>
    </derivirana_varijabla>
  </DomainObject.Predmet.OstaliListFormatedWithAdress>
  <DomainObject.Predmet.OstaliListFormatedWithAdressOIB>
    <izvorni_sadrzaj>
      <item>Josip Kordić, OIB 72933837258, Skradinska 1, 21000 Split punomoćnik sudionika u postupku INSPEKT-ING d.o.o. za zaštitu na radu, zaštitu od požara i zaštitu okoliša</item>
      <item>Županijsko državno odvjetništvo u Osijeku, OIB 61379160880, Kapucinska 21, 31000 Osijek</item>
      <item>Zdenko Krstić, OIB 13827089798</item>
    </izvorni_sadrzaj>
    <derivirana_varijabla naziv="DomainObject.Predmet.OstaliListFormatedWithAdressOIB_1">
      <item>Josip Kordić, OIB 72933837258, Skradinska 1, 21000 Split punomoćnik sudionika u postupku INSPEKT-ING d.o.o. za zaštitu na radu, zaštitu od požara i zaštitu okoliša</item>
      <item>Županijsko državno odvjetništvo u Osijeku, OIB 61379160880, Kapucinska 21, 31000 Osijek</item>
      <item>Zdenko Krstić, OIB 13827089798</item>
    </derivirana_varijabla>
  </DomainObject.Predmet.OstaliListFormatedWithAdressOIB>
  <DomainObject.Predmet.OstaliListNazivFormated>
    <izvorni_sadrzaj>
      <item>Josip Kordić</item>
      <item>Županijsko državno odvjetništvo u Osijeku</item>
      <item>Zdenko Krstić</item>
    </izvorni_sadrzaj>
    <derivirana_varijabla naziv="DomainObject.Predmet.OstaliListNazivFormated_1">
      <item>Josip Kordić</item>
      <item>Županijsko državno odvjetništvo u Osijeku</item>
      <item>Zdenko Krstić</item>
    </derivirana_varijabla>
  </DomainObject.Predmet.OstaliListNazivFormated>
  <DomainObject.Predmet.OstaliListNazivFormatedOIB>
    <izvorni_sadrzaj>
      <item>Josip Kordić, OIB 72933837258</item>
      <item>Županijsko državno odvjetništvo u Osijeku, OIB 61379160880</item>
      <item>Zdenko Krstić, OIB 13827089798</item>
    </izvorni_sadrzaj>
    <derivirana_varijabla naziv="DomainObject.Predmet.OstaliListNazivFormatedOIB_1">
      <item>Josip Kordić, OIB 72933837258</item>
      <item>Županijsko državno odvjetništvo u Osijeku, OIB 61379160880</item>
      <item>Zdenko Krstić, OIB 13827089798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INSPEKT-ING d.o.o. za zaštitu na radu, zaštitu od požara i zaštitu okoliša</item>
      <item>Josip Kordić</item>
      <item>Županijsko državno odvjetništvo u Osijeku</item>
      <item>Zdenko Krstić</item>
    </izvorni_sadrzaj>
    <derivirana_varijabla naziv="DomainObject.Predmet.SudioniciListNaziv_1">
      <item>FINA RC OSIJEK</item>
      <item>INSPEKT-ING d.o.o. za zaštitu na radu, zaštitu od požara i zaštitu okoliša</item>
      <item>Josip Kordić</item>
      <item>Županijsko državno odvjetništvo u Osijeku</item>
      <item>Zdenko Krstić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Županijsko državno odvjetništvo u Osijeku, OIB 61379160880, Kapucinska 21,31000 Osijek</item>
      <item>Zdenko Krstić, OIB 13827089798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Županijsko državno odvjetništvo u Osijeku, OIB 61379160880, Kapucinska 21,31000 Osijek</item>
      <item>Zdenko Krstić, OIB 13827089798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  <item>, OIB 72933837258</item>
      <item>, OIB 61379160880</item>
      <item>, OIB 13827089798</item>
    </izvorni_sadrzaj>
    <derivirana_varijabla naziv="DomainObject.Predmet.SudioniciListNazivOIB_1">
      <item>, OIB 85821130368</item>
      <item>, OIB 65016422359</item>
      <item>, OIB 72933837258</item>
      <item>, OIB 61379160880</item>
      <item>, OIB 13827089798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St-1250/2018-7</izvorni_sadrzaj>
    <derivirana_varijabla naziv="DomainObject.PredzadnjaOdlukaIzPredmeta.Oznaka_1">St-1250/2018-7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165</properties:Words>
  <properties:Characters>914</properties:Characters>
  <properties:Lines>39</properties:Lines>
  <properties:Paragraphs>18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2019-01-22T12:23:00Z</cp:lastPrinted>
  <dcterms:modified xmlns:xsi="http://www.w3.org/2001/XMLSchema-instance" xsi:type="dcterms:W3CDTF">2019-01-22T12:25:00Z</dcterms:modified>
  <cp:revision>245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(1250-2018 (-15) INSPEKT-ING.docx)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