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567c" w14:paraId="e45567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100C2C">
        <w:rPr>
          <w:rFonts w:cs="Times New Roman" w:hAnsi="Times New Roman" w:ascii="Times New Roman"/>
          <w:b w:val="false"/>
          <w:sz w:val="24"/>
          <w:szCs w:val="24"/>
        </w:rPr>
        <w:t>3267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100C2C">
        <w:t>INOVATIVNE TEHNOLOGIJE LAKIRANJA d.o.o., Zagreb, Šibenska 10a, OIB: 97848201987,</w:t>
      </w:r>
      <w:r w:rsidR="00424E38">
        <w:t xml:space="preserve"> </w:t>
      </w:r>
      <w:r w:rsidR="003C5353" w:rsidRPr="002365A1">
        <w:t xml:space="preserve"> </w:t>
      </w:r>
      <w:r w:rsidR="00424E38">
        <w:t>10. kolovoza</w:t>
      </w:r>
      <w:r w:rsidR="00AA5037">
        <w:t xml:space="preserve"> 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100C2C">
        <w:t>INOVATIVNE TEHNOLOGIJE LAKIRANJA d.o.o., Zagreb, Šibenska 10a, OIB: 97848201987</w:t>
      </w:r>
      <w:r w:rsidR="000011DB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0011DB">
        <w:t>25</w:t>
      </w:r>
      <w:r w:rsidR="00424E38">
        <w:t>. listopada</w:t>
      </w:r>
      <w:r w:rsidR="00957736">
        <w:t xml:space="preserve"> 2017.</w:t>
      </w:r>
      <w:r>
        <w:t xml:space="preserve"> u </w:t>
      </w:r>
      <w:r w:rsidR="00100C2C">
        <w:t>10,00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D735AB">
      <w:pPr>
        <w:pStyle w:val="Odlomakpopisa"/>
        <w:numPr>
          <w:ilvl w:val="1"/>
          <w:numId w:val="6"/>
        </w:numPr>
        <w:jc w:val="both"/>
      </w:pPr>
      <w:r>
        <w:t>dužnik</w:t>
      </w:r>
      <w:r w:rsidR="00D735AB">
        <w:t>,</w:t>
      </w:r>
    </w:p>
    <w:p w:rsidRDefault="00D735AB" w:rsidP="003028CD" w:rsidR="007C4F1C">
      <w:pPr>
        <w:pStyle w:val="Odlomakpopisa"/>
        <w:numPr>
          <w:ilvl w:val="1"/>
          <w:numId w:val="6"/>
        </w:numPr>
        <w:jc w:val="both"/>
      </w:pPr>
      <w:r>
        <w:t xml:space="preserve">privremeni stečajni upravitelj </w:t>
      </w:r>
      <w:r w:rsidR="00100C2C">
        <w:t xml:space="preserve">Marijan </w:t>
      </w:r>
      <w:proofErr w:type="spellStart"/>
      <w:r w:rsidR="00100C2C">
        <w:t>Belani</w:t>
      </w:r>
      <w:proofErr w:type="spellEnd"/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957736">
        <w:t xml:space="preserve">10. </w:t>
      </w:r>
      <w:r w:rsidR="00424E38">
        <w:t>kolovoza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A4914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C20" w:rsidR="006B4C20">
      <w:r>
        <w:separator/>
      </w:r>
    </w:p>
  </w:endnote>
  <w:endnote w:id="0" w:type="continuationSeparator">
    <w:p w:rsidRDefault="006B4C20" w:rsidR="006B4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C20" w:rsidR="006B4C20">
      <w:r>
        <w:separator/>
      </w:r>
    </w:p>
  </w:footnote>
  <w:footnote w:id="0" w:type="continuationSeparator">
    <w:p w:rsidRDefault="006B4C20" w:rsidR="006B4C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1F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4E38"/>
    <w:rsid w:val="00426C08"/>
    <w:rsid w:val="004277E0"/>
    <w:rsid w:val="00432038"/>
    <w:rsid w:val="00451FDB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735AB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F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FD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F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F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F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FD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F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F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3267</izvorni_sadrzaj>
    <derivirana_varijabla naziv="DomainObject.Predmet.Broj_1">3267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St-3267/2016</izvorni_sadrzaj>
    <derivirana_varijabla naziv="DomainObject.Predmet.OznakaBroj_1">St-3267/2016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INOVATIVNE TEHNOLOGIJE LAKIRANJA d.o.o. zastupanog po punomoćniku Ninoslav Kosanović</izvorni_sadrzaj>
    <derivirana_varijabla naziv="DomainObject.Predmet.ProtustrankaFormated_1">  INOVATIVNE TEHNOLOGIJE LAKIRANJA d.o.o. zastupanog po punomoćniku Ninoslav Kosanović</derivirana_varijabla>
  </DomainObject.Predmet.ProtustrankaFormated>
  <DomainObject.Predmet.ProtustrankaFormatedOIB>
    <izvorni_sadrzaj>  INOVATIVNE TEHNOLOGIJE LAKIRANJA d.o.o., OIB 97848201987 zastupanog po punomoćniku Ninoslav Kosanović</izvorni_sadrzaj>
    <derivirana_varijabla naziv="DomainObject.Predmet.ProtustrankaFormatedOIB_1">  INOVATIVNE TEHNOLOGIJE LAKIRANJA d.o.o., OIB 97848201987 zastupanog po punomoćniku Ninoslav Kosanović</derivirana_varijabla>
  </DomainObject.Predmet.ProtustrankaFormatedOIB>
  <DomainObject.Predmet.ProtustrankaFormatedWithAdress>
    <izvorni_sadrzaj> INOVATIVNE TEHNOLOGIJE LAKIRANJA d.o.o., Šibenska 10/a, 10000 Zagreb zastupanog po punomoćniku Ninoslav Kosanović</izvorni_sadrzaj>
    <derivirana_varijabla naziv="DomainObject.Predmet.ProtustrankaFormatedWithAdress_1"> INOVATIVNE TEHNOLOGIJE LAKIRANJA d.o.o., Šibenska 10/a, 10000 Zagreb zastupanog po punomoćniku Ninoslav Kosanović</derivirana_varijabla>
  </DomainObject.Predmet.ProtustrankaFormatedWithAdress>
  <DomainObject.Predmet.ProtustrankaFormatedWithAdressOIB>
    <izvorni_sadrzaj> INOVATIVNE TEHNOLOGIJE LAKIRANJA d.o.o., OIB 97848201987, Šibenska 10/a, 10000 Zagreb zastupanog po punomoćniku Ninoslav Kosanović</izvorni_sadrzaj>
    <derivirana_varijabla naziv="DomainObject.Predmet.ProtustrankaFormatedWithAdressOIB_1"> INOVATIVNE TEHNOLOGIJE LAKIRANJA d.o.o., OIB 97848201987, Šibenska 10/a, 10000 Zagreb zastupanog po punomoćniku Ninoslav Kosanović</derivirana_varijabla>
  </DomainObject.Predmet.ProtustrankaFormatedWithAdressOIB>
  <DomainObject.Predmet.ProtustrankaWithAdress>
    <izvorni_sadrzaj>INOVATIVNE TEHNOLOGIJE LAKIRANJA d.o.o. Šibenska 10/a, 10000 Zagreb</izvorni_sadrzaj>
    <derivirana_varijabla naziv="DomainObject.Predmet.ProtustrankaWithAdress_1">INOVATIVNE TEHNOLOGIJE LAKIRANJA d.o.o. Šibenska 10/a, 10000 Zagreb</derivirana_varijabla>
  </DomainObject.Predmet.ProtustrankaWithAdress>
  <DomainObject.Predmet.ProtustrankaWithAdressOIB>
    <izvorni_sadrzaj>INOVATIVNE TEHNOLOGIJE LAKIRANJA d.o.o., OIB 97848201987, Šibenska 10/a, 10000 Zagreb</izvorni_sadrzaj>
    <derivirana_varijabla naziv="DomainObject.Predmet.ProtustrankaWithAdressOIB_1">INOVATIVNE TEHNOLOGIJE LAKIRANJA d.o.o., OIB 97848201987, Šibenska 10/a, 10000 Zagreb</derivirana_varijabla>
  </DomainObject.Predmet.ProtustrankaWithAdressOIB>
  <DomainObject.Predmet.ProtustrankaNazivFormated>
    <izvorni_sadrzaj>INOVATIVNE TEHNOLOGIJE LAKIRANJA d.o.o.</izvorni_sadrzaj>
    <derivirana_varijabla naziv="DomainObject.Predmet.ProtustrankaNazivFormated_1">INOVATIVNE TEHNOLOGIJE LAKIRANJA d.o.o.</derivirana_varijabla>
  </DomainObject.Predmet.ProtustrankaNazivFormated>
  <DomainObject.Predmet.ProtustrankaNazivFormatedOIB>
    <izvorni_sadrzaj>INOVATIVNE TEHNOLOGIJE LAKIRANJA d.o.o., OIB 97848201987</izvorni_sadrzaj>
    <derivirana_varijabla naziv="DomainObject.Predmet.ProtustrankaNazivFormatedOIB_1">INOVATIVNE TEHNOLOGIJE LAKIRANJA d.o.o., OIB 97848201987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INOVATIVNE TEHNOLOGIJE LAKIRANJA d.o.o. zastupanog po punomoćniku Ninoslav Kosanović</item>
    </izvorni_sadrzaj>
    <derivirana_varijabla naziv="DomainObject.Predmet.ProtuStrankaListFormated_1">
      <item>INOVATIVNE TEHNOLOGIJE LAKIRANJA d.o.o. zastupanog po punomoćniku Ninoslav Kosanović</item>
    </derivirana_varijabla>
  </DomainObject.Predmet.ProtuStrankaListFormated>
  <DomainObject.Predmet.ProtuStrankaListFormatedOIB>
    <izvorni_sadrzaj>
      <item>INOVATIVNE TEHNOLOGIJE LAKIRANJA d.o.o., OIB 97848201987 zastupanog po punomoćniku Ninoslav Kosanović</item>
    </izvorni_sadrzaj>
    <derivirana_varijabla naziv="DomainObject.Predmet.ProtuStrankaListFormatedOIB_1">
      <item>INOVATIVNE TEHNOLOGIJE LAKIRANJA d.o.o., OIB 97848201987 zastupanog po punomoćniku Ninoslav Kosanović</item>
    </derivirana_varijabla>
  </DomainObject.Predmet.ProtuStrankaListFormatedOIB>
  <DomainObject.Predmet.ProtuStrankaListFormatedWithAdress>
    <izvorni_sadrzaj>
      <item>INOVATIVNE TEHNOLOGIJE LAKIRANJA d.o.o., Šibenska 10/a, 10000 Zagreb zastupanog po punomoćniku Ninoslav Kosanović</item>
    </izvorni_sadrzaj>
    <derivirana_varijabla naziv="DomainObject.Predmet.ProtuStrankaListFormatedWithAdress_1">
      <item>INOVATIVNE TEHNOLOGIJE LAKIRANJA d.o.o., Šibenska 10/a, 10000 Zagreb zastupanog po punomoćniku Ninoslav Kosanović</item>
    </derivirana_varijabla>
  </DomainObject.Predmet.ProtuStrankaListFormatedWithAdress>
  <DomainObject.Predmet.ProtuStrankaListFormatedWithAdressOIB>
    <izvorni_sadrzaj>
      <item>INOVATIVNE TEHNOLOGIJE LAKIRANJA d.o.o., OIB 97848201987, Šibenska 10/a, 10000 Zagreb zastupanog po punomoćniku Ninoslav Kosanović</item>
    </izvorni_sadrzaj>
    <derivirana_varijabla naziv="DomainObject.Predmet.ProtuStrankaListFormatedWithAdressOIB_1">
      <item>INOVATIVNE TEHNOLOGIJE LAKIRANJA d.o.o., OIB 97848201987, Šibenska 10/a, 10000 Zagreb zastupanog po punomoćniku Ninoslav Kosanović</item>
    </derivirana_varijabla>
  </DomainObject.Predmet.ProtuStrankaListFormatedWithAdressOIB>
  <DomainObject.Predmet.ProtuStrankaListNazivFormated>
    <izvorni_sadrzaj>
      <item>INOVATIVNE TEHNOLOGIJE LAKIRANJA d.o.o.</item>
    </izvorni_sadrzaj>
    <derivirana_varijabla naziv="DomainObject.Predmet.ProtuStrankaListNazivFormated_1">
      <item>INOVATIVNE TEHNOLOGIJE LAKIRANJA d.o.o.</item>
    </derivirana_varijabla>
  </DomainObject.Predmet.ProtuStrankaListNazivFormated>
  <DomainObject.Predmet.ProtuStrankaListNazivFormatedOIB>
    <izvorni_sadrzaj>
      <item>INOVATIVNE TEHNOLOGIJE LAKIRANJA d.o.o., OIB 97848201987</item>
    </izvorni_sadrzaj>
    <derivirana_varijabla naziv="DomainObject.Predmet.ProtuStrankaListNazivFormatedOIB_1">
      <item>INOVATIVNE TEHNOLOGIJE LAKIRANJA d.o.o., OIB 97848201987</item>
    </derivirana_varijabla>
  </DomainObject.Predmet.ProtuStrankaListNazivFormatedOIB>
  <DomainObject.Predmet.OstaliListFormated>
    <izvorni_sadrzaj>
      <item>Ninoslav Kosanović punomoćnik sudionika u postupku INOVATIVNE TEHNOLOGIJE LAKIRANJA d.o.o.</item>
    </izvorni_sadrzaj>
    <derivirana_varijabla naziv="DomainObject.Predmet.OstaliListFormated_1">
      <item>Ninoslav Kosanović punomoćnik sudionika u postupku INOVATIVNE TEHNOLOGIJE LAKIRANJA d.o.o.</item>
    </derivirana_varijabla>
  </DomainObject.Predmet.OstaliListFormated>
  <DomainObject.Predmet.OstaliListFormatedOIB>
    <izvorni_sadrzaj>
      <item>Ninoslav Kosanović, OIB 33489633994 punomoćnik sudionika u postupku INOVATIVNE TEHNOLOGIJE LAKIRANJA d.o.o.</item>
    </izvorni_sadrzaj>
    <derivirana_varijabla naziv="DomainObject.Predmet.OstaliListFormatedOIB_1">
      <item>Ninoslav Kosanović, OIB 33489633994 punomoćnik sudionika u postupku INOVATIVNE TEHNOLOGIJE LAKIRANJA d.o.o.</item>
    </derivirana_varijabla>
  </DomainObject.Predmet.OstaliListFormatedOIB>
  <DomainObject.Predmet.OstaliListFormatedWithAdress>
    <izvorni_sadrzaj>
      <item>Ninoslav Kosanović, Šibenska 8, 10000 Zagreb punomoćnik sudionika u postupku INOVATIVNE TEHNOLOGIJE LAKIRANJA d.o.o.</item>
    </izvorni_sadrzaj>
    <derivirana_varijabla naziv="DomainObject.Predmet.OstaliListFormatedWithAdress_1">
      <item>Ninoslav Kosanović, Šibenska 8, 10000 Zagreb punomoćnik sudionika u postupku INOVATIVNE TEHNOLOGIJE LAKIRANJA d.o.o.</item>
    </derivirana_varijabla>
  </DomainObject.Predmet.OstaliListFormatedWithAdress>
  <DomainObject.Predmet.OstaliListFormatedWithAdressOIB>
    <izvorni_sadrzaj>
      <item>Ninoslav Kosanović, OIB 33489633994, Šibenska 8, 10000 Zagreb punomoćnik sudionika u postupku INOVATIVNE TEHNOLOGIJE LAKIRANJA d.o.o.</item>
    </izvorni_sadrzaj>
    <derivirana_varijabla naziv="DomainObject.Predmet.OstaliListFormatedWithAdressOIB_1">
      <item>Ninoslav Kosanović, OIB 33489633994, Šibenska 8, 10000 Zagreb punomoćnik sudionika u postupku INOVATIVNE TEHNOLOGIJE LAKIRANJA d.o.o.</item>
    </derivirana_varijabla>
  </DomainObject.Predmet.OstaliListFormatedWithAdressOIB>
  <DomainObject.Predmet.OstaliListNazivFormated>
    <izvorni_sadrzaj>
      <item>Ninoslav Kosanović</item>
    </izvorni_sadrzaj>
    <derivirana_varijabla naziv="DomainObject.Predmet.OstaliListNazivFormated_1">
      <item>Ninoslav Kosanović</item>
    </derivirana_varijabla>
  </DomainObject.Predmet.OstaliListNazivFormated>
  <DomainObject.Predmet.OstaliListNazivFormatedOIB>
    <izvorni_sadrzaj>
      <item>Ninoslav Kosanović, OIB 33489633994</item>
    </izvorni_sadrzaj>
    <derivirana_varijabla naziv="DomainObject.Predmet.OstaliListNazivFormatedOIB_1">
      <item>Ninoslav Kosanović, OIB 33489633994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INOVATIVNE TEHNOLOGIJE LAKIRANJA d.o.o.</izvorni_sadrzaj>
    <derivirana_varijabla naziv="DomainObject.Predmet.ProtustrankaIDrugi_1">INOVATIVNE TEHNOLOGIJE LAKIRANJA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INOVATIVNE TEHNOLOGIJE LAKIRANJA d.o.o., OIB 97848201987, Šibenska 10/a, 10000 Zagreb</izvorni_sadrzaj>
    <derivirana_varijabla naziv="DomainObject.Predmet.ProtustrankaIDrugiAdressOIB_1">INOVATIVNE TEHNOLOGIJE LAKIRANJA d.o.o., OIB 97848201987, Šibenska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INOVATIVNE TEHNOLOGIJE LAKIRANJA d.o.o.</item>
      <item>Ninoslav Kosanović</item>
    </izvorni_sadrzaj>
    <derivirana_varijabla naziv="DomainObject.Predmet.SudioniciListNaziv_1">
      <item>FINA Regionalni centar Zagreb</item>
      <item>INOVATIVNE TEHNOLOGIJE LAKIRANJA d.o.o.</item>
      <item>Ninoslav Kosanović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izvorni_sadrzaj>
    <derivirana_varijabla naziv="DomainObject.Predmet.SudioniciListAdressOIB_1"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97848201987</item>
      <item>, OIB 33489633994</item>
    </izvorni_sadrzaj>
    <derivirana_varijabla naziv="DomainObject.Predmet.SudioniciListNazivOIB_1">
      <item>, OIB 85821130368</item>
      <item>, OIB 97848201987</item>
      <item>, OIB 33489633994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224</properties:Words>
  <properties:Characters>1160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2017-08-10T11:15:00Z</dcterms:created>
  <dc:creator>Korisnik</dc:creator>
  <cp:lastModifiedBy>Draženka Prpić</cp:lastModifiedBy>
  <cp:lastPrinted>2017-08-10T11:16:00Z</cp:lastPrinted>
  <dcterms:modified xmlns:xsi="http://www.w3.org/2001/XMLSchema-instance" xsi:type="dcterms:W3CDTF">2017-08-10T11:16:00Z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