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116a" w14:paraId="a00116a" w:rsidRDefault="00576D55" w:rsidR="00576D5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5CA" w:rsidP="001655CA" w:rsidR="001655CA" w:rsidRPr="00E64770">
      <w:r w:rsidRPr="00E64770">
        <w:t>REPUBLIKA HRVATSKA</w:t>
      </w:r>
    </w:p>
    <w:p w:rsidRDefault="001655CA" w:rsidP="001655CA" w:rsidR="001655CA" w:rsidRPr="00E64770">
      <w:r w:rsidRPr="00E64770">
        <w:t>TRGOVAČKI SUD U ZAGREBU</w:t>
      </w:r>
    </w:p>
    <w:p w:rsidRDefault="001655CA" w:rsidP="001655CA" w:rsidR="001655CA">
      <w:r w:rsidRPr="00E64770">
        <w:t xml:space="preserve">Zagreb, </w:t>
      </w:r>
      <w:proofErr w:type="spellStart"/>
      <w:r w:rsidRPr="00E64770">
        <w:t>Amruševa</w:t>
      </w:r>
      <w:proofErr w:type="spellEnd"/>
      <w:r w:rsidRPr="00E64770"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029F" w:rsidP="001655CA" w:rsidR="001C029F"/>
    <w:p w:rsidRDefault="00AE18D3" w:rsidP="001655CA" w:rsidR="00AE18D3" w:rsidRPr="0063308C"/>
    <w:p w:rsidRDefault="00467EF5" w:rsidP="005F789F" w:rsidR="00467EF5">
      <w:pPr>
        <w:jc w:val="center"/>
      </w:pPr>
      <w:r w:rsidRPr="00467EF5">
        <w:t>R</w:t>
      </w:r>
      <w:r w:rsidR="00AE18D3">
        <w:t xml:space="preserve"> </w:t>
      </w:r>
      <w:r w:rsidRPr="00467EF5">
        <w:t>E</w:t>
      </w:r>
      <w:r w:rsidR="00AE18D3">
        <w:t xml:space="preserve"> </w:t>
      </w:r>
      <w:r w:rsidRPr="00467EF5">
        <w:t>P</w:t>
      </w:r>
      <w:r w:rsidR="00AE18D3">
        <w:t xml:space="preserve"> </w:t>
      </w:r>
      <w:r w:rsidRPr="00467EF5">
        <w:t>U</w:t>
      </w:r>
      <w:r w:rsidR="00AE18D3">
        <w:t xml:space="preserve"> </w:t>
      </w:r>
      <w:r w:rsidRPr="00467EF5">
        <w:t>B</w:t>
      </w:r>
      <w:r w:rsidR="00AE18D3">
        <w:t xml:space="preserve"> </w:t>
      </w:r>
      <w:r w:rsidRPr="00467EF5">
        <w:t>L</w:t>
      </w:r>
      <w:r w:rsidR="00AE18D3">
        <w:t xml:space="preserve"> </w:t>
      </w:r>
      <w:r w:rsidRPr="00467EF5">
        <w:t>I</w:t>
      </w:r>
      <w:r w:rsidR="00AE18D3">
        <w:t xml:space="preserve"> </w:t>
      </w:r>
      <w:r w:rsidRPr="00467EF5">
        <w:t>K</w:t>
      </w:r>
      <w:r w:rsidR="00AE18D3">
        <w:t xml:space="preserve"> </w:t>
      </w:r>
      <w:r w:rsidRPr="00467EF5">
        <w:t>A</w:t>
      </w:r>
      <w:r w:rsidR="00AE18D3">
        <w:t xml:space="preserve"> </w:t>
      </w:r>
      <w:r w:rsidRPr="00467EF5">
        <w:t xml:space="preserve"> H</w:t>
      </w:r>
      <w:r w:rsidR="00AE18D3">
        <w:t xml:space="preserve"> </w:t>
      </w:r>
      <w:r w:rsidRPr="00467EF5">
        <w:t>R</w:t>
      </w:r>
      <w:r w:rsidR="00AE18D3">
        <w:t xml:space="preserve"> </w:t>
      </w:r>
      <w:r w:rsidRPr="00467EF5">
        <w:t>V</w:t>
      </w:r>
      <w:r w:rsidR="00AE18D3">
        <w:t xml:space="preserve"> </w:t>
      </w:r>
      <w:r w:rsidRPr="00467EF5">
        <w:t>A</w:t>
      </w:r>
      <w:r w:rsidR="00AE18D3">
        <w:t xml:space="preserve"> </w:t>
      </w:r>
      <w:r w:rsidRPr="00467EF5">
        <w:t>T</w:t>
      </w:r>
      <w:r w:rsidR="00AE18D3">
        <w:t xml:space="preserve"> </w:t>
      </w:r>
      <w:r w:rsidRPr="00467EF5">
        <w:t>S</w:t>
      </w:r>
      <w:r w:rsidR="00AE18D3">
        <w:t xml:space="preserve"> </w:t>
      </w:r>
      <w:r w:rsidRPr="00467EF5">
        <w:t>K</w:t>
      </w:r>
      <w:r w:rsidR="00AE18D3">
        <w:t xml:space="preserve"> </w:t>
      </w:r>
      <w:r w:rsidRPr="00467EF5">
        <w:t>A</w:t>
      </w:r>
    </w:p>
    <w:p w:rsidRDefault="005F789F" w:rsidP="005F789F" w:rsidR="005F789F" w:rsidRPr="0063308C">
      <w:pPr>
        <w:jc w:val="center"/>
      </w:pPr>
      <w:r w:rsidRPr="0063308C">
        <w:t>R J E Š E NJ E</w:t>
      </w:r>
    </w:p>
    <w:p w:rsidRDefault="001655CA" w:rsidP="001655CA" w:rsidR="001655CA" w:rsidRPr="00B5073B">
      <w:pPr>
        <w:jc w:val="both"/>
      </w:pPr>
    </w:p>
    <w:p w:rsidRDefault="001655CA" w:rsidP="000F771E" w:rsidR="008953EC">
      <w:pPr>
        <w:autoSpaceDE w:val="false"/>
        <w:autoSpaceDN w:val="false"/>
        <w:adjustRightInd w:val="false"/>
        <w:jc w:val="both"/>
      </w:pPr>
      <w:r w:rsidRPr="008953EC">
        <w:t xml:space="preserve">Trgovački sud u Zagrebu, po sucu Nikoli Ribariću, u postupku </w:t>
      </w:r>
      <w:proofErr w:type="spellStart"/>
      <w:r w:rsidRPr="008953EC">
        <w:t>predstečajne</w:t>
      </w:r>
      <w:proofErr w:type="spellEnd"/>
      <w:r w:rsidRPr="008953EC">
        <w:t xml:space="preserve"> nagodbe u povodu prijedloga dužnika </w:t>
      </w:r>
      <w:proofErr w:type="spellStart"/>
      <w:r w:rsidR="00AF061B" w:rsidRPr="00AF061B">
        <w:t>IN</w:t>
      </w:r>
      <w:proofErr w:type="spellEnd"/>
      <w:r w:rsidR="00AF061B" w:rsidRPr="00AF061B">
        <w:t xml:space="preserve"> FINE d.o.o.</w:t>
      </w:r>
      <w:r w:rsidR="00AF061B">
        <w:t>,</w:t>
      </w:r>
      <w:r w:rsidR="00AF061B" w:rsidRPr="00AF061B">
        <w:t xml:space="preserve"> </w:t>
      </w:r>
      <w:r w:rsidR="00AF061B">
        <w:t xml:space="preserve">Zagreb (Grad Zagreb), Nova </w:t>
      </w:r>
      <w:proofErr w:type="spellStart"/>
      <w:r w:rsidR="00AF061B">
        <w:t>Ves</w:t>
      </w:r>
      <w:proofErr w:type="spellEnd"/>
      <w:r w:rsidR="00AF061B">
        <w:t xml:space="preserve"> </w:t>
      </w:r>
      <w:proofErr w:type="spellStart"/>
      <w:r w:rsidR="00AF061B">
        <w:t>45</w:t>
      </w:r>
      <w:proofErr w:type="spellEnd"/>
      <w:r w:rsidR="00AF061B">
        <w:t xml:space="preserve">/I, </w:t>
      </w:r>
      <w:proofErr w:type="spellStart"/>
      <w:r w:rsidR="00AF061B">
        <w:t>OIB</w:t>
      </w:r>
      <w:proofErr w:type="spellEnd"/>
      <w:r w:rsidR="00AF061B">
        <w:t xml:space="preserve">: </w:t>
      </w:r>
      <w:proofErr w:type="spellStart"/>
      <w:r w:rsidR="00AF061B" w:rsidRPr="00AF061B">
        <w:t>60847285476</w:t>
      </w:r>
      <w:proofErr w:type="spellEnd"/>
      <w:r w:rsidR="00AF061B">
        <w:t xml:space="preserve">, </w:t>
      </w:r>
      <w:r w:rsidR="008953EC" w:rsidRPr="008953EC">
        <w:t xml:space="preserve">dana </w:t>
      </w:r>
      <w:proofErr w:type="spellStart"/>
      <w:r w:rsidR="0032252D">
        <w:t>10</w:t>
      </w:r>
      <w:proofErr w:type="spellEnd"/>
      <w:r w:rsidR="0032252D">
        <w:t>. svibnja</w:t>
      </w:r>
      <w:r w:rsidR="008953EC" w:rsidRPr="008953EC">
        <w:t xml:space="preserve"> </w:t>
      </w:r>
      <w:proofErr w:type="spellStart"/>
      <w:r w:rsidR="008953EC" w:rsidRPr="008953EC">
        <w:t>201</w:t>
      </w:r>
      <w:r w:rsidR="0032252D">
        <w:t>9</w:t>
      </w:r>
      <w:proofErr w:type="spellEnd"/>
      <w:r w:rsidR="008953EC" w:rsidRPr="008953EC">
        <w:t xml:space="preserve">. godine, </w:t>
      </w:r>
    </w:p>
    <w:p w:rsidRDefault="00AE18D3" w:rsidP="000F771E" w:rsidR="00AE18D3" w:rsidRPr="008953EC">
      <w:pPr>
        <w:autoSpaceDE w:val="false"/>
        <w:autoSpaceDN w:val="false"/>
        <w:adjustRightInd w:val="false"/>
        <w:jc w:val="both"/>
      </w:pPr>
    </w:p>
    <w:p w:rsidRDefault="00B5073B" w:rsidP="0037019E" w:rsidR="00B5073B" w:rsidRPr="00B5073B">
      <w:pPr>
        <w:autoSpaceDE w:val="false"/>
        <w:autoSpaceDN w:val="false"/>
        <w:adjustRightInd w:val="false"/>
        <w:jc w:val="both"/>
      </w:pPr>
    </w:p>
    <w:p w:rsidRDefault="005F789F" w:rsidP="005F789F" w:rsidR="005F789F">
      <w:pPr>
        <w:jc w:val="center"/>
      </w:pPr>
      <w:r w:rsidRPr="0063308C">
        <w:t>r i j e š i o    j e</w:t>
      </w:r>
    </w:p>
    <w:p w:rsidRDefault="00A533B5" w:rsidP="005F789F" w:rsidR="00A533B5" w:rsidRPr="0063308C">
      <w:pPr>
        <w:jc w:val="center"/>
      </w:pPr>
    </w:p>
    <w:p w:rsidRDefault="00AE18D3" w:rsidP="0032252D" w:rsidR="0032252D">
      <w:pPr>
        <w:ind w:firstLine="708" w:left="1416"/>
      </w:pPr>
      <w:r>
        <w:t xml:space="preserve">         </w:t>
      </w:r>
      <w:r w:rsidR="0032252D">
        <w:t>Prekida se postupak u ovoj pravnoj stvari</w:t>
      </w:r>
    </w:p>
    <w:p w:rsidRDefault="0032252D" w:rsidP="0032252D" w:rsidR="0032252D"/>
    <w:p w:rsidRDefault="0032252D" w:rsidP="0032252D" w:rsidR="0032252D">
      <w:r>
        <w:tab/>
      </w:r>
      <w:r>
        <w:tab/>
      </w:r>
      <w:r>
        <w:tab/>
      </w:r>
      <w:r>
        <w:tab/>
      </w:r>
      <w:r>
        <w:tab/>
        <w:t xml:space="preserve">        Obrazloženje</w:t>
      </w:r>
    </w:p>
    <w:p w:rsidRDefault="0032252D" w:rsidP="0032252D" w:rsidR="0032252D"/>
    <w:p w:rsidRDefault="0032252D" w:rsidP="00F171B4" w:rsidR="00993C2B">
      <w:pPr>
        <w:jc w:val="both"/>
      </w:pPr>
      <w:r>
        <w:t xml:space="preserve">Uvidom u sudski registar sud je utvrdio kako je </w:t>
      </w:r>
      <w:r w:rsidR="00993C2B" w:rsidRPr="00993C2B">
        <w:t xml:space="preserve">Trgovački sud u Zagrebu brisao dužnika </w:t>
      </w:r>
      <w:proofErr w:type="spellStart"/>
      <w:r w:rsidR="00993C2B" w:rsidRPr="00993C2B">
        <w:t>IN</w:t>
      </w:r>
      <w:proofErr w:type="spellEnd"/>
      <w:r w:rsidR="00993C2B" w:rsidRPr="00993C2B">
        <w:t xml:space="preserve"> FINE d.o.o., Zagreb (Grad Zagreb), Nova </w:t>
      </w:r>
      <w:proofErr w:type="spellStart"/>
      <w:r w:rsidR="00993C2B" w:rsidRPr="00993C2B">
        <w:t>Ves</w:t>
      </w:r>
      <w:proofErr w:type="spellEnd"/>
      <w:r w:rsidR="00993C2B" w:rsidRPr="00993C2B">
        <w:t xml:space="preserve"> </w:t>
      </w:r>
      <w:proofErr w:type="spellStart"/>
      <w:r w:rsidR="00993C2B" w:rsidRPr="00993C2B">
        <w:t>45</w:t>
      </w:r>
      <w:proofErr w:type="spellEnd"/>
      <w:r w:rsidR="00993C2B" w:rsidRPr="00993C2B">
        <w:t xml:space="preserve">/I, </w:t>
      </w:r>
      <w:proofErr w:type="spellStart"/>
      <w:r w:rsidR="00993C2B" w:rsidRPr="00993C2B">
        <w:t>OIB</w:t>
      </w:r>
      <w:proofErr w:type="spellEnd"/>
      <w:r w:rsidR="00993C2B" w:rsidRPr="00993C2B">
        <w:t xml:space="preserve">: </w:t>
      </w:r>
      <w:proofErr w:type="spellStart"/>
      <w:r w:rsidR="00993C2B" w:rsidRPr="00993C2B">
        <w:t>60847285476</w:t>
      </w:r>
      <w:proofErr w:type="spellEnd"/>
      <w:r w:rsidR="00F171B4">
        <w:t>,</w:t>
      </w:r>
      <w:r w:rsidR="00993C2B" w:rsidRPr="00993C2B">
        <w:t xml:space="preserve"> dana 03.11.2017 rješenjem </w:t>
      </w:r>
      <w:proofErr w:type="spellStart"/>
      <w:r w:rsidR="00993C2B" w:rsidRPr="00993C2B">
        <w:t>Tt</w:t>
      </w:r>
      <w:proofErr w:type="spellEnd"/>
      <w:r w:rsidR="00993C2B" w:rsidRPr="00993C2B">
        <w:t>-</w:t>
      </w:r>
      <w:proofErr w:type="spellStart"/>
      <w:r w:rsidR="00993C2B" w:rsidRPr="00993C2B">
        <w:t>17</w:t>
      </w:r>
      <w:proofErr w:type="spellEnd"/>
      <w:r w:rsidR="00993C2B" w:rsidRPr="00993C2B">
        <w:t>/</w:t>
      </w:r>
      <w:proofErr w:type="spellStart"/>
      <w:r w:rsidR="00993C2B" w:rsidRPr="00993C2B">
        <w:t>34937</w:t>
      </w:r>
      <w:proofErr w:type="spellEnd"/>
      <w:r w:rsidR="00993C2B" w:rsidRPr="00993C2B">
        <w:t xml:space="preserve">-1.  </w:t>
      </w:r>
    </w:p>
    <w:p w:rsidRDefault="00F171B4" w:rsidP="00F171B4" w:rsidR="00F171B4" w:rsidRPr="00993C2B">
      <w:pPr>
        <w:jc w:val="both"/>
      </w:pPr>
    </w:p>
    <w:p w:rsidRDefault="0032252D" w:rsidP="00887DB6" w:rsidR="0032252D">
      <w:pPr>
        <w:jc w:val="both"/>
      </w:pPr>
      <w:r>
        <w:t xml:space="preserve">Obzirom da je pravna osoba koja je stranka postupka prestala postojati, odlučeno je kao u izreci ovog rješenja, a na osnovu odredbe članka </w:t>
      </w:r>
      <w:proofErr w:type="spellStart"/>
      <w:r>
        <w:t>212</w:t>
      </w:r>
      <w:proofErr w:type="spellEnd"/>
      <w:r>
        <w:t xml:space="preserve">. </w:t>
      </w:r>
      <w:proofErr w:type="spellStart"/>
      <w:r>
        <w:t>toč</w:t>
      </w:r>
      <w:proofErr w:type="spellEnd"/>
      <w:r>
        <w:t xml:space="preserve">. 4. Zakona o parničnom postupku (Narodne novine </w:t>
      </w:r>
      <w:proofErr w:type="spellStart"/>
      <w:r>
        <w:t>53</w:t>
      </w:r>
      <w:proofErr w:type="spellEnd"/>
      <w:r>
        <w:t>/</w:t>
      </w:r>
      <w:proofErr w:type="spellStart"/>
      <w:r>
        <w:t>1991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1992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1999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2000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2001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2003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2005</w:t>
      </w:r>
      <w:proofErr w:type="spellEnd"/>
      <w:r>
        <w:t>, 2/</w:t>
      </w:r>
      <w:proofErr w:type="spellStart"/>
      <w:r>
        <w:t>2007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2008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2008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2008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2011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20</w:t>
      </w:r>
      <w:r w:rsidR="00887DB6">
        <w:t>13</w:t>
      </w:r>
      <w:proofErr w:type="spellEnd"/>
      <w:r w:rsidR="00887DB6">
        <w:t xml:space="preserve">, </w:t>
      </w:r>
      <w:proofErr w:type="spellStart"/>
      <w:r w:rsidR="00887DB6">
        <w:t>89</w:t>
      </w:r>
      <w:proofErr w:type="spellEnd"/>
      <w:r w:rsidR="00887DB6">
        <w:t>/</w:t>
      </w:r>
      <w:proofErr w:type="spellStart"/>
      <w:r w:rsidR="00887DB6">
        <w:t>2014</w:t>
      </w:r>
      <w:proofErr w:type="spellEnd"/>
      <w:r w:rsidR="00887DB6">
        <w:t xml:space="preserve">; dalje </w:t>
      </w:r>
      <w:proofErr w:type="spellStart"/>
      <w:r w:rsidR="00887DB6">
        <w:t>ZPP</w:t>
      </w:r>
      <w:proofErr w:type="spellEnd"/>
      <w:r w:rsidR="00887DB6">
        <w:t xml:space="preserve">) u vezi članka </w:t>
      </w:r>
    </w:p>
    <w:p w:rsidRDefault="0032252D" w:rsidP="00887DB6" w:rsidR="0032252D">
      <w:pPr>
        <w:jc w:val="both"/>
      </w:pPr>
      <w:r>
        <w:t>Slijedom naprijed navedenoga odlučeno je kao u izreci.</w:t>
      </w:r>
    </w:p>
    <w:p w:rsidRDefault="0032252D" w:rsidP="0032252D" w:rsidR="0032252D"/>
    <w:p w:rsidRDefault="0032252D" w:rsidP="00887DB6" w:rsidR="0032252D">
      <w:pPr>
        <w:ind w:firstLine="708" w:left="2124"/>
      </w:pPr>
      <w:r>
        <w:t xml:space="preserve">U Zagrebu, </w:t>
      </w:r>
      <w:proofErr w:type="spellStart"/>
      <w:r w:rsidR="00887DB6">
        <w:t>10</w:t>
      </w:r>
      <w:proofErr w:type="spellEnd"/>
      <w:r>
        <w:t>.</w:t>
      </w:r>
      <w:r w:rsidR="00887DB6">
        <w:t xml:space="preserve"> svibnja</w:t>
      </w:r>
      <w:r>
        <w:t xml:space="preserve"> </w:t>
      </w:r>
      <w:proofErr w:type="spellStart"/>
      <w:r>
        <w:t>201</w:t>
      </w:r>
      <w:r w:rsidR="00887DB6">
        <w:t>9</w:t>
      </w:r>
      <w:proofErr w:type="spellEnd"/>
      <w:r>
        <w:t xml:space="preserve">. </w:t>
      </w:r>
    </w:p>
    <w:p w:rsidRDefault="0032252D" w:rsidP="0032252D" w:rsidR="0032252D"/>
    <w:p w:rsidRDefault="00AE18D3" w:rsidP="0032252D" w:rsidR="003225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252D">
        <w:t>Sudac:</w:t>
      </w:r>
    </w:p>
    <w:p w:rsidRDefault="0032252D" w:rsidP="00887DB6" w:rsidR="00604793">
      <w:pPr>
        <w:ind w:firstLine="708" w:left="6372"/>
      </w:pPr>
      <w:r>
        <w:t>Nikola Ribarić</w:t>
      </w:r>
      <w:r w:rsidR="00604793">
        <w:t>, v.r.</w:t>
      </w:r>
    </w:p>
    <w:p w:rsidRDefault="00604793" w:rsidP="00887DB6" w:rsidR="00604793">
      <w:pPr>
        <w:ind w:firstLine="708" w:left="6372"/>
      </w:pPr>
    </w:p>
    <w:p w:rsidRDefault="00604793" w:rsidP="00604793" w:rsidR="00604793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04793" w:rsidP="00887DB6" w:rsidR="0032252D">
      <w:pPr>
        <w:ind w:firstLine="708" w:left="6372"/>
      </w:pPr>
      <w:r>
        <w:t>Maja Hajtek</w:t>
      </w:r>
      <w:r w:rsidR="0032252D">
        <w:t xml:space="preserve"> </w:t>
      </w:r>
    </w:p>
    <w:p w:rsidRDefault="0032252D" w:rsidP="0032252D" w:rsidR="0032252D"/>
    <w:p w:rsidRDefault="00AE18D3" w:rsidP="0032252D" w:rsidR="00AE18D3"/>
    <w:p w:rsidRDefault="00604793" w:rsidP="0032252D" w:rsidR="00604793"/>
    <w:p w:rsidRDefault="0032252D" w:rsidP="0032252D" w:rsidR="0032252D">
      <w:r>
        <w:t xml:space="preserve">Uputa o pravnom lijeku: </w:t>
      </w:r>
    </w:p>
    <w:p w:rsidRDefault="0032252D" w:rsidP="0032252D" w:rsidR="00B5073B">
      <w:r>
        <w:t>Protiv ovog rješenja dopuštena je žalba u roku od 8 dana od dana primanja prijepisa istog. Žalba se podnosi pisano u 4 istovjetna primjerka putem ovoga suda Visokom trgovačkom sudu Republike Hrvatske.</w:t>
      </w:r>
    </w:p>
    <w:p w:rsidRDefault="0080269F" w:rsidP="0032252D" w:rsidR="0080269F"/>
    <w:p w:rsidRDefault="0080269F" w:rsidP="00604793" w:rsidR="0080269F" w:rsidRPr="0063308C">
      <w:pPr>
        <w:pStyle w:val="Odlomakpopisa"/>
      </w:pPr>
    </w:p>
    <w:sectPr w:rsidSect="0063308C" w:rsidR="0080269F" w:rsidRPr="0063308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C74" w:rsidP="0063308C" w:rsidR="007B7C74">
      <w:r>
        <w:separator/>
      </w:r>
    </w:p>
  </w:endnote>
  <w:endnote w:id="0" w:type="continuationSeparator">
    <w:p w:rsidRDefault="007B7C74" w:rsidP="0063308C" w:rsidR="007B7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C74" w:rsidP="0063308C" w:rsidR="007B7C74">
      <w:r>
        <w:separator/>
      </w:r>
    </w:p>
  </w:footnote>
  <w:footnote w:id="0" w:type="continuationSeparator">
    <w:p w:rsidRDefault="007B7C74" w:rsidP="0063308C" w:rsidR="007B7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08C" w:rsidP="00AF061B" w:rsidR="0063308C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E18D3">
      <w:rPr>
        <w:noProof/>
      </w:rPr>
      <w:t>2</w:t>
    </w:r>
    <w:r>
      <w:fldChar w:fldCharType="end"/>
    </w:r>
    <w:r>
      <w:tab/>
      <w:t xml:space="preserve">     </w:t>
    </w:r>
    <w:r>
      <w:tab/>
    </w:r>
    <w:proofErr w:type="spellStart"/>
    <w:r w:rsidR="008E236F" w:rsidRPr="0063308C">
      <w:t>72</w:t>
    </w:r>
    <w:proofErr w:type="spellEnd"/>
    <w:r w:rsidR="008E236F" w:rsidRPr="0063308C">
      <w:t xml:space="preserve"> St-</w:t>
    </w:r>
    <w:proofErr w:type="spellStart"/>
    <w:r w:rsidR="00AF061B">
      <w:t>8359</w:t>
    </w:r>
    <w:proofErr w:type="spellEnd"/>
    <w:r w:rsidR="008E236F">
      <w:t>/</w:t>
    </w:r>
    <w:proofErr w:type="spellStart"/>
    <w:r w:rsidR="008E236F">
      <w:t>2015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8D3" w:rsidP="00AE18D3" w:rsidR="00AE18D3">
    <w:pPr>
      <w:pStyle w:val="Zaglavlje"/>
      <w:jc w:val="right"/>
    </w:pPr>
    <w:proofErr w:type="spellStart"/>
    <w:r w:rsidRPr="0063308C">
      <w:t>72</w:t>
    </w:r>
    <w:proofErr w:type="spellEnd"/>
    <w:r>
      <w:t>.</w:t>
    </w:r>
    <w:r w:rsidRPr="0063308C">
      <w:t xml:space="preserve"> St-</w:t>
    </w:r>
    <w:proofErr w:type="spellStart"/>
    <w:r>
      <w:t>8359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24</w:t>
    </w:r>
    <w:proofErr w:type="spellEnd"/>
  </w:p>
  <w:p w:rsidRDefault="00AE18D3" w:rsidR="00AE18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3365E"/>
    <w:multiLevelType w:val="hybridMultilevel"/>
    <w:tmpl w:val="4140B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F771E"/>
    <w:rsid w:val="00147CE1"/>
    <w:rsid w:val="001655CA"/>
    <w:rsid w:val="001C029F"/>
    <w:rsid w:val="001C05C3"/>
    <w:rsid w:val="00236854"/>
    <w:rsid w:val="002E247E"/>
    <w:rsid w:val="002E24F2"/>
    <w:rsid w:val="0032252D"/>
    <w:rsid w:val="00366509"/>
    <w:rsid w:val="0037019E"/>
    <w:rsid w:val="003C270A"/>
    <w:rsid w:val="003D7272"/>
    <w:rsid w:val="00463965"/>
    <w:rsid w:val="00467EF5"/>
    <w:rsid w:val="004815D1"/>
    <w:rsid w:val="00513544"/>
    <w:rsid w:val="00543EEE"/>
    <w:rsid w:val="00562ABD"/>
    <w:rsid w:val="00576D55"/>
    <w:rsid w:val="005F063B"/>
    <w:rsid w:val="005F789F"/>
    <w:rsid w:val="005F7B03"/>
    <w:rsid w:val="00604793"/>
    <w:rsid w:val="0063308C"/>
    <w:rsid w:val="006518B4"/>
    <w:rsid w:val="007B7C74"/>
    <w:rsid w:val="0080185E"/>
    <w:rsid w:val="0080269F"/>
    <w:rsid w:val="0081488B"/>
    <w:rsid w:val="00866167"/>
    <w:rsid w:val="00867068"/>
    <w:rsid w:val="00887DB6"/>
    <w:rsid w:val="008953EC"/>
    <w:rsid w:val="008A172A"/>
    <w:rsid w:val="008E236F"/>
    <w:rsid w:val="008E3D5E"/>
    <w:rsid w:val="009075C3"/>
    <w:rsid w:val="00993C2B"/>
    <w:rsid w:val="00A14C77"/>
    <w:rsid w:val="00A45042"/>
    <w:rsid w:val="00A533B5"/>
    <w:rsid w:val="00AE18D3"/>
    <w:rsid w:val="00AF061B"/>
    <w:rsid w:val="00B5073B"/>
    <w:rsid w:val="00B9130C"/>
    <w:rsid w:val="00C5060B"/>
    <w:rsid w:val="00C84D62"/>
    <w:rsid w:val="00D41CEC"/>
    <w:rsid w:val="00E138C4"/>
    <w:rsid w:val="00E616E0"/>
    <w:rsid w:val="00E64770"/>
    <w:rsid w:val="00E735A6"/>
    <w:rsid w:val="00F171B4"/>
    <w:rsid w:val="00F318BE"/>
    <w:rsid w:val="00F97016"/>
    <w:rsid w:val="00FB05AC"/>
    <w:rsid w:val="00FB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FB05AC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8E236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E236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E18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FB05AC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8E236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E236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E18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8359</izvorni_sadrzaj>
    <derivirana_varijabla naziv="DomainObject.Predmet.Broj_1">8359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St-8359/2015</izvorni_sadrzaj>
    <derivirana_varijabla naziv="DomainObject.Predmet.OznakaBroj_1">St-8359/2015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FINE d.o.o. zastupanog po punomoćniku Andrej Bolfek</izvorni_sadrzaj>
    <derivirana_varijabla naziv="DomainObject.Predmet.ProtustrankaFormated_1">  IN FINE d.o.o. zastupanog po punomoćniku Andrej Bolfek</derivirana_varijabla>
  </DomainObject.Predmet.ProtustrankaFormated>
  <DomainObject.Predmet.ProtustrankaFormatedOIB>
    <izvorni_sadrzaj>  IN FINE d.o.o., OIB 60847285476 zastupanog po punomoćniku Andrej Bolfek</izvorni_sadrzaj>
    <derivirana_varijabla naziv="DomainObject.Predmet.ProtustrankaFormatedOIB_1">  IN FINE d.o.o., OIB 60847285476 zastupanog po punomoćniku Andrej Bolfek</derivirana_varijabla>
  </DomainObject.Predmet.ProtustrankaFormatedOIB>
  <DomainObject.Predmet.ProtustrankaFormatedWithAdress>
    <izvorni_sadrzaj> IN FINE d.o.o., Nova Ves 45/I, 10000 Zagreb zastupanog po punomoćniku Andrej Bolfek</izvorni_sadrzaj>
    <derivirana_varijabla naziv="DomainObject.Predmet.ProtustrankaFormatedWithAdress_1"> IN FINE d.o.o., Nova Ves 45/I, 10000 Zagreb zastupanog po punomoćniku Andrej Bolfek</derivirana_varijabla>
  </DomainObject.Predmet.ProtustrankaFormatedWithAdress>
  <DomainObject.Predmet.ProtustrankaFormatedWithAdressOIB>
    <izvorni_sadrzaj> IN FINE d.o.o., OIB 60847285476, Nova Ves 45/I, 10000 Zagreb zastupanog po punomoćniku Andrej Bolfek</izvorni_sadrzaj>
    <derivirana_varijabla naziv="DomainObject.Predmet.ProtustrankaFormatedWithAdressOIB_1"> IN FINE d.o.o., OIB 60847285476, Nova Ves 45/I, 10000 Zagreb zastupanog po punomoćniku Andrej Bolfek</derivirana_varijabla>
  </DomainObject.Predmet.ProtustrankaFormatedWithAdressOIB>
  <DomainObject.Predmet.ProtustrankaWithAdress>
    <izvorni_sadrzaj>IN FINE d.o.o. Nova Ves 45/I, 10000 Zagreb</izvorni_sadrzaj>
    <derivirana_varijabla naziv="DomainObject.Predmet.ProtustrankaWithAdress_1">IN FINE d.o.o. Nova Ves 45/I, 10000 Zagreb</derivirana_varijabla>
  </DomainObject.Predmet.ProtustrankaWithAdress>
  <DomainObject.Predmet.ProtustrankaWithAdressOIB>
    <izvorni_sadrzaj>IN FINE d.o.o., OIB 60847285476, Nova Ves 45/I, 10000 Zagreb</izvorni_sadrzaj>
    <derivirana_varijabla naziv="DomainObject.Predmet.ProtustrankaWithAdressOIB_1">IN FINE d.o.o., OIB 60847285476, Nova Ves 45/I, 10000 Zagreb</derivirana_varijabla>
  </DomainObject.Predmet.ProtustrankaWithAdressOIB>
  <DomainObject.Predmet.ProtustrankaNazivFormated>
    <izvorni_sadrzaj>IN FINE d.o.o.</izvorni_sadrzaj>
    <derivirana_varijabla naziv="DomainObject.Predmet.ProtustrankaNazivFormated_1">IN FINE d.o.o.</derivirana_varijabla>
  </DomainObject.Predmet.ProtustrankaNazivFormated>
  <DomainObject.Predmet.ProtustrankaNazivFormatedOIB>
    <izvorni_sadrzaj>IN FINE d.o.o., OIB 60847285476</izvorni_sadrzaj>
    <derivirana_varijabla naziv="DomainObject.Predmet.ProtustrankaNazivFormatedOIB_1">IN FINE d.o.o., OIB 60847285476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FINE d.o.o.</izvorni_sadrzaj>
    <derivirana_varijabla naziv="DomainObject.Predmet.StrankaFormated_1">  IN FINE d.o.o.</derivirana_varijabla>
  </DomainObject.Predmet.StrankaFormated>
  <DomainObject.Predmet.StrankaFormatedOIB>
    <izvorni_sadrzaj>  IN FINE d.o.o., OIB 60847285476</izvorni_sadrzaj>
    <derivirana_varijabla naziv="DomainObject.Predmet.StrankaFormatedOIB_1">  IN FINE d.o.o., OIB 60847285476</derivirana_varijabla>
  </DomainObject.Predmet.StrankaFormatedOIB>
  <DomainObject.Predmet.StrankaFormatedWithAdress>
    <izvorni_sadrzaj> IN FINE d.o.o., Nova Ves 45/I, 10000 Zagreb</izvorni_sadrzaj>
    <derivirana_varijabla naziv="DomainObject.Predmet.StrankaFormatedWithAdress_1"> IN FINE d.o.o., Nova Ves 45/I, 10000 Zagreb</derivirana_varijabla>
  </DomainObject.Predmet.StrankaFormatedWithAdress>
  <DomainObject.Predmet.StrankaFormatedWithAdressOIB>
    <izvorni_sadrzaj> IN FINE d.o.o., OIB 60847285476, Nova Ves 45/I, 10000 Zagreb</izvorni_sadrzaj>
    <derivirana_varijabla naziv="DomainObject.Predmet.StrankaFormatedWithAdressOIB_1"> IN FINE d.o.o., OIB 60847285476, Nova Ves 45/I, 10000 Zagreb</derivirana_varijabla>
  </DomainObject.Predmet.StrankaFormatedWithAdressOIB>
  <DomainObject.Predmet.StrankaWithAdress>
    <izvorni_sadrzaj>IN FINE d.o.o. Nova Ves 45/I,10000 Zagreb</izvorni_sadrzaj>
    <derivirana_varijabla naziv="DomainObject.Predmet.StrankaWithAdress_1">IN FINE d.o.o. Nova Ves 45/I,10000 Zagreb</derivirana_varijabla>
  </DomainObject.Predmet.StrankaWithAdress>
  <DomainObject.Predmet.StrankaWithAdressOIB>
    <izvorni_sadrzaj>IN FINE d.o.o., OIB 60847285476, Nova Ves 45/I,10000 Zagreb</izvorni_sadrzaj>
    <derivirana_varijabla naziv="DomainObject.Predmet.StrankaWithAdressOIB_1">IN FINE d.o.o., OIB 60847285476, Nova Ves 45/I,10000 Zagreb</derivirana_varijabla>
  </DomainObject.Predmet.StrankaWithAdressOIB>
  <DomainObject.Predmet.StrankaNazivFormated>
    <izvorni_sadrzaj>IN FINE d.o.o.</izvorni_sadrzaj>
    <derivirana_varijabla naziv="DomainObject.Predmet.StrankaNazivFormated_1">IN FINE d.o.o.</derivirana_varijabla>
  </DomainObject.Predmet.StrankaNazivFormated>
  <DomainObject.Predmet.StrankaNazivFormatedOIB>
    <izvorni_sadrzaj>IN FINE d.o.o., OIB 60847285476</izvorni_sadrzaj>
    <derivirana_varijabla naziv="DomainObject.Predmet.StrankaNazivFormatedOIB_1">IN FINE d.o.o., OIB 60847285476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 FINE d.o.o.</item>
    </izvorni_sadrzaj>
    <derivirana_varijabla naziv="DomainObject.Predmet.StrankaListFormated_1">
      <item>IN FINE d.o.o.</item>
    </derivirana_varijabla>
  </DomainObject.Predmet.StrankaListFormated>
  <DomainObject.Predmet.StrankaListFormatedOIB>
    <izvorni_sadrzaj>
      <item>IN FINE d.o.o., OIB 60847285476</item>
    </izvorni_sadrzaj>
    <derivirana_varijabla naziv="DomainObject.Predmet.StrankaListFormatedOIB_1">
      <item>IN FINE d.o.o., OIB 60847285476</item>
    </derivirana_varijabla>
  </DomainObject.Predmet.StrankaListFormatedOIB>
  <DomainObject.Predmet.StrankaListFormatedWithAdress>
    <izvorni_sadrzaj>
      <item>IN FINE d.o.o., Nova Ves 45/I, 10000 Zagreb</item>
    </izvorni_sadrzaj>
    <derivirana_varijabla naziv="DomainObject.Predmet.StrankaListFormatedWithAdress_1">
      <item>IN FINE d.o.o., Nova Ves 45/I, 10000 Zagreb</item>
    </derivirana_varijabla>
  </DomainObject.Predmet.StrankaListFormatedWithAdress>
  <DomainObject.Predmet.StrankaListFormatedWithAdressOIB>
    <izvorni_sadrzaj>
      <item>IN FINE d.o.o., OIB 60847285476, Nova Ves 45/I, 10000 Zagreb</item>
    </izvorni_sadrzaj>
    <derivirana_varijabla naziv="DomainObject.Predmet.StrankaListFormatedWithAdressOIB_1">
      <item>IN FINE d.o.o., OIB 60847285476, Nova Ves 45/I, 10000 Zagreb</item>
    </derivirana_varijabla>
  </DomainObject.Predmet.StrankaListFormatedWithAdressOIB>
  <DomainObject.Predmet.StrankaListNazivFormated>
    <izvorni_sadrzaj>
      <item>IN FINE d.o.o.</item>
    </izvorni_sadrzaj>
    <derivirana_varijabla naziv="DomainObject.Predmet.StrankaListNazivFormated_1">
      <item>IN FINE d.o.o.</item>
    </derivirana_varijabla>
  </DomainObject.Predmet.StrankaListNazivFormated>
  <DomainObject.Predmet.StrankaListNazivFormatedOIB>
    <izvorni_sadrzaj>
      <item>IN FINE d.o.o., OIB 60847285476</item>
    </izvorni_sadrzaj>
    <derivirana_varijabla naziv="DomainObject.Predmet.StrankaListNazivFormatedOIB_1">
      <item>IN FINE d.o.o., OIB 60847285476</item>
    </derivirana_varijabla>
  </DomainObject.Predmet.StrankaListNazivFormatedOIB>
  <DomainObject.Predmet.ProtuStrankaListFormated>
    <izvorni_sadrzaj>
      <item>IN FINE d.o.o. zastupanog po punomoćniku Andrej Bolfek</item>
    </izvorni_sadrzaj>
    <derivirana_varijabla naziv="DomainObject.Predmet.ProtuStrankaListFormated_1">
      <item>IN FINE d.o.o. zastupanog po punomoćniku Andrej Bolfek</item>
    </derivirana_varijabla>
  </DomainObject.Predmet.ProtuStrankaListFormated>
  <DomainObject.Predmet.ProtuStrankaListFormatedOIB>
    <izvorni_sadrzaj>
      <item>IN FINE d.o.o., OIB 60847285476 zastupanog po punomoćniku Andrej Bolfek</item>
    </izvorni_sadrzaj>
    <derivirana_varijabla naziv="DomainObject.Predmet.ProtuStrankaListFormatedOIB_1">
      <item>IN FINE d.o.o., OIB 60847285476 zastupanog po punomoćniku Andrej Bolfek</item>
    </derivirana_varijabla>
  </DomainObject.Predmet.ProtuStrankaListFormatedOIB>
  <DomainObject.Predmet.ProtuStrankaListFormatedWithAdress>
    <izvorni_sadrzaj>
      <item>IN FINE d.o.o., Nova Ves 45/I, 10000 Zagreb zastupanog po punomoćniku Andrej Bolfek</item>
    </izvorni_sadrzaj>
    <derivirana_varijabla naziv="DomainObject.Predmet.ProtuStrankaListFormatedWithAdress_1">
      <item>IN FINE d.o.o., Nova Ves 45/I, 10000 Zagreb zastupanog po punomoćniku Andrej Bolfek</item>
    </derivirana_varijabla>
  </DomainObject.Predmet.ProtuStrankaListFormatedWithAdress>
  <DomainObject.Predmet.ProtuStrankaListFormatedWithAdressOIB>
    <izvorni_sadrzaj>
      <item>IN FINE d.o.o., OIB 60847285476, Nova Ves 45/I, 10000 Zagreb zastupanog po punomoćniku Andrej Bolfek</item>
    </izvorni_sadrzaj>
    <derivirana_varijabla naziv="DomainObject.Predmet.ProtuStrankaListFormatedWithAdressOIB_1">
      <item>IN FINE d.o.o., OIB 60847285476, Nova Ves 45/I, 10000 Zagreb zastupanog po punomoćniku Andrej Bolfek</item>
    </derivirana_varijabla>
  </DomainObject.Predmet.ProtuStrankaListFormatedWithAdressOIB>
  <DomainObject.Predmet.ProtuStrankaListNazivFormated>
    <izvorni_sadrzaj>
      <item>IN FINE d.o.o.</item>
    </izvorni_sadrzaj>
    <derivirana_varijabla naziv="DomainObject.Predmet.ProtuStrankaListNazivFormated_1">
      <item>IN FINE d.o.o.</item>
    </derivirana_varijabla>
  </DomainObject.Predmet.ProtuStrankaListNazivFormated>
  <DomainObject.Predmet.ProtuStrankaListNazivFormatedOIB>
    <izvorni_sadrzaj>
      <item>IN FINE d.o.o., OIB 60847285476</item>
    </izvorni_sadrzaj>
    <derivirana_varijabla naziv="DomainObject.Predmet.ProtuStrankaListNazivFormatedOIB_1">
      <item>IN FINE d.o.o., OIB 60847285476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  <item>Andrej Bolfek punomoćnik sudionika u postupku IN FINE d.o.o.</item>
    </izvorni_sadrzaj>
    <derivirana_varijabla naziv="DomainObject.Predmet.OstaliListFormated_1">
      <item>Financijska agencija</item>
      <item>REPUBLIKA HRVATSKA MINISTARSTVO FINANCIJA</item>
      <item>ŽUPANIJSKO DRŽAVNO ODVJETNIŠTVO U ZAGREBU</item>
      <item>Andrej Bolfek punomoćnik sudionika u postupku IN FINE d.o.o.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  <item>Andrej Bolfek punomoćnik sudionika u postupku IN FINE d.o.o.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  <item>Andrej Bolfek punomoćnik sudionika u postupku IN FINE d.o.o.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Andrej Bolfek, Domagojeva 4, 10000 Zagreb punomoćnik sudionika u postupku IN FINE d.o.o.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Andrej Bolfek, Domagojeva 4, 10000 Zagreb punomoćnik sudionika u postupku IN FINE d.o.o.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Andrej Bolfek, Domagojeva 4, 10000 Zagreb punomoćnik sudionika u postupku IN FINE d.o.o.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Andrej Bolfek, Domagojeva 4, 10000 Zagreb punomoćnik sudionika u postupku IN FINE d.o.o.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  <item>Andrej Bolfek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  <item>Andrej Bolfek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  <item>Andrej Bolfek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  <item>Andrej Bolfek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FINE d.o.o.</izvorni_sadrzaj>
    <derivirana_varijabla naziv="DomainObject.Predmet.StrankaIDrugi_1">IN FINE d.o.o.</derivirana_varijabla>
  </DomainObject.Predmet.StrankaIDrugi>
  <DomainObject.Predmet.ProtustrankaIDrugi>
    <izvorni_sadrzaj>IN FINE d.o.o.</izvorni_sadrzaj>
    <derivirana_varijabla naziv="DomainObject.Predmet.ProtustrankaIDrugi_1">IN FINE d.o.o.</derivirana_varijabla>
  </DomainObject.Predmet.ProtustrankaIDrugi>
  <DomainObject.Predmet.StrankaIDrugiAdressOIB>
    <izvorni_sadrzaj>IN FINE d.o.o., OIB 60847285476, Nova Ves 45/I, 10000 Zagreb</izvorni_sadrzaj>
    <derivirana_varijabla naziv="DomainObject.Predmet.StrankaIDrugiAdressOIB_1">IN FINE d.o.o., OIB 60847285476, Nova Ves 45/I, 10000 Zagreb</derivirana_varijabla>
  </DomainObject.Predmet.StrankaIDrugiAdressOIB>
  <DomainObject.Predmet.ProtustrankaIDrugiAdressOIB>
    <izvorni_sadrzaj>IN FINE d.o.o., OIB 60847285476, Nova Ves 45/I, 10000 Zagreb</izvorni_sadrzaj>
    <derivirana_varijabla naziv="DomainObject.Predmet.ProtustrankaIDrugiAdressOIB_1">IN FINE d.o.o., OIB 60847285476, Nova Ves 45/I,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St-8359/2015-12</izvorni_sadrzaj>
    <derivirana_varijabla naziv="DomainObject.Predmet.OdlukaRjesenje.Oznaka_1">St-8359/2015-12</derivirana_varijabla>
  </DomainObject.Predmet.OdlukaRjesenje.Oznaka>
  <DomainObject.Predmet.SudioniciListNaziv>
    <izvorni_sadrzaj>
      <item>IN FINE d.o.o.</item>
      <item>IN FINE d.o.o.</item>
      <item>Financijska agencija</item>
      <item>REPUBLIKA HRVATSKA MINISTARSTVO FINANCIJA</item>
      <item>ŽUPANIJSKO DRŽAVNO ODVJETNIŠTVO U ZAGREBU</item>
      <item>Andrej Bolfek</item>
    </izvorni_sadrzaj>
    <derivirana_varijabla naziv="DomainObject.Predmet.SudioniciListNaziv_1">
      <item>IN FINE d.o.o.</item>
      <item>IN FINE d.o.o.</item>
      <item>Financijska agencija</item>
      <item>REPUBLIKA HRVATSKA MINISTARSTVO FINANCIJA</item>
      <item>ŽUPANIJSKO DRŽAVNO ODVJETNIŠTVO U ZAGREBU</item>
      <item>Andrej Bolfek</item>
    </derivirana_varijabla>
  </DomainObject.Predmet.SudioniciListNaziv>
  <DomainObject.Predmet.SudioniciListAdressOIB>
    <izvorni_sadrzaj>
      <item>IN FINE d.o.o., OIB 60847285476, Nova Ves 45/I,10000 Zagreb</item>
      <item>IN FINE d.o.o., OIB 60847285476, Nova Ves 45/I,10000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Andrej Bolfek, Domagojeva 4,10000 Zagreb</item>
    </izvorni_sadrzaj>
    <derivirana_varijabla naziv="DomainObject.Predmet.SudioniciListAdressOIB_1">
      <item>IN FINE d.o.o., OIB 60847285476, Nova Ves 45/I,10000 Zagreb</item>
      <item>IN FINE d.o.o., OIB 60847285476, Nova Ves 45/I,10000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Andrej Bolfek,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60847285476</item>
      <item>, OIB 60847285476</item>
      <item>, OIB 85821130368</item>
      <item>, OIB 18683136487</item>
      <item>, OIB 16488001145</item>
      <item>, OIB null</item>
    </izvorni_sadrzaj>
    <derivirana_varijabla naziv="DomainObject.Predmet.SudioniciListNazivOIB_1">
      <item>, OIB 60847285476</item>
      <item>, OIB 60847285476</item>
      <item>, OIB 85821130368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srpnja 2016.</izvorni_sadrzaj>
    <derivirana_varijabla naziv="DomainObject.PredzadnjaOdlukaIzPredmeta.DatumDonosenjaOdluke_1">20. srpnja 2016.</derivirana_varijabla>
  </DomainObject.PredzadnjaOdlukaIzPredmeta.DatumDonosenjaOdluke>
  <DomainObject.PredzadnjaOdlukaIzPredmeta.Oznaka>
    <izvorni_sadrzaj>St-8359/2015-20</izvorni_sadrzaj>
    <derivirana_varijabla naziv="DomainObject.PredzadnjaOdlukaIzPredmeta.Oznaka_1">St-8359/2015-20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1115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2019-05-10T09:47:00Z</dcterms:created>
  <dc:creator>nribaric</dc:creator>
  <cp:lastModifiedBy>Maja Hajtek</cp:lastModifiedBy>
  <cp:lastPrinted>2019-05-10T11:14:00Z</cp:lastPrinted>
  <dcterms:modified xmlns:xsi="http://www.w3.org/2001/XMLSchema-instance" xsi:type="dcterms:W3CDTF">2019-05-10T11:14:00Z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(Rješenje PREKID  in fine 10.5.2019..docx)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