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10cb" w14:paraId="8e210cb" w:rsidRDefault="00DB650A" w:rsidP="00DB650A" w:rsidR="00DB650A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</w:t>
      </w:r>
      <w:r w:rsidR="00864F99" w:rsidRPr="00AE1F38">
        <w:rPr>
          <w:sz w:val="24"/>
          <w:szCs w:val="24"/>
        </w:rPr>
        <w:t xml:space="preserve">      Republika Hrvatska</w:t>
      </w:r>
    </w:p>
    <w:p w:rsidRDefault="00E968AA" w:rsidP="00E968AA" w:rsidR="00E968AA" w:rsidRPr="00AE1F38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Trgovački sud u Zagrebu</w:t>
      </w:r>
    </w:p>
    <w:p w:rsidRDefault="00E968AA" w:rsidP="00563617" w:rsidR="00E968AA">
      <w:pPr>
        <w:rPr>
          <w:sz w:val="24"/>
          <w:szCs w:val="24"/>
        </w:rPr>
      </w:pPr>
      <w:r w:rsidRPr="00AE1F38">
        <w:rPr>
          <w:sz w:val="24"/>
          <w:szCs w:val="24"/>
        </w:rPr>
        <w:t xml:space="preserve">    Zagreb, Amruševa 2/II                                                         </w:t>
      </w:r>
      <w:r w:rsidR="00563617" w:rsidRPr="00AE1F38">
        <w:rPr>
          <w:sz w:val="24"/>
          <w:szCs w:val="24"/>
        </w:rPr>
        <w:tab/>
      </w:r>
      <w:r w:rsidR="00563617" w:rsidRPr="00AE1F38">
        <w:rPr>
          <w:sz w:val="24"/>
          <w:szCs w:val="24"/>
        </w:rPr>
        <w:tab/>
      </w:r>
      <w:r w:rsidR="00AE1F38" w:rsidRPr="00AE1F38">
        <w:rPr>
          <w:sz w:val="24"/>
          <w:szCs w:val="24"/>
        </w:rPr>
        <w:t xml:space="preserve">       </w:t>
      </w:r>
      <w:r w:rsidR="00160A8C" w:rsidRPr="00AE1F38">
        <w:rPr>
          <w:sz w:val="24"/>
          <w:szCs w:val="24"/>
        </w:rPr>
        <w:t xml:space="preserve">   </w:t>
      </w:r>
      <w:r w:rsidR="00563617" w:rsidRPr="00AE1F38">
        <w:rPr>
          <w:sz w:val="24"/>
          <w:szCs w:val="24"/>
        </w:rPr>
        <w:t>6</w:t>
      </w:r>
      <w:r w:rsidRPr="00AE1F38">
        <w:rPr>
          <w:sz w:val="24"/>
          <w:szCs w:val="24"/>
        </w:rPr>
        <w:t>6 St-</w:t>
      </w:r>
      <w:r w:rsidR="00D01C12">
        <w:rPr>
          <w:sz w:val="24"/>
          <w:szCs w:val="24"/>
        </w:rPr>
        <w:t>1467</w:t>
      </w:r>
      <w:r w:rsidRPr="00AE1F38">
        <w:rPr>
          <w:sz w:val="24"/>
          <w:szCs w:val="24"/>
        </w:rPr>
        <w:t>/1</w:t>
      </w:r>
      <w:r w:rsidR="00D01C12">
        <w:rPr>
          <w:sz w:val="24"/>
          <w:szCs w:val="24"/>
        </w:rPr>
        <w:t>7</w:t>
      </w:r>
    </w:p>
    <w:p w:rsidRDefault="00533D75" w:rsidP="00563617" w:rsidR="00533D75" w:rsidRPr="00AE1F38">
      <w:pPr>
        <w:rPr>
          <w:sz w:val="24"/>
          <w:szCs w:val="24"/>
        </w:rPr>
      </w:pPr>
    </w:p>
    <w:p w:rsidRDefault="002D5279" w:rsidP="00E968AA" w:rsidR="00211300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E P U B L I K A   H R V A T S K A</w:t>
      </w:r>
    </w:p>
    <w:p w:rsidRDefault="00533D75" w:rsidP="00E968AA" w:rsidR="00533D75">
      <w:pPr>
        <w:jc w:val="center"/>
        <w:rPr>
          <w:sz w:val="24"/>
          <w:szCs w:val="24"/>
        </w:rPr>
      </w:pPr>
    </w:p>
    <w:p w:rsidRDefault="00E968AA" w:rsidP="00E968AA" w:rsidR="00E968AA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Š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N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J</w:t>
      </w:r>
      <w:r w:rsidR="002D5279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E</w:t>
      </w:r>
    </w:p>
    <w:p w:rsidRDefault="00DB650A" w:rsidP="00E968AA" w:rsidR="00DB650A">
      <w:pPr>
        <w:jc w:val="center"/>
        <w:rPr>
          <w:b/>
          <w:sz w:val="24"/>
          <w:szCs w:val="24"/>
        </w:rPr>
      </w:pPr>
    </w:p>
    <w:p w:rsidRDefault="00533D75" w:rsidP="00E968AA" w:rsidR="00533D75">
      <w:pPr>
        <w:jc w:val="center"/>
        <w:rPr>
          <w:b/>
          <w:sz w:val="24"/>
          <w:szCs w:val="24"/>
        </w:rPr>
      </w:pPr>
    </w:p>
    <w:p w:rsidRDefault="00DB20F4" w:rsidP="00E968AA" w:rsidR="00E968AA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            Trgovački sud u Zagrebu po sucu pojedincu Mislavu Kolakušiću, kao stečajnom sucu u stečajnom postupku </w:t>
      </w:r>
      <w:r w:rsidR="0072530C">
        <w:rPr>
          <w:sz w:val="24"/>
          <w:szCs w:val="24"/>
        </w:rPr>
        <w:t xml:space="preserve">nad </w:t>
      </w:r>
      <w:r w:rsidR="00D01C12" w:rsidRPr="00D01C12">
        <w:rPr>
          <w:sz w:val="24"/>
          <w:szCs w:val="24"/>
        </w:rPr>
        <w:t>Poliklinika za medicinu rada i sporta sa medicinsko-biokemijskim laboratorijem Zagrebačkog športskog saveza, Zagreb, Ulica grada Vukovara 284,  OIB:17456168506</w:t>
      </w:r>
      <w:r w:rsidR="00E968AA" w:rsidRPr="00AE1F38">
        <w:rPr>
          <w:sz w:val="24"/>
          <w:szCs w:val="24"/>
        </w:rPr>
        <w:t xml:space="preserve">, </w:t>
      </w:r>
      <w:r w:rsidR="00D01C12">
        <w:rPr>
          <w:sz w:val="24"/>
          <w:szCs w:val="24"/>
        </w:rPr>
        <w:t>3</w:t>
      </w:r>
      <w:r w:rsidR="0072530C">
        <w:rPr>
          <w:sz w:val="24"/>
          <w:szCs w:val="24"/>
        </w:rPr>
        <w:t>.</w:t>
      </w:r>
      <w:r w:rsidR="00E968AA" w:rsidRPr="00AE1F38">
        <w:rPr>
          <w:sz w:val="24"/>
          <w:szCs w:val="24"/>
        </w:rPr>
        <w:t xml:space="preserve"> </w:t>
      </w:r>
      <w:r w:rsidR="00FE6B48">
        <w:rPr>
          <w:sz w:val="24"/>
          <w:szCs w:val="24"/>
        </w:rPr>
        <w:t>listopada</w:t>
      </w:r>
      <w:r w:rsidR="00E968AA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E968AA" w:rsidRPr="00AE1F38">
        <w:rPr>
          <w:sz w:val="24"/>
          <w:szCs w:val="24"/>
        </w:rPr>
        <w:t>.,</w:t>
      </w:r>
    </w:p>
    <w:p w:rsidRDefault="00211300" w:rsidP="00887B5B" w:rsidR="00211300">
      <w:pPr>
        <w:jc w:val="center"/>
        <w:rPr>
          <w:sz w:val="24"/>
          <w:szCs w:val="24"/>
        </w:rPr>
      </w:pPr>
    </w:p>
    <w:p w:rsidRDefault="00533D75" w:rsidP="00887B5B" w:rsidR="00533D75" w:rsidRPr="00AE1F38">
      <w:pPr>
        <w:jc w:val="center"/>
        <w:rPr>
          <w:sz w:val="24"/>
          <w:szCs w:val="24"/>
        </w:rPr>
      </w:pPr>
    </w:p>
    <w:p w:rsidRDefault="00887B5B" w:rsidP="00887B5B" w:rsidR="00887B5B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r i j e š i o    j e</w:t>
      </w:r>
    </w:p>
    <w:p w:rsidRDefault="00DB650A" w:rsidP="00887B5B" w:rsidR="00DB650A">
      <w:pPr>
        <w:jc w:val="center"/>
        <w:rPr>
          <w:sz w:val="24"/>
          <w:szCs w:val="24"/>
        </w:rPr>
      </w:pPr>
    </w:p>
    <w:p w:rsidRDefault="00B73CD4" w:rsidP="00E1708B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</w:t>
      </w:r>
      <w:r w:rsidRPr="00AE1F38">
        <w:rPr>
          <w:sz w:val="24"/>
          <w:szCs w:val="24"/>
        </w:rPr>
        <w:tab/>
      </w:r>
      <w:r w:rsidR="009F1B0F" w:rsidRPr="00AE1F38">
        <w:rPr>
          <w:sz w:val="24"/>
          <w:szCs w:val="24"/>
        </w:rPr>
        <w:t xml:space="preserve">Određuje se nagrada </w:t>
      </w:r>
      <w:r w:rsidR="00886950">
        <w:rPr>
          <w:sz w:val="24"/>
          <w:szCs w:val="24"/>
        </w:rPr>
        <w:t xml:space="preserve">privremenom </w:t>
      </w:r>
      <w:r w:rsidR="009F1B0F" w:rsidRPr="00AE1F38">
        <w:rPr>
          <w:sz w:val="24"/>
          <w:szCs w:val="24"/>
        </w:rPr>
        <w:t>stečajnom</w:t>
      </w:r>
      <w:r w:rsidR="00E968AA" w:rsidRPr="00AE1F38">
        <w:rPr>
          <w:sz w:val="24"/>
          <w:szCs w:val="24"/>
        </w:rPr>
        <w:t xml:space="preserve"> upravitelju</w:t>
      </w:r>
      <w:r w:rsidR="003140DD" w:rsidRPr="003140DD">
        <w:t xml:space="preserve"> </w:t>
      </w:r>
      <w:r w:rsidR="00D01C12" w:rsidRPr="00D01C12">
        <w:rPr>
          <w:sz w:val="24"/>
          <w:szCs w:val="24"/>
        </w:rPr>
        <w:t>MARIJA TOMEŠ, Ivanić - Grad, Ulica Slobode 20, OIB:55542209293</w:t>
      </w:r>
      <w:r w:rsidR="00AE1F38">
        <w:rPr>
          <w:sz w:val="24"/>
          <w:szCs w:val="24"/>
        </w:rPr>
        <w:t xml:space="preserve">, </w:t>
      </w:r>
      <w:r w:rsidR="009F1B0F" w:rsidRPr="00AE1F38">
        <w:rPr>
          <w:sz w:val="24"/>
          <w:szCs w:val="24"/>
        </w:rPr>
        <w:t xml:space="preserve">u bruto iznosu od </w:t>
      </w:r>
      <w:r w:rsidR="00555C40">
        <w:rPr>
          <w:sz w:val="24"/>
          <w:szCs w:val="24"/>
        </w:rPr>
        <w:t>3</w:t>
      </w:r>
      <w:r w:rsidR="00F379BB"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>0</w:t>
      </w:r>
      <w:r w:rsidR="00F379BB" w:rsidRPr="00AE1F38">
        <w:rPr>
          <w:sz w:val="24"/>
          <w:szCs w:val="24"/>
        </w:rPr>
        <w:t>00</w:t>
      </w:r>
      <w:r w:rsidR="009F1B0F" w:rsidRPr="00AE1F38">
        <w:rPr>
          <w:sz w:val="24"/>
          <w:szCs w:val="24"/>
        </w:rPr>
        <w:t>,00  kn.</w:t>
      </w:r>
    </w:p>
    <w:p w:rsidRDefault="00B73CD4" w:rsidP="00E1708B" w:rsidR="00211300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II</w:t>
      </w:r>
      <w:r w:rsidRPr="00AE1F38">
        <w:rPr>
          <w:sz w:val="24"/>
          <w:szCs w:val="24"/>
        </w:rPr>
        <w:tab/>
      </w:r>
      <w:r w:rsidR="00160A8C" w:rsidRPr="00AE1F38">
        <w:rPr>
          <w:sz w:val="24"/>
          <w:szCs w:val="24"/>
        </w:rPr>
        <w:t xml:space="preserve">Nalaže se računovodstvu ovog suda, </w:t>
      </w:r>
      <w:r w:rsidR="00555C40">
        <w:rPr>
          <w:sz w:val="24"/>
          <w:szCs w:val="24"/>
        </w:rPr>
        <w:t>u roku od 8 dana,</w:t>
      </w:r>
      <w:r w:rsidR="00160A8C" w:rsidRPr="00AE1F38">
        <w:rPr>
          <w:sz w:val="24"/>
          <w:szCs w:val="24"/>
        </w:rPr>
        <w:t xml:space="preserve"> </w:t>
      </w:r>
      <w:r w:rsidR="00D01C12">
        <w:rPr>
          <w:sz w:val="24"/>
          <w:szCs w:val="24"/>
        </w:rPr>
        <w:t xml:space="preserve">s depozitnog računa stečajnog dužnika </w:t>
      </w:r>
      <w:r w:rsidR="00160A8C" w:rsidRPr="00AE1F38">
        <w:rPr>
          <w:sz w:val="24"/>
          <w:szCs w:val="24"/>
        </w:rPr>
        <w:t>izvršiti isplatu nagrade određenu u stavku I ovog rješenja privremenom stečajnom upravitelju na žiro račun bro</w:t>
      </w:r>
      <w:r w:rsidR="009F1B0F" w:rsidRPr="00AE1F38">
        <w:rPr>
          <w:sz w:val="24"/>
          <w:szCs w:val="24"/>
        </w:rPr>
        <w:t>j</w:t>
      </w:r>
      <w:r w:rsidR="00E968AA" w:rsidRPr="00AE1F3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 xml:space="preserve">IBAN </w:t>
      </w:r>
      <w:r w:rsidR="00DB20F4" w:rsidRPr="00AE1F38">
        <w:rPr>
          <w:sz w:val="24"/>
          <w:szCs w:val="24"/>
        </w:rPr>
        <w:t>HR</w:t>
      </w:r>
      <w:r w:rsidR="00D01C12">
        <w:rPr>
          <w:sz w:val="24"/>
          <w:szCs w:val="24"/>
        </w:rPr>
        <w:t>5624840083115783677</w:t>
      </w:r>
      <w:r w:rsidR="00EB1D1B" w:rsidRPr="00AE1F38">
        <w:rPr>
          <w:sz w:val="24"/>
          <w:szCs w:val="24"/>
        </w:rPr>
        <w:t>.</w:t>
      </w:r>
    </w:p>
    <w:p w:rsidRDefault="00533D75" w:rsidP="00E1708B" w:rsidR="00533D75" w:rsidRPr="00AE1F38">
      <w:pPr>
        <w:ind w:firstLine="720"/>
        <w:jc w:val="both"/>
        <w:rPr>
          <w:sz w:val="24"/>
          <w:szCs w:val="24"/>
        </w:rPr>
      </w:pPr>
    </w:p>
    <w:p w:rsidRDefault="009F1B0F" w:rsidP="00AE1F38" w:rsidR="009F1B0F" w:rsidRPr="00AE1F38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>Obrazloženje</w:t>
      </w:r>
    </w:p>
    <w:p w:rsidRDefault="00211300" w:rsidP="009F1B0F" w:rsidR="00211300" w:rsidRPr="00AE1F38">
      <w:pPr>
        <w:jc w:val="center"/>
        <w:rPr>
          <w:sz w:val="24"/>
          <w:szCs w:val="24"/>
        </w:rPr>
      </w:pPr>
    </w:p>
    <w:p w:rsidRDefault="00E968AA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>Rješenjem ovoga S</w:t>
      </w:r>
      <w:r w:rsidR="009F1B0F" w:rsidRPr="00AE1F38">
        <w:rPr>
          <w:sz w:val="24"/>
          <w:szCs w:val="24"/>
        </w:rPr>
        <w:t xml:space="preserve">uda </w:t>
      </w:r>
      <w:r w:rsidR="00DB20F4" w:rsidRPr="00AE1F38">
        <w:rPr>
          <w:sz w:val="24"/>
          <w:szCs w:val="24"/>
        </w:rPr>
        <w:t>St-</w:t>
      </w:r>
      <w:r w:rsidR="00D01C12">
        <w:rPr>
          <w:sz w:val="24"/>
          <w:szCs w:val="24"/>
        </w:rPr>
        <w:t>6159</w:t>
      </w:r>
      <w:r w:rsidR="00DB20F4" w:rsidRPr="00AE1F38">
        <w:rPr>
          <w:sz w:val="24"/>
          <w:szCs w:val="24"/>
        </w:rPr>
        <w:t>/1</w:t>
      </w:r>
      <w:r w:rsidR="00D01C12">
        <w:rPr>
          <w:sz w:val="24"/>
          <w:szCs w:val="24"/>
        </w:rPr>
        <w:t>6</w:t>
      </w:r>
      <w:r w:rsidR="00DF396D" w:rsidRPr="00AE1F38">
        <w:rPr>
          <w:sz w:val="24"/>
          <w:szCs w:val="24"/>
        </w:rPr>
        <w:t xml:space="preserve"> od </w:t>
      </w:r>
      <w:r w:rsidR="00D01C12" w:rsidRPr="00D01C12">
        <w:rPr>
          <w:sz w:val="24"/>
          <w:szCs w:val="24"/>
        </w:rPr>
        <w:t>18. listopada 2016</w:t>
      </w:r>
      <w:r w:rsidR="00DF396D" w:rsidRPr="00AE1F38">
        <w:rPr>
          <w:sz w:val="24"/>
          <w:szCs w:val="24"/>
        </w:rPr>
        <w:t>.</w:t>
      </w:r>
      <w:r w:rsidR="00DF396D" w:rsidRPr="00AE1F38">
        <w:rPr>
          <w:b/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>postavljen</w:t>
      </w:r>
      <w:r w:rsidR="003140DD">
        <w:rPr>
          <w:sz w:val="24"/>
          <w:szCs w:val="24"/>
        </w:rPr>
        <w:t>a</w:t>
      </w:r>
      <w:r w:rsidR="009F1B0F" w:rsidRPr="00AE1F38">
        <w:rPr>
          <w:sz w:val="24"/>
          <w:szCs w:val="24"/>
        </w:rPr>
        <w:t xml:space="preserve"> je</w:t>
      </w:r>
      <w:r w:rsidR="006D344F" w:rsidRPr="006D344F">
        <w:t xml:space="preserve"> </w:t>
      </w:r>
      <w:r w:rsidR="00D01C12" w:rsidRPr="00D01C12">
        <w:rPr>
          <w:sz w:val="24"/>
          <w:szCs w:val="24"/>
        </w:rPr>
        <w:t>MARIJA TOMEŠ, Ivanić - Grad, Ulica Slobode 20, OIB:55542209293</w:t>
      </w:r>
      <w:r w:rsidR="007C1A51" w:rsidRPr="00AE1F38">
        <w:rPr>
          <w:sz w:val="24"/>
          <w:szCs w:val="24"/>
        </w:rPr>
        <w:t>,</w:t>
      </w:r>
      <w:r w:rsidRPr="00AE1F38">
        <w:rPr>
          <w:sz w:val="24"/>
          <w:szCs w:val="24"/>
        </w:rPr>
        <w:t xml:space="preserve"> </w:t>
      </w:r>
      <w:r w:rsidR="009F1B0F" w:rsidRPr="00AE1F38">
        <w:rPr>
          <w:sz w:val="24"/>
          <w:szCs w:val="24"/>
        </w:rPr>
        <w:t xml:space="preserve">za </w:t>
      </w:r>
      <w:r w:rsidR="00AE1F38">
        <w:rPr>
          <w:sz w:val="24"/>
          <w:szCs w:val="24"/>
        </w:rPr>
        <w:t xml:space="preserve">privremenog </w:t>
      </w:r>
      <w:r w:rsidR="009F1B0F" w:rsidRPr="00AE1F38">
        <w:rPr>
          <w:sz w:val="24"/>
          <w:szCs w:val="24"/>
        </w:rPr>
        <w:t xml:space="preserve">stečajnog upravitelja dužniku. </w:t>
      </w:r>
    </w:p>
    <w:p w:rsidRDefault="009F1B0F" w:rsidP="009F1B0F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Podneskom od </w:t>
      </w:r>
      <w:r w:rsidR="00D01C12">
        <w:rPr>
          <w:sz w:val="24"/>
          <w:szCs w:val="24"/>
        </w:rPr>
        <w:t>8</w:t>
      </w:r>
      <w:r w:rsidRPr="00AE1F38">
        <w:rPr>
          <w:sz w:val="24"/>
          <w:szCs w:val="24"/>
        </w:rPr>
        <w:t>.</w:t>
      </w:r>
      <w:r w:rsidR="00160A8C" w:rsidRPr="00AE1F38">
        <w:rPr>
          <w:sz w:val="24"/>
          <w:szCs w:val="24"/>
        </w:rPr>
        <w:t xml:space="preserve"> </w:t>
      </w:r>
      <w:r w:rsidR="00D01C12">
        <w:rPr>
          <w:sz w:val="24"/>
          <w:szCs w:val="24"/>
        </w:rPr>
        <w:t>svibnja</w:t>
      </w:r>
      <w:r w:rsidR="00FE6B48">
        <w:rPr>
          <w:sz w:val="24"/>
          <w:szCs w:val="24"/>
        </w:rPr>
        <w:t xml:space="preserve"> </w:t>
      </w:r>
      <w:r w:rsidRPr="00AE1F38">
        <w:rPr>
          <w:sz w:val="24"/>
          <w:szCs w:val="24"/>
        </w:rPr>
        <w:t>201</w:t>
      </w:r>
      <w:r w:rsidR="00FE6B48">
        <w:rPr>
          <w:sz w:val="24"/>
          <w:szCs w:val="24"/>
        </w:rPr>
        <w:t>7</w:t>
      </w:r>
      <w:r w:rsidR="006D344F">
        <w:rPr>
          <w:sz w:val="24"/>
          <w:szCs w:val="24"/>
        </w:rPr>
        <w:t>. stečajn</w:t>
      </w:r>
      <w:r w:rsidR="00A648EB">
        <w:rPr>
          <w:sz w:val="24"/>
          <w:szCs w:val="24"/>
        </w:rPr>
        <w:t>i</w:t>
      </w:r>
      <w:r w:rsidRPr="00AE1F38">
        <w:rPr>
          <w:sz w:val="24"/>
          <w:szCs w:val="24"/>
        </w:rPr>
        <w:t xml:space="preserve"> je upravitelj zatraži</w:t>
      </w:r>
      <w:r w:rsidR="00A648EB">
        <w:rPr>
          <w:sz w:val="24"/>
          <w:szCs w:val="24"/>
        </w:rPr>
        <w:t>o</w:t>
      </w:r>
      <w:r w:rsidRPr="00AE1F38">
        <w:rPr>
          <w:sz w:val="24"/>
          <w:szCs w:val="24"/>
        </w:rPr>
        <w:t xml:space="preserve"> određivanje nagrade. </w:t>
      </w:r>
    </w:p>
    <w:p w:rsidRDefault="009F1B0F" w:rsidP="009F1B0F" w:rsidR="009F1B0F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Prema članku </w:t>
      </w:r>
      <w:r w:rsidR="00554C67">
        <w:rPr>
          <w:sz w:val="24"/>
          <w:szCs w:val="24"/>
        </w:rPr>
        <w:t>94</w:t>
      </w:r>
      <w:r w:rsidRPr="00AE1F38">
        <w:rPr>
          <w:sz w:val="24"/>
          <w:szCs w:val="24"/>
        </w:rPr>
        <w:t xml:space="preserve">. Stečajnog zakona (NN </w:t>
      </w:r>
      <w:r w:rsidR="00554C67">
        <w:rPr>
          <w:sz w:val="24"/>
          <w:szCs w:val="24"/>
        </w:rPr>
        <w:t>71/15</w:t>
      </w:r>
      <w:r w:rsidR="00E612AC" w:rsidRPr="00AE1F38">
        <w:rPr>
          <w:sz w:val="24"/>
          <w:szCs w:val="24"/>
        </w:rPr>
        <w:t xml:space="preserve"> -</w:t>
      </w:r>
      <w:r w:rsidRPr="00AE1F38">
        <w:rPr>
          <w:sz w:val="24"/>
          <w:szCs w:val="24"/>
        </w:rPr>
        <w:t xml:space="preserve"> dalje SZ), u troškove stečajnog postupka spadaju i nagrade i izdaci stečajnog upravi</w:t>
      </w:r>
      <w:r w:rsidR="00554C67">
        <w:rPr>
          <w:sz w:val="24"/>
          <w:szCs w:val="24"/>
        </w:rPr>
        <w:t>telja.</w:t>
      </w:r>
    </w:p>
    <w:p w:rsidRDefault="00554C67" w:rsidP="00554C67" w:rsidR="00554C67" w:rsidRPr="00AE1F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</w:t>
      </w:r>
      <w:r w:rsidRPr="00554C67">
        <w:rPr>
          <w:sz w:val="24"/>
          <w:szCs w:val="24"/>
        </w:rPr>
        <w:t>111.</w:t>
      </w:r>
      <w:r>
        <w:rPr>
          <w:sz w:val="24"/>
          <w:szCs w:val="24"/>
        </w:rPr>
        <w:t xml:space="preserve"> SZ-a određeno je da se </w:t>
      </w:r>
      <w:r w:rsidRPr="00554C67">
        <w:rPr>
          <w:sz w:val="24"/>
          <w:szCs w:val="24"/>
        </w:rPr>
        <w:t>(1) Fond za namirenje troškova stečajnoga postupka osniva se na svakom sudu.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(2) Sredstva Fonda za namirenje troškova stečajnoga postupka osiguravaju se iz sredstava pribavljenih na temelju ovoga Zakona.</w:t>
      </w:r>
      <w:r>
        <w:rPr>
          <w:sz w:val="24"/>
          <w:szCs w:val="24"/>
        </w:rPr>
        <w:t xml:space="preserve"> </w:t>
      </w:r>
      <w:r w:rsidRPr="00554C67">
        <w:rPr>
          <w:sz w:val="24"/>
          <w:szCs w:val="24"/>
        </w:rPr>
        <w:t>(3) Iz Fonda za namirenje troškova stečajnoga postupka isplaćuju se sredstva potrebna za namirenje troškova stečajnoga postupka koji se ne mogu namiriti iz imovine dužnika i osiguranja predujma za namirenje troškova stečajnoga postupka.</w:t>
      </w:r>
    </w:p>
    <w:p w:rsidRDefault="009F1B0F" w:rsidP="00554C67" w:rsidR="00554C67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Sukladno odredbi članka </w:t>
      </w:r>
      <w:r w:rsidR="00554C67">
        <w:rPr>
          <w:sz w:val="24"/>
          <w:szCs w:val="24"/>
        </w:rPr>
        <w:t>4</w:t>
      </w:r>
      <w:r w:rsidRPr="00AE1F38">
        <w:rPr>
          <w:sz w:val="24"/>
          <w:szCs w:val="24"/>
        </w:rPr>
        <w:t xml:space="preserve">. Uredbe o kriterijima i načinu obračuna i plaćanja nagrada stečajnim upraviteljima (NN </w:t>
      </w:r>
      <w:r w:rsidR="00554C67">
        <w:rPr>
          <w:sz w:val="24"/>
          <w:szCs w:val="24"/>
        </w:rPr>
        <w:t>105/15</w:t>
      </w:r>
      <w:r w:rsidRPr="00AE1F38">
        <w:rPr>
          <w:sz w:val="24"/>
          <w:szCs w:val="24"/>
        </w:rPr>
        <w:t xml:space="preserve">, dalje Uredba) </w:t>
      </w:r>
      <w:r w:rsidR="00554C67" w:rsidRPr="00554C67">
        <w:rPr>
          <w:sz w:val="24"/>
          <w:szCs w:val="24"/>
        </w:rPr>
        <w:t>(1) Privremenom stečajnom upravitelju pripada pravo na jednokratnu nagradu za poslove obavljene u prethodnom postupku u iznosu od 3.000,00 kuna do 20.000,00 kuna.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>(2) Nagradu privremenom stečajnom upravitelju određuje sud vodeći računa o složenosti poslova koje je obavio.</w:t>
      </w:r>
      <w:r w:rsidR="00554C67">
        <w:rPr>
          <w:sz w:val="24"/>
          <w:szCs w:val="24"/>
        </w:rPr>
        <w:t xml:space="preserve"> </w:t>
      </w:r>
      <w:r w:rsidR="00554C67" w:rsidRPr="00554C67">
        <w:rPr>
          <w:sz w:val="24"/>
          <w:szCs w:val="24"/>
        </w:rPr>
        <w:t xml:space="preserve">(3) U slučaju obustave postupka nagrada će se </w:t>
      </w:r>
      <w:r w:rsidR="00554C67" w:rsidRPr="00554C67">
        <w:rPr>
          <w:sz w:val="24"/>
          <w:szCs w:val="24"/>
        </w:rPr>
        <w:lastRenderedPageBreak/>
        <w:t>isplatiti iz iznosa predujma, a ako se stečajni postupak otvori nagrada se isplaćuje na teret stečajne mase.</w:t>
      </w:r>
    </w:p>
    <w:p w:rsidRDefault="009F1B0F" w:rsidP="00554C67" w:rsidR="009F1B0F" w:rsidRPr="00AE1F38">
      <w:pPr>
        <w:ind w:firstLine="720"/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Temeljem navedenog </w:t>
      </w:r>
      <w:r w:rsidR="00554C67">
        <w:rPr>
          <w:sz w:val="24"/>
          <w:szCs w:val="24"/>
        </w:rPr>
        <w:t xml:space="preserve">te obzirom da kod dužnika nije pronađena imovina dovoljna za pokriće troškova ovog stečajnog postupka, </w:t>
      </w:r>
      <w:r w:rsidRPr="00AE1F38">
        <w:rPr>
          <w:sz w:val="24"/>
          <w:szCs w:val="24"/>
        </w:rPr>
        <w:t>riješeno je kao u izreci ovog rješenja.</w:t>
      </w:r>
    </w:p>
    <w:p w:rsidRDefault="00FD3131" w:rsidP="009F1B0F" w:rsidR="00FD3131" w:rsidRPr="00AE1F38">
      <w:pPr>
        <w:jc w:val="center"/>
        <w:rPr>
          <w:sz w:val="24"/>
          <w:szCs w:val="24"/>
        </w:rPr>
      </w:pPr>
    </w:p>
    <w:p w:rsidRDefault="009F1B0F" w:rsidP="009F1B0F" w:rsidR="00D27E01">
      <w:pPr>
        <w:jc w:val="center"/>
        <w:rPr>
          <w:sz w:val="24"/>
          <w:szCs w:val="24"/>
        </w:rPr>
      </w:pPr>
      <w:r w:rsidRPr="00AE1F38">
        <w:rPr>
          <w:sz w:val="24"/>
          <w:szCs w:val="24"/>
        </w:rPr>
        <w:t xml:space="preserve">Zagreb, </w:t>
      </w:r>
      <w:r w:rsidR="00D01C12">
        <w:rPr>
          <w:sz w:val="24"/>
          <w:szCs w:val="24"/>
        </w:rPr>
        <w:t>3</w:t>
      </w:r>
      <w:r w:rsidR="00DB20F4" w:rsidRPr="00AE1F38">
        <w:rPr>
          <w:sz w:val="24"/>
          <w:szCs w:val="24"/>
        </w:rPr>
        <w:t xml:space="preserve">. </w:t>
      </w:r>
      <w:r w:rsidR="00FE6B48">
        <w:rPr>
          <w:sz w:val="24"/>
          <w:szCs w:val="24"/>
        </w:rPr>
        <w:t>listopada</w:t>
      </w:r>
      <w:r w:rsidR="00DB20F4" w:rsidRPr="00AE1F38">
        <w:rPr>
          <w:sz w:val="24"/>
          <w:szCs w:val="24"/>
        </w:rPr>
        <w:t xml:space="preserve"> 201</w:t>
      </w:r>
      <w:r w:rsidR="00FE6B48">
        <w:rPr>
          <w:sz w:val="24"/>
          <w:szCs w:val="24"/>
        </w:rPr>
        <w:t>7</w:t>
      </w:r>
      <w:r w:rsidR="00DB20F4" w:rsidRPr="00AE1F38">
        <w:rPr>
          <w:sz w:val="24"/>
          <w:szCs w:val="24"/>
        </w:rPr>
        <w:t>.</w:t>
      </w:r>
      <w:r w:rsidR="00F32279" w:rsidRPr="00AE1F38">
        <w:rPr>
          <w:sz w:val="24"/>
          <w:szCs w:val="24"/>
        </w:rPr>
        <w:t xml:space="preserve"> </w:t>
      </w:r>
    </w:p>
    <w:p w:rsidRDefault="00533D75" w:rsidP="009F1B0F" w:rsidR="00533D75" w:rsidRPr="00AE1F38">
      <w:pPr>
        <w:jc w:val="center"/>
        <w:rPr>
          <w:sz w:val="24"/>
          <w:szCs w:val="24"/>
        </w:rPr>
      </w:pPr>
    </w:p>
    <w:p w:rsidRDefault="009F1B0F" w:rsidP="00F379BB" w:rsidR="009F1B0F" w:rsidRPr="00AE1F38">
      <w:pPr>
        <w:ind w:firstLine="720" w:left="6480"/>
        <w:rPr>
          <w:sz w:val="24"/>
          <w:szCs w:val="24"/>
        </w:rPr>
      </w:pPr>
      <w:r w:rsidRPr="00AE1F38">
        <w:rPr>
          <w:sz w:val="24"/>
          <w:szCs w:val="24"/>
        </w:rPr>
        <w:t>Stečajni sudac</w:t>
      </w:r>
    </w:p>
    <w:p w:rsidRDefault="00062549" w:rsidP="00062549" w:rsidR="00D27E01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  <w:r w:rsidRPr="00AE1F38">
        <w:rPr>
          <w:rFonts w:hAnsi="Times New Roman" w:ascii="Times New Roman"/>
          <w:b w:val="false"/>
          <w:color w:val="auto"/>
          <w:szCs w:val="24"/>
        </w:rPr>
        <w:t>Mislav Kolakušić</w:t>
      </w:r>
      <w:r w:rsidR="00BB1F5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533D75" w:rsidP="00062549" w:rsidR="00533D75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533D75" w:rsidP="00062549" w:rsidR="00533D75" w:rsidRPr="00AE1F38">
      <w:pPr>
        <w:pStyle w:val="Podnaslov"/>
        <w:ind w:firstLine="720" w:left="648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AE1F38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>UPUTA O PRAVNOM LIJEKU:</w:t>
      </w:r>
    </w:p>
    <w:p w:rsidRDefault="009F1B0F" w:rsidP="009F1B0F" w:rsidR="003427E1">
      <w:pPr>
        <w:jc w:val="both"/>
        <w:rPr>
          <w:sz w:val="24"/>
          <w:szCs w:val="24"/>
        </w:rPr>
      </w:pPr>
      <w:r w:rsidRPr="00AE1F38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533D75" w:rsidP="009F1B0F" w:rsidR="00533D75">
      <w:pPr>
        <w:jc w:val="both"/>
        <w:rPr>
          <w:sz w:val="24"/>
          <w:szCs w:val="24"/>
        </w:rPr>
      </w:pPr>
    </w:p>
    <w:p w:rsidRDefault="009F1B0F" w:rsidP="00BB1F57" w:rsidR="009F1B0F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BB1F57" w:rsidR="00BB1F57" w:rsidRPr="00BB1F57">
      <w:pPr>
        <w:rPr>
          <w:sz w:val="24"/>
          <w:szCs w:val="24"/>
        </w:rPr>
      </w:pPr>
      <w:r w:rsidRPr="00BB1F57">
        <w:rPr>
          <w:sz w:val="24"/>
          <w:szCs w:val="24"/>
        </w:rPr>
        <w:t>Za točnost otpravka - ovlašteni službenik</w:t>
      </w:r>
    </w:p>
    <w:p w:rsidRDefault="00BB1F57" w:rsidR="00BB1F57" w:rsidRPr="00BB1F57">
      <w:pPr>
        <w:rPr>
          <w:sz w:val="24"/>
          <w:szCs w:val="24"/>
        </w:rPr>
      </w:pPr>
      <w:r w:rsidRPr="00BB1F57">
        <w:rPr>
          <w:sz w:val="24"/>
          <w:szCs w:val="24"/>
        </w:rPr>
        <w:tab/>
        <w:t xml:space="preserve">      Ivana Stampf</w:t>
      </w:r>
    </w:p>
    <w:p w:rsidRDefault="00BB1F57" w:rsidP="00BB1F57" w:rsidR="00BB1F57" w:rsidRPr="00AE1F38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533D75" w:rsidR="00BB1F57" w:rsidRPr="00AE1F38">
      <w:headerReference w:type="even" r:id="rId10"/>
      <w:headerReference w:type="default" r:id="rId11"/>
      <w:pgSz w:h="15840" w:w="12240"/>
      <w:pgMar w:gutter="0" w:footer="708" w:header="708" w:left="1417" w:bottom="1702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FB9" w:rsidR="005E5FB9">
      <w:r>
        <w:separator/>
      </w:r>
    </w:p>
  </w:endnote>
  <w:endnote w:id="0" w:type="continuationSeparator">
    <w:p w:rsidRDefault="005E5FB9" w:rsidR="005E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FB9" w:rsidR="005E5FB9">
      <w:r>
        <w:separator/>
      </w:r>
    </w:p>
  </w:footnote>
  <w:footnote w:id="0" w:type="continuationSeparator">
    <w:p w:rsidRDefault="005E5FB9" w:rsidR="005E5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R="00D27E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E01" w:rsidP="00B310DB" w:rsidR="00D27E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F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7E01" w:rsidP="00F379BB" w:rsidR="00D27E01" w:rsidRPr="00F379BB">
    <w:pPr>
      <w:pStyle w:val="Zaglavlje"/>
      <w:jc w:val="right"/>
      <w:rPr>
        <w:sz w:val="24"/>
        <w:szCs w:val="24"/>
      </w:rPr>
    </w:pPr>
    <w:r w:rsidRPr="00F379BB">
      <w:rPr>
        <w:sz w:val="24"/>
        <w:szCs w:val="24"/>
      </w:rPr>
      <w:t>St-</w:t>
    </w:r>
    <w:r w:rsidR="00D01C12">
      <w:rPr>
        <w:sz w:val="24"/>
        <w:szCs w:val="24"/>
      </w:rPr>
      <w:t>1467</w:t>
    </w:r>
    <w:r w:rsidRPr="00F379BB">
      <w:rPr>
        <w:sz w:val="24"/>
        <w:szCs w:val="24"/>
      </w:rPr>
      <w:t>/1</w:t>
    </w:r>
    <w:r w:rsidR="00D01C12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23715"/>
    <w:rsid w:val="00062549"/>
    <w:rsid w:val="00081106"/>
    <w:rsid w:val="00092669"/>
    <w:rsid w:val="000D19DD"/>
    <w:rsid w:val="00160A8C"/>
    <w:rsid w:val="001640E0"/>
    <w:rsid w:val="00173F03"/>
    <w:rsid w:val="00197F17"/>
    <w:rsid w:val="00211300"/>
    <w:rsid w:val="002A685F"/>
    <w:rsid w:val="002D5279"/>
    <w:rsid w:val="002E2D5D"/>
    <w:rsid w:val="003140DD"/>
    <w:rsid w:val="00314308"/>
    <w:rsid w:val="00326546"/>
    <w:rsid w:val="003427E1"/>
    <w:rsid w:val="00374843"/>
    <w:rsid w:val="003A6C68"/>
    <w:rsid w:val="003C238F"/>
    <w:rsid w:val="00424D5E"/>
    <w:rsid w:val="00436469"/>
    <w:rsid w:val="00473767"/>
    <w:rsid w:val="004764AA"/>
    <w:rsid w:val="00485B12"/>
    <w:rsid w:val="00533D75"/>
    <w:rsid w:val="00554C67"/>
    <w:rsid w:val="00555C40"/>
    <w:rsid w:val="00563617"/>
    <w:rsid w:val="00576FFC"/>
    <w:rsid w:val="00577C20"/>
    <w:rsid w:val="005E5FB9"/>
    <w:rsid w:val="0064364F"/>
    <w:rsid w:val="00687FD7"/>
    <w:rsid w:val="00692C00"/>
    <w:rsid w:val="006C10DE"/>
    <w:rsid w:val="006D344F"/>
    <w:rsid w:val="00703BC9"/>
    <w:rsid w:val="0072530C"/>
    <w:rsid w:val="00750746"/>
    <w:rsid w:val="00761F74"/>
    <w:rsid w:val="00763C0A"/>
    <w:rsid w:val="00766EDF"/>
    <w:rsid w:val="00795BD7"/>
    <w:rsid w:val="007C1A51"/>
    <w:rsid w:val="00802293"/>
    <w:rsid w:val="008152DA"/>
    <w:rsid w:val="008431DE"/>
    <w:rsid w:val="00864F99"/>
    <w:rsid w:val="00866D2C"/>
    <w:rsid w:val="00886950"/>
    <w:rsid w:val="00887B5B"/>
    <w:rsid w:val="008A286D"/>
    <w:rsid w:val="008F1F4D"/>
    <w:rsid w:val="00935ABA"/>
    <w:rsid w:val="00947F85"/>
    <w:rsid w:val="009A139F"/>
    <w:rsid w:val="009F1B0F"/>
    <w:rsid w:val="00A5072E"/>
    <w:rsid w:val="00A54BD5"/>
    <w:rsid w:val="00A648EB"/>
    <w:rsid w:val="00AB7FDE"/>
    <w:rsid w:val="00AE1F38"/>
    <w:rsid w:val="00B202B0"/>
    <w:rsid w:val="00B310DB"/>
    <w:rsid w:val="00B73CD4"/>
    <w:rsid w:val="00B76DB7"/>
    <w:rsid w:val="00B9621A"/>
    <w:rsid w:val="00BB1F57"/>
    <w:rsid w:val="00BF6F70"/>
    <w:rsid w:val="00C00CB9"/>
    <w:rsid w:val="00C16CD3"/>
    <w:rsid w:val="00D01C12"/>
    <w:rsid w:val="00D111C5"/>
    <w:rsid w:val="00D27E01"/>
    <w:rsid w:val="00D66644"/>
    <w:rsid w:val="00DB20F4"/>
    <w:rsid w:val="00DB650A"/>
    <w:rsid w:val="00DF396D"/>
    <w:rsid w:val="00E06877"/>
    <w:rsid w:val="00E1708B"/>
    <w:rsid w:val="00E612AC"/>
    <w:rsid w:val="00E81382"/>
    <w:rsid w:val="00E968AA"/>
    <w:rsid w:val="00EB1D1B"/>
    <w:rsid w:val="00F32279"/>
    <w:rsid w:val="00F379BB"/>
    <w:rsid w:val="00F741EF"/>
    <w:rsid w:val="00FB1B2B"/>
    <w:rsid w:val="00FB60D2"/>
    <w:rsid w:val="00FD3131"/>
    <w:rsid w:val="00FE66FB"/>
    <w:rsid w:val="00FE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F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F379B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79BB"/>
  </w:style>
  <w:style w:styleId="Podnoje" w:type="paragraph">
    <w:name w:val="footer"/>
    <w:basedOn w:val="Normal"/>
    <w:rsid w:val="00F379B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636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F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</izvorni_sadrzaj>
    <derivirana_varijabla naziv="DomainObject.Predmet.OstaliListFormated_1">
      <item>Vatroslav Plejić</item>
      <item>TONĆI GRGURINOVIĆ</item>
      <item>VJEROVNICI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</izvorni_sadrzaj>
    <derivirana_varijabla naziv="DomainObject.Predmet.OstaliListFormatedOIB_1">
      <item>Vatroslav Plejić, OIB 75762425601</item>
      <item>TONĆI GRGURINOVIĆ, OIB 38340138789</item>
      <item>VJEROVNICI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</derivirana_varijabla>
  </DomainObject.Predmet.OstaliListFormatedWithAdressOIB>
  <DomainObject.Predmet.OstaliListNazivFormated>
    <izvorni_sadrzaj>
      <item>Vatroslav Plejić</item>
      <item>TONĆI GRGURINOVIĆ</item>
      <item>VJEROVNICI</item>
    </izvorni_sadrzaj>
    <derivirana_varijabla naziv="DomainObject.Predmet.OstaliListNazivFormated_1">
      <item>Vatroslav Plejić</item>
      <item>TONĆI GRGURINOVIĆ</item>
      <item>VJEROVNICI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</izvorni_sadrzaj>
    <derivirana_varijabla naziv="DomainObject.Predmet.OstaliListNazivFormatedOIB_1">
      <item>Vatroslav Plejić, OIB 75762425601</item>
      <item>TONĆI GRGURINOVIĆ, OIB 38340138789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2316</properties:Characters>
  <properties:Lines>61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2017-10-03T08:11:00Z</dcterms:created>
  <dc:creator>nmarkovic</dc:creator>
  <cp:lastModifiedBy>Ivana Stampf</cp:lastModifiedBy>
  <cp:lastPrinted>2013-03-04T12:29:00Z</cp:lastPrinted>
  <dcterms:modified xmlns:xsi="http://www.w3.org/2001/XMLSchema-instance" xsi:type="dcterms:W3CDTF">2017-10-03T08:37:00Z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