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63be" w14:paraId="49d63be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D41F11">
        <w:t>755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D41F11">
        <w:t>ACTUARIA</w:t>
      </w:r>
      <w:r w:rsidR="005D174A">
        <w:t xml:space="preserve"> d</w:t>
      </w:r>
      <w:r w:rsidR="00C653AB">
        <w:t>.o.o.,</w:t>
      </w:r>
      <w:r w:rsidR="003D7BA4">
        <w:t xml:space="preserve"> Spl</w:t>
      </w:r>
      <w:r w:rsidR="00D41F11">
        <w:t>it, Ivana Gundulića 26/a</w:t>
      </w:r>
      <w:r w:rsidR="00800AD4">
        <w:t xml:space="preserve">, </w:t>
      </w:r>
      <w:r w:rsidR="00D75071">
        <w:t>OIB</w:t>
      </w:r>
      <w:r w:rsidR="00DD3385">
        <w:t xml:space="preserve">: </w:t>
      </w:r>
      <w:r w:rsidR="00D41F11">
        <w:t>20617067329</w:t>
      </w:r>
      <w:r w:rsidR="00961651">
        <w:t>,</w:t>
      </w:r>
      <w:r w:rsidR="00C653AB">
        <w:t xml:space="preserve"> MBS: </w:t>
      </w:r>
      <w:r w:rsidR="00D41F11">
        <w:t>060260560</w:t>
      </w:r>
      <w:r w:rsidR="00800AD4">
        <w:t>,</w:t>
      </w:r>
      <w:r w:rsidR="00791C38">
        <w:t xml:space="preserve">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D41F11" w:rsidRPr="00D41F11">
        <w:t xml:space="preserve">ACTUARIA d.o.o., Split, Ivana Gundulića 26/a, OIB: 20617067329, MBS: 060260560, </w:t>
      </w:r>
      <w:r w:rsidR="00DD3385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615DCB">
        <w:t>1</w:t>
      </w:r>
      <w:r w:rsidR="00AF4211">
        <w:t>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D41F11">
        <w:t xml:space="preserve"> 1407</w:t>
      </w:r>
      <w:r w:rsidR="006F7E37">
        <w:t xml:space="preserve"> </w:t>
      </w:r>
      <w:r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D41F11">
        <w:t>80.895,25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41F11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4948D5">
        <w:t>3. ST-17</w:t>
      </w:r>
      <w:r w:rsidR="00D41F11">
        <w:t>55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41F11">
        <w:t>a</w:t>
      </w:r>
      <w:r w:rsidR="003D3A71">
        <w:t xml:space="preserve"> ovlašten</w:t>
      </w:r>
      <w:r w:rsidR="00D41F11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41F11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73699"/>
    <w:rsid w:val="003A5182"/>
    <w:rsid w:val="003B5A26"/>
    <w:rsid w:val="003C6E43"/>
    <w:rsid w:val="003D3A71"/>
    <w:rsid w:val="003D7BA4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10400"/>
    <w:rsid w:val="00724951"/>
    <w:rsid w:val="00737DD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3E29"/>
    <w:rsid w:val="00961651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D137A"/>
    <w:rsid w:val="00AD514C"/>
    <w:rsid w:val="00AD5BE5"/>
    <w:rsid w:val="00AD6AD3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6A52"/>
    <w:rsid w:val="00D41B73"/>
    <w:rsid w:val="00D41F11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F1ABB"/>
    <w:rsid w:val="00DF4B66"/>
    <w:rsid w:val="00E04571"/>
    <w:rsid w:val="00E076CF"/>
    <w:rsid w:val="00E3463B"/>
    <w:rsid w:val="00E35868"/>
    <w:rsid w:val="00E56740"/>
    <w:rsid w:val="00E634A0"/>
    <w:rsid w:val="00E77D12"/>
    <w:rsid w:val="00E871B0"/>
    <w:rsid w:val="00EA213A"/>
    <w:rsid w:val="00EB1A86"/>
    <w:rsid w:val="00EB6BF7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6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B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B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B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B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6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B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B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B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B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1755</izvorni_sadrzaj>
    <derivirana_varijabla naziv="DomainObject.Predmet.Broj_1">1755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St-1755/2015</izvorni_sadrzaj>
    <derivirana_varijabla naziv="DomainObject.Predmet.OznakaBroj_1">St-1755/2015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ACTUARIA d.o.o. za turizam i usluge</izvorni_sadrzaj>
    <derivirana_varijabla naziv="DomainObject.Predmet.ProtustrankaFormated_1">  ACTUARIA d.o.o. za turizam i usluge</derivirana_varijabla>
  </DomainObject.Predmet.ProtustrankaFormated>
  <DomainObject.Predmet.ProtustrankaFormatedOIB>
    <izvorni_sadrzaj>  ACTUARIA d.o.o. za turizam i usluge, OIB 20617067329</izvorni_sadrzaj>
    <derivirana_varijabla naziv="DomainObject.Predmet.ProtustrankaFormatedOIB_1">  ACTUARIA d.o.o. za turizam i usluge, OIB 20617067329</derivirana_varijabla>
  </DomainObject.Predmet.ProtustrankaFormatedOIB>
  <DomainObject.Predmet.ProtustrankaFormatedWithAdress>
    <izvorni_sadrzaj> ACTUARIA d.o.o. za turizam i usluge, Ivana Gundulića 26/a, 21000 Split</izvorni_sadrzaj>
    <derivirana_varijabla naziv="DomainObject.Predmet.ProtustrankaFormatedWithAdress_1"> ACTUARIA d.o.o. za turizam i usluge, Ivana Gundulića 26/a, 21000 Split</derivirana_varijabla>
  </DomainObject.Predmet.ProtustrankaFormatedWithAdress>
  <DomainObject.Predmet.ProtustrankaFormatedWithAdressOIB>
    <izvorni_sadrzaj> ACTUARIA d.o.o. za turizam i usluge, OIB 20617067329, Ivana Gundulića 26/a, 21000 Split</izvorni_sadrzaj>
    <derivirana_varijabla naziv="DomainObject.Predmet.ProtustrankaFormatedWithAdressOIB_1"> ACTUARIA d.o.o. za turizam i usluge, OIB 20617067329, Ivana Gundulića 26/a, 21000 Split</derivirana_varijabla>
  </DomainObject.Predmet.ProtustrankaFormatedWithAdressOIB>
  <DomainObject.Predmet.ProtustrankaWithAdress>
    <izvorni_sadrzaj>ACTUARIA d.o.o. za turizam i usluge Ivana Gundulića 26/a, 21000 Split</izvorni_sadrzaj>
    <derivirana_varijabla naziv="DomainObject.Predmet.ProtustrankaWithAdress_1">ACTUARIA d.o.o. za turizam i usluge Ivana Gundulića 26/a, 21000 Split</derivirana_varijabla>
  </DomainObject.Predmet.ProtustrankaWithAdress>
  <DomainObject.Predmet.ProtustrankaWithAdressOIB>
    <izvorni_sadrzaj>ACTUARIA d.o.o. za turizam i usluge, OIB 20617067329, Ivana Gundulića 26/a, 21000 Split</izvorni_sadrzaj>
    <derivirana_varijabla naziv="DomainObject.Predmet.ProtustrankaWithAdressOIB_1">ACTUARIA d.o.o. za turizam i usluge, OIB 20617067329, Ivana Gundulića 26/a, 21000 Split</derivirana_varijabla>
  </DomainObject.Predmet.ProtustrankaWithAdressOIB>
  <DomainObject.Predmet.ProtustrankaNazivFormated>
    <izvorni_sadrzaj>ACTUARIA d.o.o. za turizam i usluge</izvorni_sadrzaj>
    <derivirana_varijabla naziv="DomainObject.Predmet.ProtustrankaNazivFormated_1">ACTUARIA d.o.o. za turizam i usluge</derivirana_varijabla>
  </DomainObject.Predmet.ProtustrankaNazivFormated>
  <DomainObject.Predmet.ProtustrankaNazivFormatedOIB>
    <izvorni_sadrzaj>ACTUARIA d.o.o. za turizam i usluge, OIB 20617067329</izvorni_sadrzaj>
    <derivirana_varijabla naziv="DomainObject.Predmet.ProtustrankaNazivFormatedOIB_1">ACTUARIA d.o.o. za turizam i usluge, OIB 20617067329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8089525.00</izvorni_sadrzaj>
    <derivirana_varijabla naziv="DomainObject.Predmet.TrenutnaVrijednost_1">8089525.00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ACTUARIA d.o.o. za turizam i usluge</item>
    </izvorni_sadrzaj>
    <derivirana_varijabla naziv="DomainObject.Predmet.ProtuStrankaListFormated_1">
      <item>ACTUARIA d.o.o. za turizam i usluge</item>
    </derivirana_varijabla>
  </DomainObject.Predmet.ProtuStrankaListFormated>
  <DomainObject.Predmet.ProtuStrankaListFormatedOIB>
    <izvorni_sadrzaj>
      <item>ACTUARIA d.o.o. za turizam i usluge, OIB 20617067329</item>
    </izvorni_sadrzaj>
    <derivirana_varijabla naziv="DomainObject.Predmet.ProtuStrankaListFormatedOIB_1">
      <item>ACTUARIA d.o.o. za turizam i usluge, OIB 20617067329</item>
    </derivirana_varijabla>
  </DomainObject.Predmet.ProtuStrankaListFormatedOIB>
  <DomainObject.Predmet.ProtuStrankaListFormatedWithAdress>
    <izvorni_sadrzaj>
      <item>ACTUARIA d.o.o. za turizam i usluge, Ivana Gundulića 26/a, 21000 Split</item>
    </izvorni_sadrzaj>
    <derivirana_varijabla naziv="DomainObject.Predmet.ProtuStrankaListFormatedWithAdress_1">
      <item>ACTUARIA d.o.o. za turizam i usluge, Ivana Gundulića 26/a, 21000 Split</item>
    </derivirana_varijabla>
  </DomainObject.Predmet.ProtuStrankaListFormatedWithAdress>
  <DomainObject.Predmet.ProtuStrankaListFormatedWithAdressOIB>
    <izvorni_sadrzaj>
      <item>ACTUARIA d.o.o. za turizam i usluge, OIB 20617067329, Ivana Gundulića 26/a, 21000 Split</item>
    </izvorni_sadrzaj>
    <derivirana_varijabla naziv="DomainObject.Predmet.ProtuStrankaListFormatedWithAdressOIB_1">
      <item>ACTUARIA d.o.o. za turizam i usluge, OIB 20617067329, Ivana Gundulića 26/a, 21000 Split</item>
    </derivirana_varijabla>
  </DomainObject.Predmet.ProtuStrankaListFormatedWithAdressOIB>
  <DomainObject.Predmet.ProtuStrankaListNazivFormated>
    <izvorni_sadrzaj>
      <item>ACTUARIA d.o.o. za turizam i usluge</item>
    </izvorni_sadrzaj>
    <derivirana_varijabla naziv="DomainObject.Predmet.ProtuStrankaListNazivFormated_1">
      <item>ACTUARIA d.o.o. za turizam i usluge</item>
    </derivirana_varijabla>
  </DomainObject.Predmet.ProtuStrankaListNazivFormated>
  <DomainObject.Predmet.ProtuStrankaListNazivFormatedOIB>
    <izvorni_sadrzaj>
      <item>ACTUARIA d.o.o. za turizam i usluge, OIB 20617067329</item>
    </izvorni_sadrzaj>
    <derivirana_varijabla naziv="DomainObject.Predmet.ProtuStrankaListNazivFormatedOIB_1">
      <item>ACTUARIA d.o.o. za turizam i usluge, OIB 20617067329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ACTUARIA d.o.o. za turizam i usluge</izvorni_sadrzaj>
    <derivirana_varijabla naziv="DomainObject.Predmet.ProtustrankaIDrugi_1">ACTUARIA d.o.o. za turizam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ACTUARIA d.o.o. za turizam i usluge, OIB 20617067329, Ivana Gundulića 26/a, 21000 Split</izvorni_sadrzaj>
    <derivirana_varijabla naziv="DomainObject.Predmet.ProtustrankaIDrugiAdressOIB_1">ACTUARIA d.o.o. za turizam i usluge, OIB 20617067329, Ivana Gundulića 26/a,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ACTUARIA d.o.o. za turizam i usluge</item>
      <item>FINANCIJSKA AGENCIJA RC SPLIT</item>
    </izvorni_sadrzaj>
    <derivirana_varijabla naziv="DomainObject.Predmet.SudioniciListNaziv_1">
      <item>ACTUARIA d.o.o. za turizam i usluge</item>
      <item>FINANCIJSKA AGENCIJA RC SPLIT</item>
    </derivirana_varijabla>
  </DomainObject.Predmet.SudioniciListNaziv>
  <DomainObject.Predmet.SudioniciListAdressOIB>
    <izvorni_sadrzaj>
      <item>ACTUARIA d.o.o. za turizam i usluge, OIB 20617067329, Ivana Gundulića 26/a,21000 Split</item>
      <item>FINANCIJSKA AGENCIJA RC SPLIT, OIB 85821130368, Mažuranićevo šetalište 24b,21000 Split</item>
    </izvorni_sadrzaj>
    <derivirana_varijabla naziv="DomainObject.Predmet.SudioniciListAdressOIB_1">
      <item>ACTUARIA d.o.o. za turizam i usluge, OIB 20617067329, Ivana Gundulića 26/a,21000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20617067329</item>
      <item>, OIB 85821130368</item>
    </izvorni_sadrzaj>
    <derivirana_varijabla naziv="DomainObject.Predmet.SudioniciListNazivOIB_1">
      <item>, OIB 20617067329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1770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2016-01-18T07:59:00Z</dcterms:created>
  <dc:creator>Lari Glavaš</dc:creator>
  <cp:lastModifiedBy>Lari Glavaš</cp:lastModifiedBy>
  <cp:lastPrinted>2016-01-18T07:59:00Z</cp:lastPrinted>
  <dcterms:modified xmlns:xsi="http://www.w3.org/2001/XMLSchema-instance" xsi:type="dcterms:W3CDTF">2016-01-18T07:59:00Z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