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693567f" w14:paraId="693567f" w:rsidRDefault="00D121BD" w:rsidR="00ED0D3A">
      <w:pPr>
        <w15:collapsed w:val="false"/>
      </w:pPr>
      <w:bookmarkStart w:name="_GoBack" w:id="0"/>
      <w:bookmarkEnd w:id="0"/>
      <w:r>
        <w:rPr>
          <w:noProof/>
          <w:lang w:eastAsia="hr-HR"/>
        </w:rPr>
        <w:drawing>
          <wp:inline distR="0" distL="0" distB="0" distT="0">
            <wp:extent cy="7935109" cx="5760720"/>
            <wp:effectExtent b="8890" r="0" t="0" l="0"/>
            <wp:docPr descr="C:\Users\njaguljnjak\Pictures\2015-11-23\013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5-11-23\013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5109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21BD">
        <w:rPr>
          <w:rFonts w:cs="Times New Roman" w:eastAsia="Times New Roman" w:hAnsi="Times New Roman" w:ascii="Times New Roman"/>
          <w:snapToGrid w:val="false"/>
          <w:color w:val="000000"/>
          <w:w w:val="0"/>
          <w:sz w:val="0"/>
          <w:szCs w:val="0"/>
          <w:u w:color="000000"/>
          <w:bdr w:space="0" w:sz="0" w:color="000000" w:val="none"/>
          <w:shd w:fill="000000" w:color="000000" w:val="clear"/>
          <w:lang w:bidi="x-none" w:eastAsia="x-none" w:val="x-none"/>
        </w:rPr>
        <w:t xml:space="preserve"> </w:t>
      </w:r>
      <w:r>
        <w:rPr>
          <w:noProof/>
          <w:lang w:eastAsia="hr-HR"/>
        </w:rPr>
        <w:lastRenderedPageBreak/>
        <w:drawing>
          <wp:inline distR="0" distL="0" distB="0" distT="0">
            <wp:extent cy="7935109" cx="5760720"/>
            <wp:effectExtent b="8890" r="0" t="0" l="0"/>
            <wp:docPr descr="C:\Users\njaguljnjak\Pictures\2015-11-23\014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5-11-23\014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5109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21BD">
        <w:rPr>
          <w:rFonts w:cs="Times New Roman" w:eastAsia="Times New Roman" w:hAnsi="Times New Roman" w:ascii="Times New Roman"/>
          <w:snapToGrid w:val="false"/>
          <w:color w:val="000000"/>
          <w:w w:val="0"/>
          <w:sz w:val="0"/>
          <w:szCs w:val="0"/>
          <w:u w:color="000000"/>
          <w:bdr w:space="0" w:sz="0" w:color="000000" w:val="none"/>
          <w:shd w:fill="000000" w:color="000000" w:val="clear"/>
          <w:lang w:bidi="x-none" w:eastAsia="x-none" w:val="x-none"/>
        </w:rPr>
        <w:t xml:space="preserve"> </w:t>
      </w:r>
      <w:r>
        <w:rPr>
          <w:rFonts w:cs="Times New Roman" w:eastAsia="Times New Roman" w:hAnsi="Times New Roman" w:ascii="Times New Roman"/>
          <w:noProof/>
          <w:color w:val="000000"/>
          <w:w w:val="0"/>
          <w:sz w:val="0"/>
          <w:szCs w:val="0"/>
          <w:u w:color="000000"/>
          <w:bdr w:space="0" w:sz="0" w:color="000000" w:val="none"/>
          <w:shd w:fill="000000" w:color="000000" w:val="clear"/>
          <w:lang w:eastAsia="hr-HR"/>
        </w:rPr>
        <w:lastRenderedPageBreak/>
        <w:drawing>
          <wp:inline distR="0" distL="0" distB="0" distT="0">
            <wp:extent cy="7935109" cx="5760720"/>
            <wp:effectExtent b="8890" r="0" t="0" l="0"/>
            <wp:docPr descr="C:\Users\njaguljnjak\Pictures\2015-11-23\015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5-11-23\015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5109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D0D3A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42"/>
  <w:attachedTemplate r:id="rId1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D121BD"/>
    <w:rsid w:val="0022482F"/>
    <w:rsid w:val="00D121BD"/>
    <w:rsid w:val="00ED0D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D121BD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D121BD"/>
    <w:rPr>
      <w:rFonts w:cs="Tahoma" w:hAnsi="Tahoma" w:ascii="Tahoma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22482F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22482F"/>
    <w:rPr>
      <w:rFonts w:cs="Times New Roman" w:eastAsia="Times New Roman" w:hAnsi="Times New Roman" w:ascii="Times New Roman"/>
      <w:color w:val="000000"/>
      <w:w w:val="0"/>
      <w:sz w:val="24"/>
      <w:szCs w:val="0"/>
      <w:u w:color="000000"/>
      <w:bdr w:space="0" w:sz="0" w:color="auto" w:val="none"/>
      <w:shd w:fill="auto" w:color="auto" w:val="clear"/>
      <w:lang w:bidi="x-none" w:eastAsia="x-none" w:val="hr-HR"/>
    </w:rPr>
  </w:style>
  <w:style w:customStyle="true" w:styleId="PozadinaSvijetloZuta" w:type="character">
    <w:name w:val="Pozadina_SvijetloZuta"/>
    <w:basedOn w:val="Zadanifontodlomka"/>
    <w:rsid w:val="0022482F"/>
    <w:rPr>
      <w:rFonts w:cs="Times New Roman" w:eastAsia="Times New Roman" w:hAnsi="Times New Roman" w:ascii="Times New Roman"/>
      <w:color w:val="000000"/>
      <w:w w:val="0"/>
      <w:sz w:val="0"/>
      <w:szCs w:val="0"/>
      <w:u w:color="000000"/>
      <w:bdr w:space="0" w:sz="0" w:color="auto" w:val="none"/>
      <w:shd w:fill="FFFFCC" w:color="auto" w:val="clear"/>
      <w:lang w:bidi="x-none" w:eastAsia="x-none" w:val="hr-HR"/>
    </w:rPr>
  </w:style>
  <w:style w:customStyle="true" w:styleId="PozadinaSvijetloCrvena" w:type="character">
    <w:name w:val="Pozadina_SvijetloCrvena"/>
    <w:basedOn w:val="eSPISCCParagraphDefaultFont"/>
    <w:rsid w:val="0022482F"/>
    <w:rPr>
      <w:rFonts w:cs="Times New Roman" w:eastAsia="Times New Roman" w:hAnsi="Times New Roman" w:ascii="Times New Roman"/>
      <w:color w:val="000000"/>
      <w:w w:val="0"/>
      <w:sz w:val="0"/>
      <w:szCs w:val="0"/>
      <w:u w:color="000000"/>
      <w:bdr w:space="0" w:sz="0" w:color="auto" w:val="none"/>
      <w:shd w:fill="FFCCCC" w:color="auto" w:val="clear"/>
      <w:lang w:bidi="x-none" w:eastAsia="x-none" w:val="hr-HR"/>
    </w:rPr>
  </w:style>
  <w:style w:customStyle="true" w:styleId="PozadinaSvijetloZelena" w:type="character">
    <w:name w:val="Pozadina_SvijetloZelena"/>
    <w:basedOn w:val="eSPISCCParagraphDefaultFont"/>
    <w:rsid w:val="0022482F"/>
    <w:rPr>
      <w:rFonts w:cs="Times New Roman" w:eastAsia="Times New Roman" w:hAnsi="Times New Roman" w:ascii="Times New Roman"/>
      <w:color w:val="000000"/>
      <w:w w:val="0"/>
      <w:sz w:val="0"/>
      <w:szCs w:val="0"/>
      <w:u w:color="000000"/>
      <w:bdr w:space="0" w:sz="0" w:color="auto" w:val="none"/>
      <w:shd w:fill="CCFFCC" w:color="auto" w:val="clear"/>
      <w:lang w:bidi="x-none" w:eastAsia="x-none"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D121BD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D121BD"/>
    <w:rPr>
      <w:rFonts w:ascii="Tahoma" w:cs="Tahoma" w:hAnsi="Tahoma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22482F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22482F"/>
    <w:rPr>
      <w:rFonts w:ascii="Times New Roman" w:cs="Times New Roman" w:eastAsia="Times New Roman" w:hAnsi="Times New Roman"/>
      <w:color w:val="000000"/>
      <w:w w:val="0"/>
      <w:sz w:val="24"/>
      <w:szCs w:val="0"/>
      <w:u w:color="000000"/>
      <w:bdr w:color="auto" w:space="0" w:sz="0" w:val="none"/>
      <w:shd w:color="auto" w:fill="auto" w:val="clear"/>
      <w:lang w:bidi="x-none" w:eastAsia="x-none" w:val="hr-HR"/>
    </w:rPr>
  </w:style>
  <w:style w:customStyle="1" w:styleId="PozadinaSvijetloZuta" w:type="character">
    <w:name w:val="Pozadina_SvijetloZuta"/>
    <w:basedOn w:val="Zadanifontodlomka"/>
    <w:rsid w:val="0022482F"/>
    <w:rPr>
      <w:rFonts w:ascii="Times New Roman" w:cs="Times New Roman" w:eastAsia="Times New Roman" w:hAnsi="Times New Roman"/>
      <w:color w:val="000000"/>
      <w:w w:val="0"/>
      <w:sz w:val="0"/>
      <w:szCs w:val="0"/>
      <w:u w:color="000000"/>
      <w:bdr w:color="auto" w:space="0" w:sz="0" w:val="none"/>
      <w:shd w:color="auto" w:fill="FFFFCC" w:val="clear"/>
      <w:lang w:bidi="x-none" w:eastAsia="x-none" w:val="hr-HR"/>
    </w:rPr>
  </w:style>
  <w:style w:customStyle="1" w:styleId="PozadinaSvijetloCrvena" w:type="character">
    <w:name w:val="Pozadina_SvijetloCrvena"/>
    <w:basedOn w:val="eSPISCCParagraphDefaultFont"/>
    <w:rsid w:val="0022482F"/>
    <w:rPr>
      <w:rFonts w:ascii="Times New Roman" w:cs="Times New Roman" w:eastAsia="Times New Roman" w:hAnsi="Times New Roman"/>
      <w:color w:val="000000"/>
      <w:w w:val="0"/>
      <w:sz w:val="0"/>
      <w:szCs w:val="0"/>
      <w:u w:color="000000"/>
      <w:bdr w:color="auto" w:space="0" w:sz="0" w:val="none"/>
      <w:shd w:color="auto" w:fill="FFCCCC" w:val="clear"/>
      <w:lang w:bidi="x-none" w:eastAsia="x-none" w:val="hr-HR"/>
    </w:rPr>
  </w:style>
  <w:style w:customStyle="1" w:styleId="PozadinaSvijetloZelena" w:type="character">
    <w:name w:val="Pozadina_SvijetloZelena"/>
    <w:basedOn w:val="eSPISCCParagraphDefaultFont"/>
    <w:rsid w:val="0022482F"/>
    <w:rPr>
      <w:rFonts w:ascii="Times New Roman" w:cs="Times New Roman" w:eastAsia="Times New Roman" w:hAnsi="Times New Roman"/>
      <w:color w:val="000000"/>
      <w:w w:val="0"/>
      <w:sz w:val="0"/>
      <w:szCs w:val="0"/>
      <w:u w:color="000000"/>
      <w:bdr w:color="auto" w:space="0" w:sz="0" w:val="none"/>
      <w:shd w:color="auto" w:fill="CCFFCC" w:val="clear"/>
      <w:lang w:bidi="x-none" w:eastAsia="x-none"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>23. studenog 2015.</izvorni_sadrzaj>
    <derivirana_varijabla naziv="DomainObject.DatumDonosenjaOdluke_1">23. studenog 2015.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>Ksenija</izvorni_sadrzaj>
    <derivirana_varijabla naziv="DomainObject.DonositeljOdluke.Ime_1">Ksenija</derivirana_varijabla>
  </DomainObject.DonositeljOdluke.Ime>
  <DomainObject.DonositeljOdluke.Prezime>
    <izvorni_sadrzaj>Flack-Makitan</izvorni_sadrzaj>
    <derivirana_varijabla naziv="DomainObject.DonositeljOdluke.Prezime_1">Flack-Makitan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442</izvorni_sadrzaj>
    <derivirana_varijabla naziv="DomainObject.Predmet.Broj_1">442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30. listopada 2013.</izvorni_sadrzaj>
    <derivirana_varijabla naziv="DomainObject.Predmet.DatumOsnivanja_1">30. listopada 2013.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St-442/2013</izvorni_sadrzaj>
    <derivirana_varijabla naziv="DomainObject.Predmet.OznakaBroj_1">St-442/2013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LADIĆ-WERNER društvo s ograničenom odgovornošću za proizvodnju i montažu metalnih i plastičnih konstrukcija, građevinske</izvorni_sadrzaj>
    <derivirana_varijabla naziv="DomainObject.Predmet.ProtustrankaFormated_1">  LADIĆ-WERNER društvo s ograničenom odgovornošću za proizvodnju i montažu metalnih i plastičnih konstrukcija, građevinske</derivirana_varijabla>
  </DomainObject.Predmet.ProtustrankaFormated>
  <DomainObject.Predmet.ProtustrankaFormatedOIB>
    <izvorni_sadrzaj>  LADIĆ-WERNER društvo s ograničenom odgovornošću za proizvodnju i montažu metalnih i plastičnih konstrukcija, građevinske, OIB 04258677641</izvorni_sadrzaj>
    <derivirana_varijabla naziv="DomainObject.Predmet.ProtustrankaFormatedOIB_1">  LADIĆ-WERNER društvo s ograničenom odgovornošću za proizvodnju i montažu metalnih i plastičnih konstrukcija, građevinske, OIB 04258677641</derivirana_varijabla>
  </DomainObject.Predmet.ProtustrankaFormatedOIB>
  <DomainObject.Predmet.ProtustrankaFormatedWithAdress>
    <izvorni_sadrzaj> LADIĆ-WERNER društvo s ograničenom odgovornošću za proizvodnju i montažu metalnih i plastičnih konstrukcija, građevinske, Cehovska 17, Varaždin</izvorni_sadrzaj>
    <derivirana_varijabla naziv="DomainObject.Predmet.ProtustrankaFormatedWithAdress_1"> LADIĆ-WERNER društvo s ograničenom odgovornošću za proizvodnju i montažu metalnih i plastičnih konstrukcija, građevinske, Cehovska 17, Varaždin</derivirana_varijabla>
  </DomainObject.Predmet.ProtustrankaFormatedWithAdress>
  <DomainObject.Predmet.ProtustrankaFormatedWithAdressOIB>
    <izvorni_sadrzaj> LADIĆ-WERNER društvo s ograničenom odgovornošću za proizvodnju i montažu metalnih i plastičnih konstrukcija, građevinske, OIB 04258677641, Cehovska 17, Varaždin</izvorni_sadrzaj>
    <derivirana_varijabla naziv="DomainObject.Predmet.ProtustrankaFormatedWithAdressOIB_1"> LADIĆ-WERNER društvo s ograničenom odgovornošću za proizvodnju i montažu metalnih i plastičnih konstrukcija, građevinske, OIB 04258677641, Cehovska 17, Varaždin</derivirana_varijabla>
  </DomainObject.Predmet.ProtustrankaFormatedWithAdressOIB>
  <DomainObject.Predmet.ProtustrankaWithAdress>
    <izvorni_sadrzaj>LADIĆ-WERNER društvo s ograničenom odgovornošću za proizvodnju i montažu metalnih i plastičnih konstrukcija, građevinske Cehovska 17, Varaždin</izvorni_sadrzaj>
    <derivirana_varijabla naziv="DomainObject.Predmet.ProtustrankaWithAdress_1">LADIĆ-WERNER društvo s ograničenom odgovornošću za proizvodnju i montažu metalnih i plastičnih konstrukcija, građevinske Cehovska 17, Varaždin</derivirana_varijabla>
  </DomainObject.Predmet.ProtustrankaWithAdress>
  <DomainObject.Predmet.ProtustrankaWithAdressOIB>
    <izvorni_sadrzaj>LADIĆ-WERNER društvo s ograničenom odgovornošću za proizvodnju i montažu metalnih i plastičnih konstrukcija, građevinske, OIB 04258677641, Cehovska 17, Varaždin</izvorni_sadrzaj>
    <derivirana_varijabla naziv="DomainObject.Predmet.ProtustrankaWithAdressOIB_1">LADIĆ-WERNER društvo s ograničenom odgovornošću za proizvodnju i montažu metalnih i plastičnih konstrukcija, građevinske, OIB 04258677641, Cehovska 17, Varaždin</derivirana_varijabla>
  </DomainObject.Predmet.ProtustrankaWithAdressOIB>
  <DomainObject.Predmet.ProtustrankaNazivFormated>
    <izvorni_sadrzaj>LADIĆ-WERNER društvo s ograničenom odgovornošću za proizvodnju i montažu metalnih i plastičnih konstrukcija, građevinske</izvorni_sadrzaj>
    <derivirana_varijabla naziv="DomainObject.Predmet.ProtustrankaNazivFormated_1">LADIĆ-WERNER društvo s ograničenom odgovornošću za proizvodnju i montažu metalnih i plastičnih konstrukcija, građevinske</derivirana_varijabla>
  </DomainObject.Predmet.ProtustrankaNazivFormated>
  <DomainObject.Predmet.ProtustrankaNazivFormatedOIB>
    <izvorni_sadrzaj>LADIĆ-WERNER društvo s ograničenom odgovornošću za proizvodnju i montažu metalnih i plastičnih konstrukcija, građevinske, OIB 04258677641</izvorni_sadrzaj>
    <derivirana_varijabla naziv="DomainObject.Predmet.ProtustrankaNazivFormatedOIB_1">LADIĆ-WERNER društvo s ograničenom odgovornošću za proizvodnju i montažu metalnih i plastičnih konstrukcija, građevinske, OIB 04258677641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Sudnica 232</izvorni_sadrzaj>
    <derivirana_varijabla naziv="DomainObject.Predmet.Referada.Prostorija.Naziv_1">Sudnica 232</derivirana_varijabla>
  </DomainObject.Predmet.Referada.Prostorija.Naziv>
  <DomainObject.Predmet.Referada.Prostorija.Oznaka>
    <izvorni_sadrzaj>Sudnica 232</izvorni_sadrzaj>
    <derivirana_varijabla naziv="DomainObject.Predmet.Referada.Prostorija.Oznaka_1">Sudnica 232</derivirana_varijabla>
  </DomainObject.Predmet.Referada.Prostorija.Oznaka>
  <DomainObject.Predmet.Referada.Sud.Naziv>
    <izvorni_sadrzaj>Trgovački sud u Varaždinu</izvorni_sadrzaj>
    <derivirana_varijabla naziv="DomainObject.Predmet.Referada.Sud.Naziv_1">Trgovački sud u Varaždinu</derivirana_varijabla>
  </DomainObject.Predmet.Referada.Sud.Naziv>
  <DomainObject.Predmet.Referada.Sudac>
    <izvorni_sadrzaj>Ksenija Flack-Makitan</izvorni_sadrzaj>
    <derivirana_varijabla naziv="DomainObject.Predmet.Referada.Sudac_1">Ksenija Flack-Makitan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RUDOLF BUHIN zastupanog po punomoćniku SAVEZ SAMOSTALNIH SINDIKATA HRVATSKE / MIROSLAV MOLNAR; ZDRAVKO HERCEG zastupanog po punomoćniku SAVEZ SAMOSTALNIH SINDIKATA HRVATSKE / MIROSLAV MOLNAR; DRAŽEN KAPEŠ zastupanog po punomoćniku SAVEZ SAMOSTALNIH SINDIKATA HRVATSKE / MIROSLAV MOLNAR; STJEPAN ČASEK zastupanog po punomoćniku SAVEZ SAMOSTALNIH SINDIKATA HRVATSKE / MIROSLAV MOLNAR; STJEPAN KANJIR zastupanog po punomoćniku SAVEZ SAMOSTALNIH SINDIKATA HRVATSKE / MIROSLAV MOLNAR; TOMISLAV JURKIN zastupanog po punomoćniku SAVEZ SAMOSTALNIH SINDIKATA HRVATSKE / MIROSLAV MOLNAR</izvorni_sadrzaj>
    <derivirana_varijabla naziv="DomainObject.Predmet.StrankaFormated_1">  RUDOLF BUHIN zastupanog po punomoćniku SAVEZ SAMOSTALNIH SINDIKATA HRVATSKE / MIROSLAV MOLNAR; ZDRAVKO HERCEG zastupanog po punomoćniku SAVEZ SAMOSTALNIH SINDIKATA HRVATSKE / MIROSLAV MOLNAR; DRAŽEN KAPEŠ zastupanog po punomoćniku SAVEZ SAMOSTALNIH SINDIKATA HRVATSKE / MIROSLAV MOLNAR; STJEPAN ČASEK zastupanog po punomoćniku SAVEZ SAMOSTALNIH SINDIKATA HRVATSKE / MIROSLAV MOLNAR; STJEPAN KANJIR zastupanog po punomoćniku SAVEZ SAMOSTALNIH SINDIKATA HRVATSKE / MIROSLAV MOLNAR; TOMISLAV JURKIN zastupanog po punomoćniku SAVEZ SAMOSTALNIH SINDIKATA HRVATSKE / MIROSLAV MOLNAR</derivirana_varijabla>
  </DomainObject.Predmet.StrankaFormated>
  <DomainObject.Predmet.StrankaFormatedOIB>
    <izvorni_sadrzaj>  RUDOLF BUHIN zastupanog po punomoćniku SAVEZ SAMOSTALNIH SINDIKATA HRVATSKE / MIROSLAV MOLNAR; ZDRAVKO HERCEG zastupanog po punomoćniku SAVEZ SAMOSTALNIH SINDIKATA HRVATSKE / MIROSLAV MOLNAR; DRAŽEN KAPEŠ zastupanog po punomoćniku SAVEZ SAMOSTALNIH SINDIKATA HRVATSKE / MIROSLAV MOLNAR; STJEPAN ČASEK zastupanog po punomoćniku SAVEZ SAMOSTALNIH SINDIKATA HRVATSKE / MIROSLAV MOLNAR; STJEPAN KANJIR zastupanog po punomoćniku SAVEZ SAMOSTALNIH SINDIKATA HRVATSKE / MIROSLAV MOLNAR; TOMISLAV JURKIN zastupanog po punomoćniku SAVEZ SAMOSTALNIH SINDIKATA HRVATSKE / MIROSLAV MOLNAR</izvorni_sadrzaj>
    <derivirana_varijabla naziv="DomainObject.Predmet.StrankaFormatedOIB_1">  RUDOLF BUHIN zastupanog po punomoćniku SAVEZ SAMOSTALNIH SINDIKATA HRVATSKE / MIROSLAV MOLNAR; ZDRAVKO HERCEG zastupanog po punomoćniku SAVEZ SAMOSTALNIH SINDIKATA HRVATSKE / MIROSLAV MOLNAR; DRAŽEN KAPEŠ zastupanog po punomoćniku SAVEZ SAMOSTALNIH SINDIKATA HRVATSKE / MIROSLAV MOLNAR; STJEPAN ČASEK zastupanog po punomoćniku SAVEZ SAMOSTALNIH SINDIKATA HRVATSKE / MIROSLAV MOLNAR; STJEPAN KANJIR zastupanog po punomoćniku SAVEZ SAMOSTALNIH SINDIKATA HRVATSKE / MIROSLAV MOLNAR; TOMISLAV JURKIN zastupanog po punomoćniku SAVEZ SAMOSTALNIH SINDIKATA HRVATSKE / MIROSLAV MOLNAR</derivirana_varijabla>
  </DomainObject.Predmet.StrankaFormatedOIB>
  <DomainObject.Predmet.StrankaFormatedWithAdress>
    <izvorni_sadrzaj> RUDOLF BUHIN zastupanog po punomoćniku SAVEZ SAMOSTALNIH SINDIKATA HRVATSKE / MIROSLAV MOLNAR; ZDRAVKO HERCEG zastupanog po punomoćniku SAVEZ SAMOSTALNIH SINDIKATA HRVATSKE / MIROSLAV MOLNAR; DRAŽEN KAPEŠ zastupanog po punomoćniku SAVEZ SAMOSTALNIH SINDIKATA HRVATSKE / MIROSLAV MOLNAR; STJEPAN ČASEK zastupanog po punomoćniku SAVEZ SAMOSTALNIH SINDIKATA HRVATSKE / MIROSLAV MOLNAR; STJEPAN KANJIR zastupanog po punomoćniku SAVEZ SAMOSTALNIH SINDIKATA HRVATSKE / MIROSLAV MOLNAR; TOMISLAV JURKIN zastupanog po punomoćniku SAVEZ SAMOSTALNIH SINDIKATA HRVATSKE / MIROSLAV MOLNAR</izvorni_sadrzaj>
    <derivirana_varijabla naziv="DomainObject.Predmet.StrankaFormatedWithAdress_1"> RUDOLF BUHIN zastupanog po punomoćniku SAVEZ SAMOSTALNIH SINDIKATA HRVATSKE / MIROSLAV MOLNAR; ZDRAVKO HERCEG zastupanog po punomoćniku SAVEZ SAMOSTALNIH SINDIKATA HRVATSKE / MIROSLAV MOLNAR; DRAŽEN KAPEŠ zastupanog po punomoćniku SAVEZ SAMOSTALNIH SINDIKATA HRVATSKE / MIROSLAV MOLNAR; STJEPAN ČASEK zastupanog po punomoćniku SAVEZ SAMOSTALNIH SINDIKATA HRVATSKE / MIROSLAV MOLNAR; STJEPAN KANJIR zastupanog po punomoćniku SAVEZ SAMOSTALNIH SINDIKATA HRVATSKE / MIROSLAV MOLNAR; TOMISLAV JURKIN zastupanog po punomoćniku SAVEZ SAMOSTALNIH SINDIKATA HRVATSKE / MIROSLAV MOLNAR</derivirana_varijabla>
  </DomainObject.Predmet.StrankaFormatedWithAdress>
  <DomainObject.Predmet.StrankaFormatedWithAdressOIB>
    <izvorni_sadrzaj> RUDOLF BUHIN zastupanog po punomoćniku SAVEZ SAMOSTALNIH SINDIKATA HRVATSKE / MIROSLAV MOLNAR; ZDRAVKO HERCEG zastupanog po punomoćniku SAVEZ SAMOSTALNIH SINDIKATA HRVATSKE / MIROSLAV MOLNAR; DRAŽEN KAPEŠ zastupanog po punomoćniku SAVEZ SAMOSTALNIH SINDIKATA HRVATSKE / MIROSLAV MOLNAR; STJEPAN ČASEK zastupanog po punomoćniku SAVEZ SAMOSTALNIH SINDIKATA HRVATSKE / MIROSLAV MOLNAR; STJEPAN KANJIR zastupanog po punomoćniku SAVEZ SAMOSTALNIH SINDIKATA HRVATSKE / MIROSLAV MOLNAR; TOMISLAV JURKIN zastupanog po punomoćniku SAVEZ SAMOSTALNIH SINDIKATA HRVATSKE / MIROSLAV MOLNAR</izvorni_sadrzaj>
    <derivirana_varijabla naziv="DomainObject.Predmet.StrankaFormatedWithAdressOIB_1"> RUDOLF BUHIN zastupanog po punomoćniku SAVEZ SAMOSTALNIH SINDIKATA HRVATSKE / MIROSLAV MOLNAR; ZDRAVKO HERCEG zastupanog po punomoćniku SAVEZ SAMOSTALNIH SINDIKATA HRVATSKE / MIROSLAV MOLNAR; DRAŽEN KAPEŠ zastupanog po punomoćniku SAVEZ SAMOSTALNIH SINDIKATA HRVATSKE / MIROSLAV MOLNAR; STJEPAN ČASEK zastupanog po punomoćniku SAVEZ SAMOSTALNIH SINDIKATA HRVATSKE / MIROSLAV MOLNAR; STJEPAN KANJIR zastupanog po punomoćniku SAVEZ SAMOSTALNIH SINDIKATA HRVATSKE / MIROSLAV MOLNAR; TOMISLAV JURKIN zastupanog po punomoćniku SAVEZ SAMOSTALNIH SINDIKATA HRVATSKE / MIROSLAV MOLNAR</derivirana_varijabla>
  </DomainObject.Predmet.StrankaFormatedWithAdressOIB>
  <DomainObject.Predmet.StrankaWithAdress>
    <izvorni_sadrzaj>RUDOLF BUHIN ,ZDRAVKO HERCEG ,DRAŽEN KAPEŠ ,STJEPAN ČASEK ,STJEPAN KANJIR ,TOMISLAV JURKIN </izvorni_sadrzaj>
    <derivirana_varijabla naziv="DomainObject.Predmet.StrankaWithAdress_1">RUDOLF BUHIN ,ZDRAVKO HERCEG ,DRAŽEN KAPEŠ ,STJEPAN ČASEK ,STJEPAN KANJIR ,TOMISLAV JURKIN </derivirana_varijabla>
  </DomainObject.Predmet.StrankaWithAdress>
  <DomainObject.Predmet.StrankaWithAdressOIB>
    <izvorni_sadrzaj>RUDOLF BUHIN,ZDRAVKO HERCEG,DRAŽEN KAPEŠ,STJEPAN ČASEK,STJEPAN KANJIR,TOMISLAV JURKIN</izvorni_sadrzaj>
    <derivirana_varijabla naziv="DomainObject.Predmet.StrankaWithAdressOIB_1">RUDOLF BUHIN,ZDRAVKO HERCEG,DRAŽEN KAPEŠ,STJEPAN ČASEK,STJEPAN KANJIR,TOMISLAV JURKIN</derivirana_varijabla>
  </DomainObject.Predmet.StrankaWithAdressOIB>
  <DomainObject.Predmet.StrankaNazivFormated>
    <izvorni_sadrzaj>RUDOLF BUHIN,ZDRAVKO HERCEG,DRAŽEN KAPEŠ,STJEPAN ČASEK,STJEPAN KANJIR,TOMISLAV JURKIN</izvorni_sadrzaj>
    <derivirana_varijabla naziv="DomainObject.Predmet.StrankaNazivFormated_1">RUDOLF BUHIN,ZDRAVKO HERCEG,DRAŽEN KAPEŠ,STJEPAN ČASEK,STJEPAN KANJIR,TOMISLAV JURKIN</derivirana_varijabla>
  </DomainObject.Predmet.StrankaNazivFormated>
  <DomainObject.Predmet.StrankaNazivFormatedOIB>
    <izvorni_sadrzaj>RUDOLF BUHIN,ZDRAVKO HERCEG,DRAŽEN KAPEŠ,STJEPAN ČASEK,STJEPAN KANJIR,TOMISLAV JURKIN</izvorni_sadrzaj>
    <derivirana_varijabla naziv="DomainObject.Predmet.StrankaNazivFormatedOIB_1">RUDOLF BUHIN,ZDRAVKO HERCEG,DRAŽEN KAPEŠ,STJEPAN ČASEK,STJEPAN KANJIR,TOMISLAV JURKIN</derivirana_varijabla>
  </DomainObject.Predmet.StrankaNazivFormatedOIB>
  <DomainObject.Predmet.Sud.Adresa.Naselje>
    <izvorni_sadrzaj>Varaždin</izvorni_sadrzaj>
    <derivirana_varijabla naziv="DomainObject.Predmet.Sud.Adresa.Naselje_1">Varaždin</derivirana_varijabla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>42000</izvorni_sadrzaj>
    <derivirana_varijabla naziv="DomainObject.Predmet.Sud.Adresa.PostBroj_1">42000</derivirana_varijabla>
  </DomainObject.Predmet.Sud.Adresa.PostBroj>
  <DomainObject.Predmet.Sud.Adresa.UlicaIKBR>
    <izvorni_sadrzaj>Braće Radića 2</izvorni_sadrzaj>
    <derivirana_varijabla naziv="DomainObject.Predmet.Sud.Adresa.UlicaIKBR_1">Braće Radića 2</derivirana_varijabla>
  </DomainObject.Predmet.Sud.Adresa.UlicaIKBR>
  <DomainObject.Predmet.Sud.Naziv>
    <izvorni_sadrzaj>Trgovački sud u Varaždinu</izvorni_sadrzaj>
    <derivirana_varijabla naziv="DomainObject.Predmet.Sud.Naziv_1">Trgovački sud u Varaždinu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Varaždinu</izvorni_sadrzaj>
    <derivirana_varijabla naziv="DomainObject.Predmet.TrenutnaLokacijaSpisa.Sud.Naziv_1">Trgovački sud u Varaždinu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ST i L pisarnica</izvorni_sadrzaj>
    <derivirana_varijabla naziv="DomainObject.Predmet.UstrojstvenaJedinicaVodi.Naziv_1">ST i L pisarnica</derivirana_varijabla>
  </DomainObject.Predmet.UstrojstvenaJedinicaVodi.Naziv>
  <DomainObject.Predmet.UstrojstvenaJedinicaVodi.Oznaka>
    <izvorni_sadrzaj>ST i L pisarnica</izvorni_sadrzaj>
    <derivirana_varijabla naziv="DomainObject.Predmet.UstrojstvenaJedinicaVodi.Oznaka_1">ST i L 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Varaždinu</izvorni_sadrzaj>
    <derivirana_varijabla naziv="DomainObject.Predmet.UstrojstvenaJedinicaVodi.Sud.Naziv_1">Trgovački sud u Varaždinu</derivirana_varijabla>
  </DomainObject.Predmet.UstrojstvenaJedinicaVodi.Sud.Naziv>
  <DomainObject.Predmet.VrstaSpora.Naziv>
    <izvorni_sadrzaj>Stečaj društva sa ograničenom odgovornošću</izvorni_sadrzaj>
    <derivirana_varijabla naziv="DomainObject.Predmet.VrstaSpora.Naziv_1">Stečaj društva sa ograničenom odgovornošću</derivirana_varijabla>
  </DomainObject.Predmet.VrstaSpora.Naziv>
  <DomainObject.Predmet.Zapisnicar>
    <izvorni_sadrzaj>Lea Rogina</izvorni_sadrzaj>
    <derivirana_varijabla naziv="DomainObject.Predmet.Zapisnicar_1">Lea Rogina</derivirana_varijabla>
  </DomainObject.Predmet.Zapisnicar>
  <DomainObject.Predmet.StrankaListFormated>
    <izvorni_sadrzaj>
      <item>RUDOLF BUHIN zastupanog po punomoćniku SAVEZ SAMOSTALNIH SINDIKATA HRVATSKE / MIROSLAV MOLNAR</item>
      <item>ZDRAVKO HERCEG zastupanog po punomoćniku SAVEZ SAMOSTALNIH SINDIKATA HRVATSKE / MIROSLAV MOLNAR</item>
      <item>DRAŽEN KAPEŠ zastupanog po punomoćniku SAVEZ SAMOSTALNIH SINDIKATA HRVATSKE / MIROSLAV MOLNAR</item>
      <item>STJEPAN ČASEK zastupanog po punomoćniku SAVEZ SAMOSTALNIH SINDIKATA HRVATSKE / MIROSLAV MOLNAR</item>
      <item>STJEPAN KANJIR zastupanog po punomoćniku SAVEZ SAMOSTALNIH SINDIKATA HRVATSKE / MIROSLAV MOLNAR</item>
      <item>TOMISLAV JURKIN zastupanog po punomoćniku SAVEZ SAMOSTALNIH SINDIKATA HRVATSKE / MIROSLAV MOLNAR</item>
    </izvorni_sadrzaj>
    <derivirana_varijabla naziv="DomainObject.Predmet.StrankaListFormated_1">
      <item>RUDOLF BUHIN zastupanog po punomoćniku SAVEZ SAMOSTALNIH SINDIKATA HRVATSKE / MIROSLAV MOLNAR</item>
      <item>ZDRAVKO HERCEG zastupanog po punomoćniku SAVEZ SAMOSTALNIH SINDIKATA HRVATSKE / MIROSLAV MOLNAR</item>
      <item>DRAŽEN KAPEŠ zastupanog po punomoćniku SAVEZ SAMOSTALNIH SINDIKATA HRVATSKE / MIROSLAV MOLNAR</item>
      <item>STJEPAN ČASEK zastupanog po punomoćniku SAVEZ SAMOSTALNIH SINDIKATA HRVATSKE / MIROSLAV MOLNAR</item>
      <item>STJEPAN KANJIR zastupanog po punomoćniku SAVEZ SAMOSTALNIH SINDIKATA HRVATSKE / MIROSLAV MOLNAR</item>
      <item>TOMISLAV JURKIN zastupanog po punomoćniku SAVEZ SAMOSTALNIH SINDIKATA HRVATSKE / MIROSLAV MOLNAR</item>
    </derivirana_varijabla>
  </DomainObject.Predmet.StrankaListFormated>
  <DomainObject.Predmet.StrankaListFormatedOIB>
    <izvorni_sadrzaj>
      <item>RUDOLF BUHIN zastupanog po punomoćniku SAVEZ SAMOSTALNIH SINDIKATA HRVATSKE / MIROSLAV MOLNAR</item>
      <item>ZDRAVKO HERCEG zastupanog po punomoćniku SAVEZ SAMOSTALNIH SINDIKATA HRVATSKE / MIROSLAV MOLNAR</item>
      <item>DRAŽEN KAPEŠ zastupanog po punomoćniku SAVEZ SAMOSTALNIH SINDIKATA HRVATSKE / MIROSLAV MOLNAR</item>
      <item>STJEPAN ČASEK zastupanog po punomoćniku SAVEZ SAMOSTALNIH SINDIKATA HRVATSKE / MIROSLAV MOLNAR</item>
      <item>STJEPAN KANJIR zastupanog po punomoćniku SAVEZ SAMOSTALNIH SINDIKATA HRVATSKE / MIROSLAV MOLNAR</item>
      <item>TOMISLAV JURKIN zastupanog po punomoćniku SAVEZ SAMOSTALNIH SINDIKATA HRVATSKE / MIROSLAV MOLNAR</item>
    </izvorni_sadrzaj>
    <derivirana_varijabla naziv="DomainObject.Predmet.StrankaListFormatedOIB_1">
      <item>RUDOLF BUHIN zastupanog po punomoćniku SAVEZ SAMOSTALNIH SINDIKATA HRVATSKE / MIROSLAV MOLNAR</item>
      <item>ZDRAVKO HERCEG zastupanog po punomoćniku SAVEZ SAMOSTALNIH SINDIKATA HRVATSKE / MIROSLAV MOLNAR</item>
      <item>DRAŽEN KAPEŠ zastupanog po punomoćniku SAVEZ SAMOSTALNIH SINDIKATA HRVATSKE / MIROSLAV MOLNAR</item>
      <item>STJEPAN ČASEK zastupanog po punomoćniku SAVEZ SAMOSTALNIH SINDIKATA HRVATSKE / MIROSLAV MOLNAR</item>
      <item>STJEPAN KANJIR zastupanog po punomoćniku SAVEZ SAMOSTALNIH SINDIKATA HRVATSKE / MIROSLAV MOLNAR</item>
      <item>TOMISLAV JURKIN zastupanog po punomoćniku SAVEZ SAMOSTALNIH SINDIKATA HRVATSKE / MIROSLAV MOLNAR</item>
    </derivirana_varijabla>
  </DomainObject.Predmet.StrankaListFormatedOIB>
  <DomainObject.Predmet.StrankaListFormatedWithAdress>
    <izvorni_sadrzaj>
      <item>RUDOLF BUHIN zastupanog po punomoćniku SAVEZ SAMOSTALNIH SINDIKATA HRVATSKE / MIROSLAV MOLNAR</item>
      <item>ZDRAVKO HERCEG zastupanog po punomoćniku SAVEZ SAMOSTALNIH SINDIKATA HRVATSKE / MIROSLAV MOLNAR</item>
      <item>DRAŽEN KAPEŠ zastupanog po punomoćniku SAVEZ SAMOSTALNIH SINDIKATA HRVATSKE / MIROSLAV MOLNAR</item>
      <item>STJEPAN ČASEK zastupanog po punomoćniku SAVEZ SAMOSTALNIH SINDIKATA HRVATSKE / MIROSLAV MOLNAR</item>
      <item>STJEPAN KANJIR zastupanog po punomoćniku SAVEZ SAMOSTALNIH SINDIKATA HRVATSKE / MIROSLAV MOLNAR</item>
      <item>TOMISLAV JURKIN zastupanog po punomoćniku SAVEZ SAMOSTALNIH SINDIKATA HRVATSKE / MIROSLAV MOLNAR</item>
    </izvorni_sadrzaj>
    <derivirana_varijabla naziv="DomainObject.Predmet.StrankaListFormatedWithAdress_1">
      <item>RUDOLF BUHIN zastupanog po punomoćniku SAVEZ SAMOSTALNIH SINDIKATA HRVATSKE / MIROSLAV MOLNAR</item>
      <item>ZDRAVKO HERCEG zastupanog po punomoćniku SAVEZ SAMOSTALNIH SINDIKATA HRVATSKE / MIROSLAV MOLNAR</item>
      <item>DRAŽEN KAPEŠ zastupanog po punomoćniku SAVEZ SAMOSTALNIH SINDIKATA HRVATSKE / MIROSLAV MOLNAR</item>
      <item>STJEPAN ČASEK zastupanog po punomoćniku SAVEZ SAMOSTALNIH SINDIKATA HRVATSKE / MIROSLAV MOLNAR</item>
      <item>STJEPAN KANJIR zastupanog po punomoćniku SAVEZ SAMOSTALNIH SINDIKATA HRVATSKE / MIROSLAV MOLNAR</item>
      <item>TOMISLAV JURKIN zastupanog po punomoćniku SAVEZ SAMOSTALNIH SINDIKATA HRVATSKE / MIROSLAV MOLNAR</item>
    </derivirana_varijabla>
  </DomainObject.Predmet.StrankaListFormatedWithAdress>
  <DomainObject.Predmet.StrankaListFormatedWithAdressOIB>
    <izvorni_sadrzaj>
      <item>RUDOLF BUHIN zastupanog po punomoćniku SAVEZ SAMOSTALNIH SINDIKATA HRVATSKE / MIROSLAV MOLNAR</item>
      <item>ZDRAVKO HERCEG zastupanog po punomoćniku SAVEZ SAMOSTALNIH SINDIKATA HRVATSKE / MIROSLAV MOLNAR</item>
      <item>DRAŽEN KAPEŠ zastupanog po punomoćniku SAVEZ SAMOSTALNIH SINDIKATA HRVATSKE / MIROSLAV MOLNAR</item>
      <item>STJEPAN ČASEK zastupanog po punomoćniku SAVEZ SAMOSTALNIH SINDIKATA HRVATSKE / MIROSLAV MOLNAR</item>
      <item>STJEPAN KANJIR zastupanog po punomoćniku SAVEZ SAMOSTALNIH SINDIKATA HRVATSKE / MIROSLAV MOLNAR</item>
      <item>TOMISLAV JURKIN zastupanog po punomoćniku SAVEZ SAMOSTALNIH SINDIKATA HRVATSKE / MIROSLAV MOLNAR</item>
    </izvorni_sadrzaj>
    <derivirana_varijabla naziv="DomainObject.Predmet.StrankaListFormatedWithAdressOIB_1">
      <item>RUDOLF BUHIN zastupanog po punomoćniku SAVEZ SAMOSTALNIH SINDIKATA HRVATSKE / MIROSLAV MOLNAR</item>
      <item>ZDRAVKO HERCEG zastupanog po punomoćniku SAVEZ SAMOSTALNIH SINDIKATA HRVATSKE / MIROSLAV MOLNAR</item>
      <item>DRAŽEN KAPEŠ zastupanog po punomoćniku SAVEZ SAMOSTALNIH SINDIKATA HRVATSKE / MIROSLAV MOLNAR</item>
      <item>STJEPAN ČASEK zastupanog po punomoćniku SAVEZ SAMOSTALNIH SINDIKATA HRVATSKE / MIROSLAV MOLNAR</item>
      <item>STJEPAN KANJIR zastupanog po punomoćniku SAVEZ SAMOSTALNIH SINDIKATA HRVATSKE / MIROSLAV MOLNAR</item>
      <item>TOMISLAV JURKIN zastupanog po punomoćniku SAVEZ SAMOSTALNIH SINDIKATA HRVATSKE / MIROSLAV MOLNAR</item>
    </derivirana_varijabla>
  </DomainObject.Predmet.StrankaListFormatedWithAdressOIB>
  <DomainObject.Predmet.StrankaListNazivFormated>
    <izvorni_sadrzaj>
      <item>RUDOLF BUHIN</item>
      <item>ZDRAVKO HERCEG</item>
      <item>DRAŽEN KAPEŠ</item>
      <item>STJEPAN ČASEK</item>
      <item>STJEPAN KANJIR</item>
      <item>TOMISLAV JURKIN</item>
    </izvorni_sadrzaj>
    <derivirana_varijabla naziv="DomainObject.Predmet.StrankaListNazivFormated_1">
      <item>RUDOLF BUHIN</item>
      <item>ZDRAVKO HERCEG</item>
      <item>DRAŽEN KAPEŠ</item>
      <item>STJEPAN ČASEK</item>
      <item>STJEPAN KANJIR</item>
      <item>TOMISLAV JURKIN</item>
    </derivirana_varijabla>
  </DomainObject.Predmet.StrankaListNazivFormated>
  <DomainObject.Predmet.StrankaListNazivFormatedOIB>
    <izvorni_sadrzaj>
      <item>RUDOLF BUHIN</item>
      <item>ZDRAVKO HERCEG</item>
      <item>DRAŽEN KAPEŠ</item>
      <item>STJEPAN ČASEK</item>
      <item>STJEPAN KANJIR</item>
      <item>TOMISLAV JURKIN</item>
    </izvorni_sadrzaj>
    <derivirana_varijabla naziv="DomainObject.Predmet.StrankaListNazivFormatedOIB_1">
      <item>RUDOLF BUHIN</item>
      <item>ZDRAVKO HERCEG</item>
      <item>DRAŽEN KAPEŠ</item>
      <item>STJEPAN ČASEK</item>
      <item>STJEPAN KANJIR</item>
      <item>TOMISLAV JURKIN</item>
    </derivirana_varijabla>
  </DomainObject.Predmet.StrankaListNazivFormatedOIB>
  <DomainObject.Predmet.ProtuStrankaListFormated>
    <izvorni_sadrzaj>
      <item>LADIĆ-WERNER društvo s ograničenom odgovornošću za proizvodnju i montažu metalnih i plastičnih konstrukcija, građevinske</item>
    </izvorni_sadrzaj>
    <derivirana_varijabla naziv="DomainObject.Predmet.ProtuStrankaListFormated_1">
      <item>LADIĆ-WERNER društvo s ograničenom odgovornošću za proizvodnju i montažu metalnih i plastičnih konstrukcija, građevinske</item>
    </derivirana_varijabla>
  </DomainObject.Predmet.ProtuStrankaListFormated>
  <DomainObject.Predmet.ProtuStrankaListFormatedOIB>
    <izvorni_sadrzaj>
      <item>LADIĆ-WERNER društvo s ograničenom odgovornošću za proizvodnju i montažu metalnih i plastičnih konstrukcija, građevinske, OIB 04258677641</item>
    </izvorni_sadrzaj>
    <derivirana_varijabla naziv="DomainObject.Predmet.ProtuStrankaListFormatedOIB_1">
      <item>LADIĆ-WERNER društvo s ograničenom odgovornošću za proizvodnju i montažu metalnih i plastičnih konstrukcija, građevinske, OIB 04258677641</item>
    </derivirana_varijabla>
  </DomainObject.Predmet.ProtuStrankaListFormatedOIB>
  <DomainObject.Predmet.ProtuStrankaListFormatedWithAdress>
    <izvorni_sadrzaj>
      <item>LADIĆ-WERNER društvo s ograničenom odgovornošću za proizvodnju i montažu metalnih i plastičnih konstrukcija, građevinske, Cehovska 17, Varaždin</item>
    </izvorni_sadrzaj>
    <derivirana_varijabla naziv="DomainObject.Predmet.ProtuStrankaListFormatedWithAdress_1">
      <item>LADIĆ-WERNER društvo s ograničenom odgovornošću za proizvodnju i montažu metalnih i plastičnih konstrukcija, građevinske, Cehovska 17, Varaždin</item>
    </derivirana_varijabla>
  </DomainObject.Predmet.ProtuStrankaListFormatedWithAdress>
  <DomainObject.Predmet.ProtuStrankaListFormatedWithAdressOIB>
    <izvorni_sadrzaj>
      <item>LADIĆ-WERNER društvo s ograničenom odgovornošću za proizvodnju i montažu metalnih i plastičnih konstrukcija, građevinske, OIB 04258677641, Cehovska 17, Varaždin</item>
    </izvorni_sadrzaj>
    <derivirana_varijabla naziv="DomainObject.Predmet.ProtuStrankaListFormatedWithAdressOIB_1">
      <item>LADIĆ-WERNER društvo s ograničenom odgovornošću za proizvodnju i montažu metalnih i plastičnih konstrukcija, građevinske, OIB 04258677641, Cehovska 17, Varaždin</item>
    </derivirana_varijabla>
  </DomainObject.Predmet.ProtuStrankaListFormatedWithAdressOIB>
  <DomainObject.Predmet.ProtuStrankaListNazivFormated>
    <izvorni_sadrzaj>
      <item>LADIĆ-WERNER društvo s ograničenom odgovornošću za proizvodnju i montažu metalnih i plastičnih konstrukcija, građevinske</item>
    </izvorni_sadrzaj>
    <derivirana_varijabla naziv="DomainObject.Predmet.ProtuStrankaListNazivFormated_1">
      <item>LADIĆ-WERNER društvo s ograničenom odgovornošću za proizvodnju i montažu metalnih i plastičnih konstrukcija, građevinske</item>
    </derivirana_varijabla>
  </DomainObject.Predmet.ProtuStrankaListNazivFormated>
  <DomainObject.Predmet.ProtuStrankaListNazivFormatedOIB>
    <izvorni_sadrzaj>
      <item>LADIĆ-WERNER društvo s ograničenom odgovornošću za proizvodnju i montažu metalnih i plastičnih konstrukcija, građevinske, OIB 04258677641</item>
    </izvorni_sadrzaj>
    <derivirana_varijabla naziv="DomainObject.Predmet.ProtuStrankaListNazivFormatedOIB_1">
      <item>LADIĆ-WERNER društvo s ograničenom odgovornošću za proizvodnju i montažu metalnih i plastičnih konstrukcija, građevinske, OIB 04258677641</item>
    </derivirana_varijabla>
  </DomainObject.Predmet.ProtuStrankaListNazivFormatedOIB>
  <DomainObject.Predmet.OstaliListFormated>
    <izvorni_sadrzaj>
      <item>SAVEZ SAMOSTALNIH SINDIKATA HRVATSKE / MIROSLAV MOLNAR punomoćnik sudionika u postupku DRAŽEN KAPEŠ; STJEPAN ČASEK; TOMISLAV JURKIN; STJEPAN KANJIR; ZDRAVKO HERCEG; RUDOLF BUHIN</item>
      <item>TOMISLAV ĐURIČIN</item>
      <item>Sberbank d.d.</item>
      <item>Odvjetničko društvo Župić &amp; partneri d.o.o</item>
      <item>HYPO ALPE-ADRIA-BANK dioničko društvo</item>
      <item>Općinski sud u Varaždinu</item>
      <item>Policijska uprava varaždinska</item>
    </izvorni_sadrzaj>
    <derivirana_varijabla naziv="DomainObject.Predmet.OstaliListFormated_1">
      <item>SAVEZ SAMOSTALNIH SINDIKATA HRVATSKE / MIROSLAV MOLNAR punomoćnik sudionika u postupku DRAŽEN KAPEŠ; STJEPAN ČASEK; TOMISLAV JURKIN; STJEPAN KANJIR; ZDRAVKO HERCEG; RUDOLF BUHIN</item>
      <item>TOMISLAV ĐURIČIN</item>
      <item>Sberbank d.d.</item>
      <item>Odvjetničko društvo Župić &amp; partneri d.o.o</item>
      <item>HYPO ALPE-ADRIA-BANK dioničko društvo</item>
      <item>Općinski sud u Varaždinu</item>
      <item>Policijska uprava varaždinska</item>
    </derivirana_varijabla>
  </DomainObject.Predmet.OstaliListFormated>
  <DomainObject.Predmet.OstaliListFormatedOIB>
    <izvorni_sadrzaj>
      <item>SAVEZ SAMOSTALNIH SINDIKATA HRVATSKE / MIROSLAV MOLNAR punomoćnik sudionika u postupku DRAŽEN KAPEŠ; STJEPAN ČASEK; TOMISLAV JURKIN; STJEPAN KANJIR; ZDRAVKO HERCEG; RUDOLF BUHIN</item>
      <item>TOMISLAV ĐURIČIN, OIB 01733609458</item>
      <item>Sberbank d.d., OIB 78427478595</item>
      <item>Odvjetničko društvo Župić &amp; partneri d.o.o, OIB 42524586447</item>
      <item>HYPO ALPE-ADRIA-BANK dioničko društvo, OIB 14036333877</item>
      <item>Općinski sud u Varaždinu</item>
      <item>Policijska uprava varaždinska</item>
    </izvorni_sadrzaj>
    <derivirana_varijabla naziv="DomainObject.Predmet.OstaliListFormatedOIB_1">
      <item>SAVEZ SAMOSTALNIH SINDIKATA HRVATSKE / MIROSLAV MOLNAR punomoćnik sudionika u postupku DRAŽEN KAPEŠ; STJEPAN ČASEK; TOMISLAV JURKIN; STJEPAN KANJIR; ZDRAVKO HERCEG; RUDOLF BUHIN</item>
      <item>TOMISLAV ĐURIČIN, OIB 01733609458</item>
      <item>Sberbank d.d., OIB 78427478595</item>
      <item>Odvjetničko društvo Župić &amp; partneri d.o.o, OIB 42524586447</item>
      <item>HYPO ALPE-ADRIA-BANK dioničko društvo, OIB 14036333877</item>
      <item>Općinski sud u Varaždinu</item>
      <item>Policijska uprava varaždinska</item>
    </derivirana_varijabla>
  </DomainObject.Predmet.OstaliListFormatedOIB>
  <DomainObject.Predmet.OstaliListFormatedWithAdress>
    <izvorni_sadrzaj>
      <item>SAVEZ SAMOSTALNIH SINDIKATA HRVATSKE / MIROSLAV MOLNAR, 42000 Varaždin punomoćnik sudionika u postupku DRAŽEN KAPEŠ; STJEPAN ČASEK; TOMISLAV JURKIN; STJEPAN KANJIR; ZDRAVKO HERCEG; RUDOLF BUHIN</item>
      <item>TOMISLAV ĐURIČIN, Dravska Poljana 1, 42000 Varaždin</item>
      <item>Sberbank d.d., Varšavska 9, 10000 Zagreb</item>
      <item>Odvjetničko društvo Župić &amp; partneri d.o.o, Ulica grada Vukovara 269 f, 10000 Zagreb</item>
      <item>HYPO ALPE-ADRIA-BANK dioničko društvo, Slavonska avenija 6, 10000 Zagreb</item>
      <item>Općinski sud u Varaždinu, B.Radića 2, 42000 Varaždin</item>
      <item>Policijska uprava varaždinska</item>
    </izvorni_sadrzaj>
    <derivirana_varijabla naziv="DomainObject.Predmet.OstaliListFormatedWithAdress_1">
      <item>SAVEZ SAMOSTALNIH SINDIKATA HRVATSKE / MIROSLAV MOLNAR, 42000 Varaždin punomoćnik sudionika u postupku DRAŽEN KAPEŠ; STJEPAN ČASEK; TOMISLAV JURKIN; STJEPAN KANJIR; ZDRAVKO HERCEG; RUDOLF BUHIN</item>
      <item>TOMISLAV ĐURIČIN, Dravska Poljana 1, 42000 Varaždin</item>
      <item>Sberbank d.d., Varšavska 9, 10000 Zagreb</item>
      <item>Odvjetničko društvo Župić &amp; partneri d.o.o, Ulica grada Vukovara 269 f, 10000 Zagreb</item>
      <item>HYPO ALPE-ADRIA-BANK dioničko društvo, Slavonska avenija 6, 10000 Zagreb</item>
      <item>Općinski sud u Varaždinu, B.Radića 2, 42000 Varaždin</item>
      <item>Policijska uprava varaždinska</item>
    </derivirana_varijabla>
  </DomainObject.Predmet.OstaliListFormatedWithAdress>
  <DomainObject.Predmet.OstaliListFormatedWithAdressOIB>
    <izvorni_sadrzaj>
      <item>SAVEZ SAMOSTALNIH SINDIKATA HRVATSKE / MIROSLAV MOLNAR, 42000 Varaždin punomoćnik sudionika u postupku DRAŽEN KAPEŠ; STJEPAN ČASEK; TOMISLAV JURKIN; STJEPAN KANJIR; ZDRAVKO HERCEG; RUDOLF BUHIN</item>
      <item>TOMISLAV ĐURIČIN, OIB 01733609458, Dravska Poljana 1, 42000 Varaždin</item>
      <item>Sberbank d.d., OIB 78427478595, Varšavska 9, 10000 Zagreb</item>
      <item>Odvjetničko društvo Župić &amp; partneri d.o.o, OIB 42524586447, Ulica grada Vukovara 269 f, 10000 Zagreb</item>
      <item>HYPO ALPE-ADRIA-BANK dioničko društvo, OIB 14036333877, Slavonska avenija 6, 10000 Zagreb</item>
      <item>Općinski sud u Varaždinu, B.Radića 2, 42000 Varaždin</item>
      <item>Policijska uprava varaždinska</item>
    </izvorni_sadrzaj>
    <derivirana_varijabla naziv="DomainObject.Predmet.OstaliListFormatedWithAdressOIB_1">
      <item>SAVEZ SAMOSTALNIH SINDIKATA HRVATSKE / MIROSLAV MOLNAR, 42000 Varaždin punomoćnik sudionika u postupku DRAŽEN KAPEŠ; STJEPAN ČASEK; TOMISLAV JURKIN; STJEPAN KANJIR; ZDRAVKO HERCEG; RUDOLF BUHIN</item>
      <item>TOMISLAV ĐURIČIN, OIB 01733609458, Dravska Poljana 1, 42000 Varaždin</item>
      <item>Sberbank d.d., OIB 78427478595, Varšavska 9, 10000 Zagreb</item>
      <item>Odvjetničko društvo Župić &amp; partneri d.o.o, OIB 42524586447, Ulica grada Vukovara 269 f, 10000 Zagreb</item>
      <item>HYPO ALPE-ADRIA-BANK dioničko društvo, OIB 14036333877, Slavonska avenija 6, 10000 Zagreb</item>
      <item>Općinski sud u Varaždinu, B.Radića 2, 42000 Varaždin</item>
      <item>Policijska uprava varaždinska</item>
    </derivirana_varijabla>
  </DomainObject.Predmet.OstaliListFormatedWithAdressOIB>
  <DomainObject.Predmet.OstaliListNazivFormated>
    <izvorni_sadrzaj>
      <item>SAVEZ SAMOSTALNIH SINDIKATA HRVATSKE / MIROSLAV MOLNAR</item>
      <item>TOMISLAV ĐURIČIN</item>
      <item>Sberbank d.d.</item>
      <item>Odvjetničko društvo Župić &amp; partneri d.o.o</item>
      <item>HYPO ALPE-ADRIA-BANK dioničko društvo</item>
      <item>Općinski sud u Varaždinu</item>
      <item>Policijska uprava varaždinska</item>
    </izvorni_sadrzaj>
    <derivirana_varijabla naziv="DomainObject.Predmet.OstaliListNazivFormated_1">
      <item>SAVEZ SAMOSTALNIH SINDIKATA HRVATSKE / MIROSLAV MOLNAR</item>
      <item>TOMISLAV ĐURIČIN</item>
      <item>Sberbank d.d.</item>
      <item>Odvjetničko društvo Župić &amp; partneri d.o.o</item>
      <item>HYPO ALPE-ADRIA-BANK dioničko društvo</item>
      <item>Općinski sud u Varaždinu</item>
      <item>Policijska uprava varaždinska</item>
    </derivirana_varijabla>
  </DomainObject.Predmet.OstaliListNazivFormated>
  <DomainObject.Predmet.OstaliListNazivFormatedOIB>
    <izvorni_sadrzaj>
      <item>SAVEZ SAMOSTALNIH SINDIKATA HRVATSKE / MIROSLAV MOLNAR</item>
      <item>TOMISLAV ĐURIČIN, OIB 01733609458</item>
      <item>Sberbank d.d., OIB 78427478595</item>
      <item>Odvjetničko društvo Župić &amp; partneri d.o.o, OIB 42524586447</item>
      <item>HYPO ALPE-ADRIA-BANK dioničko društvo, OIB 14036333877</item>
      <item>Općinski sud u Varaždinu</item>
      <item>Policijska uprava varaždinska</item>
    </izvorni_sadrzaj>
    <derivirana_varijabla naziv="DomainObject.Predmet.OstaliListNazivFormatedOIB_1">
      <item>SAVEZ SAMOSTALNIH SINDIKATA HRVATSKE / MIROSLAV MOLNAR</item>
      <item>TOMISLAV ĐURIČIN, OIB 01733609458</item>
      <item>Sberbank d.d., OIB 78427478595</item>
      <item>Odvjetničko društvo Župić &amp; partneri d.o.o, OIB 42524586447</item>
      <item>HYPO ALPE-ADRIA-BANK dioničko društvo, OIB 14036333877</item>
      <item>Općinski sud u Varaždinu</item>
      <item>Policijska uprava varaždinska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23. studenog 2015.</izvorni_sadrzaj>
    <derivirana_varijabla naziv="DomainObject.Datum_1">23. studenog 2015.</derivirana_varijabla>
  </DomainObject.Datum>
  <DomainObject.PoslovniBrojDokumenta>
    <izvorni_sadrzaj/>
    <derivirana_varijabla naziv="DomainObject.PoslovniBrojDokumenta_1"/>
  </DomainObject.PoslovniBrojDokumenta>
  <DomainObject.Predmet.StrankaIDrugi>
    <izvorni_sadrzaj>RUDOLF BUHIN i dr.</izvorni_sadrzaj>
    <derivirana_varijabla naziv="DomainObject.Predmet.StrankaIDrugi_1">RUDOLF BUHIN i dr.</derivirana_varijabla>
  </DomainObject.Predmet.StrankaIDrugi>
  <DomainObject.Predmet.ProtustrankaIDrugi>
    <izvorni_sadrzaj>LADIĆ-WERNER društvo s ograničenom odgovornošću za proizvodnju i montažu metalnih i plastičnih konstrukcija, građevinske</izvorni_sadrzaj>
    <derivirana_varijabla naziv="DomainObject.Predmet.ProtustrankaIDrugi_1">LADIĆ-WERNER društvo s ograničenom odgovornošću za proizvodnju i montažu metalnih i plastičnih konstrukcija, građevinske</derivirana_varijabla>
  </DomainObject.Predmet.ProtustrankaIDrugi>
  <DomainObject.Predmet.StrankaIDrugiAdressOIB>
    <izvorni_sadrzaj>RUDOLF BUHIN i dr.</izvorni_sadrzaj>
    <derivirana_varijabla naziv="DomainObject.Predmet.StrankaIDrugiAdressOIB_1">RUDOLF BUHIN i dr.</derivirana_varijabla>
  </DomainObject.Predmet.StrankaIDrugiAdressOIB>
  <DomainObject.Predmet.ProtustrankaIDrugiAdressOIB>
    <izvorni_sadrzaj>LADIĆ-WERNER društvo s ograničenom odgovornošću za proizvodnju i montažu metalnih i plastičnih konstrukcija, građevinske, OIB 04258677641, Cehovska 17, Varaždin</izvorni_sadrzaj>
    <derivirana_varijabla naziv="DomainObject.Predmet.ProtustrankaIDrugiAdressOIB_1">LADIĆ-WERNER društvo s ograničenom odgovornošću za proizvodnju i montažu metalnih i plastičnih konstrukcija, građevinske, OIB 04258677641, Cehovska 17, Varaždin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RUDOLF BUHIN</item>
      <item>ZDRAVKO HERCEG</item>
      <item>DRAŽEN KAPEŠ</item>
      <item>STJEPAN ČASEK</item>
      <item>STJEPAN KANJIR</item>
      <item>TOMISLAV JURKIN</item>
      <item>LADIĆ-WERNER društvo s ograničenom odgovornošću za proizvodnju i montažu metalnih i plastičnih konstrukcija, građevinske</item>
      <item>SAVEZ SAMOSTALNIH SINDIKATA HRVATSKE / MIROSLAV MOLNAR</item>
      <item>TOMISLAV ĐURIČIN</item>
      <item>Sberbank d.d.</item>
      <item>Odvjetničko društvo Župić &amp; partneri d.o.o</item>
      <item>HYPO ALPE-ADRIA-BANK dioničko društvo</item>
      <item>Općinski sud u Varaždinu</item>
      <item>Policijska uprava varaždinska</item>
    </izvorni_sadrzaj>
    <derivirana_varijabla naziv="DomainObject.Predmet.SudioniciListNaziv_1">
      <item>RUDOLF BUHIN</item>
      <item>ZDRAVKO HERCEG</item>
      <item>DRAŽEN KAPEŠ</item>
      <item>STJEPAN ČASEK</item>
      <item>STJEPAN KANJIR</item>
      <item>TOMISLAV JURKIN</item>
      <item>LADIĆ-WERNER društvo s ograničenom odgovornošću za proizvodnju i montažu metalnih i plastičnih konstrukcija, građevinske</item>
      <item>SAVEZ SAMOSTALNIH SINDIKATA HRVATSKE / MIROSLAV MOLNAR</item>
      <item>TOMISLAV ĐURIČIN</item>
      <item>Sberbank d.d.</item>
      <item>Odvjetničko društvo Župić &amp; partneri d.o.o</item>
      <item>HYPO ALPE-ADRIA-BANK dioničko društvo</item>
      <item>Općinski sud u Varaždinu</item>
      <item>Policijska uprava varaždinska</item>
    </derivirana_varijabla>
  </DomainObject.Predmet.SudioniciListNaziv>
  <DomainObject.Predmet.SudioniciListAdressOIB>
    <izvorni_sadrzaj>
      <item>RUDOLF BUHIN</item>
      <item>ZDRAVKO HERCEG</item>
      <item>DRAŽEN KAPEŠ</item>
      <item>STJEPAN ČASEK</item>
      <item>STJEPAN KANJIR</item>
      <item>TOMISLAV JURKIN</item>
      <item>LADIĆ-WERNER društvo s ograničenom odgovornošću za proizvodnju i montažu metalnih i plastičnih konstrukcija, građevinske, OIB 04258677641, Cehovska 17,Varaždin</item>
      <item>SAVEZ SAMOSTALNIH SINDIKATA HRVATSKE / MIROSLAV MOLNAR, 42000 Varaždin</item>
      <item>TOMISLAV ĐURIČIN, OIB 01733609458, Dravska Poljana 1,42000 Varaždin</item>
      <item>Sberbank d.d., OIB 78427478595, Varšavska 9,10000 Zagreb</item>
      <item>Odvjetničko društvo Župić &amp; partneri d.o.o, OIB 42524586447, Ulica grada Vukovara 269 f,10000 Zagreb</item>
      <item>HYPO ALPE-ADRIA-BANK dioničko društvo, OIB 14036333877, Slavonska avenija 6,10000 Zagreb</item>
      <item>Općinski sud u Varaždinu, B.Radića 2,42000 Varaždin</item>
      <item>Policijska uprava varaždinska</item>
    </izvorni_sadrzaj>
    <derivirana_varijabla naziv="DomainObject.Predmet.SudioniciListAdressOIB_1">
      <item>RUDOLF BUHIN</item>
      <item>ZDRAVKO HERCEG</item>
      <item>DRAŽEN KAPEŠ</item>
      <item>STJEPAN ČASEK</item>
      <item>STJEPAN KANJIR</item>
      <item>TOMISLAV JURKIN</item>
      <item>LADIĆ-WERNER društvo s ograničenom odgovornošću za proizvodnju i montažu metalnih i plastičnih konstrukcija, građevinske, OIB 04258677641, Cehovska 17,Varaždin</item>
      <item>SAVEZ SAMOSTALNIH SINDIKATA HRVATSKE / MIROSLAV MOLNAR, 42000 Varaždin</item>
      <item>TOMISLAV ĐURIČIN, OIB 01733609458, Dravska Poljana 1,42000 Varaždin</item>
      <item>Sberbank d.d., OIB 78427478595, Varšavska 9,10000 Zagreb</item>
      <item>Odvjetničko društvo Župić &amp; partneri d.o.o, OIB 42524586447, Ulica grada Vukovara 269 f,10000 Zagreb</item>
      <item>HYPO ALPE-ADRIA-BANK dioničko društvo, OIB 14036333877, Slavonska avenija 6,10000 Zagreb</item>
      <item>Općinski sud u Varaždinu, B.Radića 2,42000 Varaždin</item>
      <item>Policijska uprava varaždinska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>
      <item>, OIB null</item>
      <item>, OIB null</item>
      <item>, OIB null</item>
      <item>, OIB null</item>
      <item>, OIB null</item>
      <item>, OIB null</item>
      <item>, OIB 04258677641</item>
      <item>, OIB null</item>
      <item>, OIB 01733609458</item>
      <item>, OIB 78427478595</item>
      <item>, OIB 42524586447</item>
      <item>, OIB 14036333877</item>
      <item>, OIB null</item>
      <item>, OIB null</item>
    </izvorni_sadrzaj>
    <derivirana_varijabla naziv="DomainObject.Predmet.SudioniciListNazivOIB_1">
      <item>, OIB null</item>
      <item>, OIB null</item>
      <item>, OIB null</item>
      <item>, OIB null</item>
      <item>, OIB null</item>
      <item>, OIB null</item>
      <item>, OIB 04258677641</item>
      <item>, OIB null</item>
      <item>, OIB 01733609458</item>
      <item>, OIB 78427478595</item>
      <item>, OIB 42524586447</item>
      <item>, OIB 14036333877</item>
      <item>, OIB null</item>
      <item>, OIB null</item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>
      <item>Tomislav Đuričin, OIB 01733609458, Dravska poljana 1 Varaždin</item>
    </izvorni_sadrzaj>
    <derivirana_varijabla naziv="DomainObject.Predmet.StecajniUpraviteljiListAddressOIB_1">
      <item>Tomislav Đuričin, OIB 01733609458, Dravska poljana 1 Varaždin</item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3</properties:Pages>
  <properties:Words>0</properties:Words>
  <properties:Characters>0</properties:Characters>
  <properties:Lines>3</properties:Lines>
  <properties:Paragraphs>0</properties:Paragraphs>
  <properties:TotalTime>3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2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2015-11-23T12:31:00Z</dcterms:created>
  <dc:creator>Nikolina Jaguljnjak</dc:creator>
  <cp:lastModifiedBy>Nikolina Jaguljnjak</cp:lastModifiedBy>
  <cp:lastPrinted>2015-11-23T12:33:00Z</cp:lastPrinted>
  <dcterms:modified xmlns:xsi="http://www.w3.org/2001/XMLSchema-instance" xsi:type="dcterms:W3CDTF">2015-11-23T12:34:00Z</dcterms:modified>
  <cp:revision>2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Novi sadržaj odluke</vt:lpwstr>
  </prop:property>
  <prop:property name="CC_coloring" pid="4" fmtid="{D5CDD505-2E9C-101B-9397-08002B2CF9AE}">
    <vt:bool>false</vt:bool>
  </prop:property>
  <prop:property name="BrojStranica" pid="5" fmtid="{D5CDD505-2E9C-101B-9397-08002B2CF9AE}">
    <vt:i4>3</vt:i4>
  </prop:property>
</prop:Properties>
</file>