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85cd" w14:paraId="09485cd" w:rsidRDefault="007046CC" w:rsidP="007046CC" w:rsidR="007046CC">
      <w:pPr>
        <w15:collapsed w:val="false"/>
      </w:pPr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2F062C">
        <w:t>528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2F062C">
        <w:t>UKIĆ</w:t>
      </w:r>
      <w:r w:rsidR="00144AA9">
        <w:t>,</w:t>
      </w:r>
      <w:r w:rsidR="002F062C">
        <w:t xml:space="preserve"> d.o.o., </w:t>
      </w:r>
      <w:proofErr w:type="spellStart"/>
      <w:r w:rsidR="002F062C">
        <w:t>Tribunj</w:t>
      </w:r>
      <w:proofErr w:type="spellEnd"/>
      <w:r w:rsidR="002F062C">
        <w:t xml:space="preserve">, </w:t>
      </w:r>
      <w:proofErr w:type="spellStart"/>
      <w:r w:rsidR="002F062C">
        <w:t>Šepurinska</w:t>
      </w:r>
      <w:proofErr w:type="spellEnd"/>
      <w:r w:rsidR="002F062C">
        <w:t xml:space="preserve"> ulica 2, OIB: 25473972347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5C0D4D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2F062C">
        <w:t>UKIĆ</w:t>
      </w:r>
      <w:r w:rsidR="00144AA9">
        <w:t>,</w:t>
      </w:r>
      <w:r w:rsidR="002F062C">
        <w:t xml:space="preserve"> d.o.o., </w:t>
      </w:r>
      <w:proofErr w:type="spellStart"/>
      <w:r w:rsidR="002F062C">
        <w:t>Tribunj</w:t>
      </w:r>
      <w:proofErr w:type="spellEnd"/>
      <w:r w:rsidR="002F062C">
        <w:t xml:space="preserve">, </w:t>
      </w:r>
      <w:proofErr w:type="spellStart"/>
      <w:r w:rsidR="002F062C">
        <w:t>Šepurinska</w:t>
      </w:r>
      <w:proofErr w:type="spellEnd"/>
      <w:r w:rsidR="002F062C">
        <w:t xml:space="preserve"> ulica 2, OIB: 25473972347</w:t>
      </w:r>
      <w:r w:rsidR="007046CC">
        <w:t xml:space="preserve">, sa danom </w:t>
      </w:r>
      <w:r>
        <w:t>2</w:t>
      </w:r>
      <w:r w:rsidR="005C0D4D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proofErr w:type="spellStart"/>
      <w:r w:rsidR="005C0D4D">
        <w:t>Vencel</w:t>
      </w:r>
      <w:proofErr w:type="spellEnd"/>
      <w:r w:rsidR="005C0D4D">
        <w:t xml:space="preserve"> </w:t>
      </w:r>
      <w:proofErr w:type="spellStart"/>
      <w:r w:rsidR="005C0D4D">
        <w:t>Čuljak</w:t>
      </w:r>
      <w:proofErr w:type="spellEnd"/>
      <w:r w:rsidR="005C0D4D">
        <w:t xml:space="preserve"> iz Osijeka, </w:t>
      </w:r>
      <w:proofErr w:type="spellStart"/>
      <w:r w:rsidR="005C0D4D">
        <w:t>Plješevička</w:t>
      </w:r>
      <w:proofErr w:type="spellEnd"/>
      <w:r w:rsidR="005C0D4D">
        <w:t xml:space="preserve"> 16 E, OIB: 60951188779.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2F062C">
        <w:t>UKIĆ</w:t>
      </w:r>
      <w:r w:rsidR="00144AA9">
        <w:t>,</w:t>
      </w:r>
      <w:r w:rsidR="002F062C">
        <w:t xml:space="preserve"> d.o.o., </w:t>
      </w:r>
      <w:proofErr w:type="spellStart"/>
      <w:r w:rsidR="002F062C">
        <w:t>Tribunj</w:t>
      </w:r>
      <w:proofErr w:type="spellEnd"/>
      <w:r w:rsidR="002F062C">
        <w:t xml:space="preserve">, </w:t>
      </w:r>
      <w:proofErr w:type="spellStart"/>
      <w:r w:rsidR="002F062C">
        <w:t>Šepurinska</w:t>
      </w:r>
      <w:proofErr w:type="spellEnd"/>
      <w:r w:rsidR="002F062C">
        <w:t xml:space="preserve"> ulica 2, OIB: 25473972347</w:t>
      </w:r>
      <w:r>
        <w:t xml:space="preserve">, sa danom </w:t>
      </w:r>
      <w:r w:rsidR="00EB4DE6">
        <w:t>2</w:t>
      </w:r>
      <w:r w:rsidR="005C0D4D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2F062C">
        <w:t>UKIĆ</w:t>
      </w:r>
      <w:r w:rsidR="00144AA9">
        <w:t>,</w:t>
      </w:r>
      <w:bookmarkStart w:name="_GoBack" w:id="0"/>
      <w:bookmarkEnd w:id="0"/>
      <w:r w:rsidR="002F062C">
        <w:t xml:space="preserve"> d.o.o., </w:t>
      </w:r>
      <w:proofErr w:type="spellStart"/>
      <w:r w:rsidR="002F062C">
        <w:t>Tribunj</w:t>
      </w:r>
      <w:proofErr w:type="spellEnd"/>
      <w:r w:rsidR="002F062C">
        <w:t xml:space="preserve">, </w:t>
      </w:r>
      <w:proofErr w:type="spellStart"/>
      <w:r w:rsidR="002F062C">
        <w:t>Šepurinska</w:t>
      </w:r>
      <w:proofErr w:type="spellEnd"/>
      <w:r w:rsidR="002F062C">
        <w:t xml:space="preserve"> ulica 2, OIB: 25473972347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2F062C">
        <w:t>528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D5F3B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</w:t>
      </w:r>
      <w:proofErr w:type="spellStart"/>
      <w:r w:rsidR="007046CC">
        <w:t>prokaznog</w:t>
      </w:r>
      <w:proofErr w:type="spellEnd"/>
      <w:r w:rsidR="007046CC">
        <w:t xml:space="preserve">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 xml:space="preserve">io na posljedice za </w:t>
      </w:r>
      <w:proofErr w:type="spellStart"/>
      <w:r w:rsidR="00A4361C">
        <w:t>nepostupanja</w:t>
      </w:r>
      <w:proofErr w:type="spellEnd"/>
      <w:r w:rsidR="007046CC">
        <w:t xml:space="preserve"> po pozivu suda.</w:t>
      </w:r>
    </w:p>
    <w:p w:rsidRDefault="007046CC" w:rsidP="007046CC" w:rsidR="007046CC"/>
    <w:p w:rsidRDefault="00852672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5C0D4D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75C" w:rsidP="00EB4DE6" w:rsidR="002E075C">
      <w:r>
        <w:separator/>
      </w:r>
    </w:p>
  </w:endnote>
  <w:endnote w:id="0" w:type="continuationSeparator">
    <w:p w:rsidRDefault="002E075C" w:rsidP="00EB4DE6" w:rsidR="002E0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75C" w:rsidP="00EB4DE6" w:rsidR="002E075C">
      <w:r>
        <w:separator/>
      </w:r>
    </w:p>
  </w:footnote>
  <w:footnote w:id="0" w:type="continuationSeparator">
    <w:p w:rsidRDefault="002E075C" w:rsidP="00EB4DE6" w:rsidR="002E0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44AA9">
      <w:rPr>
        <w:noProof/>
      </w:rPr>
      <w:t>2</w:t>
    </w:r>
    <w:r>
      <w:fldChar w:fldCharType="end"/>
    </w:r>
    <w:r>
      <w:t xml:space="preserve">                            </w:t>
    </w:r>
    <w:r w:rsidR="002F062C">
      <w:t xml:space="preserve">                        9 St-528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97D7F"/>
    <w:rsid w:val="00122CE6"/>
    <w:rsid w:val="00144AA9"/>
    <w:rsid w:val="00146A12"/>
    <w:rsid w:val="001C247E"/>
    <w:rsid w:val="002A577B"/>
    <w:rsid w:val="002E075C"/>
    <w:rsid w:val="002F062C"/>
    <w:rsid w:val="003038A0"/>
    <w:rsid w:val="00347B56"/>
    <w:rsid w:val="00446169"/>
    <w:rsid w:val="00477A11"/>
    <w:rsid w:val="00527C04"/>
    <w:rsid w:val="005944A7"/>
    <w:rsid w:val="005A73C8"/>
    <w:rsid w:val="005C0D4D"/>
    <w:rsid w:val="007046CC"/>
    <w:rsid w:val="0070690E"/>
    <w:rsid w:val="0077615D"/>
    <w:rsid w:val="00852672"/>
    <w:rsid w:val="008B03EF"/>
    <w:rsid w:val="008D5F3B"/>
    <w:rsid w:val="009229A6"/>
    <w:rsid w:val="00A05719"/>
    <w:rsid w:val="00A4361C"/>
    <w:rsid w:val="00AC5066"/>
    <w:rsid w:val="00C07A69"/>
    <w:rsid w:val="00C84E3C"/>
    <w:rsid w:val="00CB4E78"/>
    <w:rsid w:val="00CE0042"/>
    <w:rsid w:val="00DF40F9"/>
    <w:rsid w:val="00E173CE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A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A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UKIĆ, d.o.o. za trgovinu, turizam, ugostiteljstvo, brodogradnju, usluge export-import</izvorni_sadrzaj>
    <derivirana_varijabla naziv="DomainObject.Predmet.ProtustrankaFormated_1">  UKIĆ, d.o.o. za trgovinu, turizam, ugostiteljstvo, brodogradnju, usluge export-import</derivirana_varijabla>
  </DomainObject.Predmet.ProtustrankaFormated>
  <DomainObject.Predmet.ProtustrankaFormatedOIB>
    <izvorni_sadrzaj>  UKIĆ, d.o.o. za trgovinu, turizam, ugostiteljstvo, brodogradnju, usluge export-import, OIB 25473972347</izvorni_sadrzaj>
    <derivirana_varijabla naziv="DomainObject.Predmet.ProtustrankaFormatedOIB_1">  UKIĆ, d.o.o. za trgovinu, turizam, ugostiteljstvo, brodogradnju, usluge export-import, OIB 25473972347</derivirana_varijabla>
  </DomainObject.Predmet.ProtustrankaFormatedOIB>
  <DomainObject.Predmet.ProtustrankaFormatedWithAdress>
    <izvorni_sadrzaj> UKIĆ, d.o.o. za trgovinu, turizam, ugostiteljstvo, brodogradnju, usluge export-import, Šepurinska Ulica 2, 22211 Tribunj</izvorni_sadrzaj>
    <derivirana_varijabla naziv="DomainObject.Predmet.ProtustrankaFormatedWithAdress_1"> UKIĆ, d.o.o. za trgovinu, turizam, ugostiteljstvo, brodogradnju, usluge export-import, Šepurinska Ulica 2, 22211 Tribunj</derivirana_varijabla>
  </DomainObject.Predmet.ProtustrankaFormatedWithAdress>
  <DomainObject.Predmet.ProtustrankaFormatedWithAdressOIB>
    <izvorni_sadrzaj> UKIĆ, d.o.o. za trgovinu, turizam, ugostiteljstvo, brodogradnju, usluge export-import, OIB 25473972347, Šepurinska Ulica 2, 22211 Tribunj</izvorni_sadrzaj>
    <derivirana_varijabla naziv="DomainObject.Predmet.ProtustrankaFormatedWithAdressOIB_1"> UKIĆ, d.o.o. za trgovinu, turizam, ugostiteljstvo, brodogradnju, usluge export-import, OIB 25473972347, Šepurinska Ulica 2, 22211 Tribunj</derivirana_varijabla>
  </DomainObject.Predmet.ProtustrankaFormatedWithAdressOIB>
  <DomainObject.Predmet.ProtustrankaWithAdress>
    <izvorni_sadrzaj>UKIĆ, d.o.o. za trgovinu, turizam, ugostiteljstvo, brodogradnju, usluge export-import Šepurinska Ulica 2, 22211 Tribunj</izvorni_sadrzaj>
    <derivirana_varijabla naziv="DomainObject.Predmet.ProtustrankaWithAdress_1">UKIĆ, d.o.o. za trgovinu, turizam, ugostiteljstvo, brodogradnju, usluge export-import Šepurinska Ulica 2, 22211 Tribunj</derivirana_varijabla>
  </DomainObject.Predmet.ProtustrankaWithAdress>
  <DomainObject.Predmet.ProtustrankaWithAdressOIB>
    <izvorni_sadrzaj>UKIĆ, d.o.o. za trgovinu, turizam, ugostiteljstvo, brodogradnju, usluge export-import, OIB 25473972347, Šepurinska Ulica 2, 22211 Tribunj</izvorni_sadrzaj>
    <derivirana_varijabla naziv="DomainObject.Predmet.ProtustrankaWithAdressOIB_1">UKIĆ, d.o.o. za trgovinu, turizam, ugostiteljstvo, brodogradnju, usluge export-import, OIB 25473972347, Šepurinska Ulica 2, 22211 Tribunj</derivirana_varijabla>
  </DomainObject.Predmet.ProtustrankaWithAdressOIB>
  <DomainObject.Predmet.ProtustrankaNazivFormated>
    <izvorni_sadrzaj>UKIĆ, d.o.o. za trgovinu, turizam, ugostiteljstvo, brodogradnju, usluge export-import</izvorni_sadrzaj>
    <derivirana_varijabla naziv="DomainObject.Predmet.ProtustrankaNazivFormated_1">UKIĆ, d.o.o. za trgovinu, turizam, ugostiteljstvo, brodogradnju, usluge export-import</derivirana_varijabla>
  </DomainObject.Predmet.ProtustrankaNazivFormated>
  <DomainObject.Predmet.ProtustrankaNazivFormatedOIB>
    <izvorni_sadrzaj>UKIĆ, d.o.o. za trgovinu, turizam, ugostiteljstvo, brodogradnju, usluge export-import, OIB 25473972347</izvorni_sadrzaj>
    <derivirana_varijabla naziv="DomainObject.Predmet.ProtustrankaNazivFormatedOIB_1">UKIĆ, d.o.o. za trgovinu, turizam, ugostiteljstvo, brodogradnju, usluge export-import, OIB 25473972347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UKIĆ, d.o.o. za trgovinu, turizam, ugostiteljstvo, brodogradnju, usluge export-import</item>
    </izvorni_sadrzaj>
    <derivirana_varijabla naziv="DomainObject.Predmet.ProtuStrankaListFormated_1">
      <item>UKIĆ, d.o.o. za trgovinu, turizam, ugostiteljstvo, brodogradnju, usluge export-import</item>
    </derivirana_varijabla>
  </DomainObject.Predmet.ProtuStrankaListFormated>
  <DomainObject.Predmet.ProtuStrankaListFormatedOIB>
    <izvorni_sadrzaj>
      <item>UKIĆ, d.o.o. za trgovinu, turizam, ugostiteljstvo, brodogradnju, usluge export-import, OIB 25473972347</item>
    </izvorni_sadrzaj>
    <derivirana_varijabla naziv="DomainObject.Predmet.ProtuStrankaListFormatedOIB_1">
      <item>UKIĆ, d.o.o. za trgovinu, turizam, ugostiteljstvo, brodogradnju, usluge export-import, OIB 25473972347</item>
    </derivirana_varijabla>
  </DomainObject.Predmet.ProtuStrankaListFormatedOIB>
  <DomainObject.Predmet.ProtuStrankaListFormatedWithAdress>
    <izvorni_sadrzaj>
      <item>UKIĆ, d.o.o. za trgovinu, turizam, ugostiteljstvo, brodogradnju, usluge export-import, Šepurinska Ulica 2, 22211 Tribunj</item>
    </izvorni_sadrzaj>
    <derivirana_varijabla naziv="DomainObject.Predmet.ProtuStrankaListFormatedWithAdress_1">
      <item>UKIĆ, d.o.o. za trgovinu, turizam, ugostiteljstvo, brodogradnju, usluge export-import, Šepurinska Ulica 2, 22211 Tribunj</item>
    </derivirana_varijabla>
  </DomainObject.Predmet.ProtuStrankaListFormatedWithAdress>
  <DomainObject.Predmet.ProtuStrankaListFormatedWithAdressOIB>
    <izvorni_sadrzaj>
      <item>UKIĆ, d.o.o. za trgovinu, turizam, ugostiteljstvo, brodogradnju, usluge export-import, OIB 25473972347, Šepurinska Ulica 2, 22211 Tribunj</item>
    </izvorni_sadrzaj>
    <derivirana_varijabla naziv="DomainObject.Predmet.ProtuStrankaListFormatedWithAdressOIB_1">
      <item>UKIĆ, d.o.o. za trgovinu, turizam, ugostiteljstvo, brodogradnju, usluge export-import, OIB 25473972347, Šepurinska Ulica 2, 22211 Tribunj</item>
    </derivirana_varijabla>
  </DomainObject.Predmet.ProtuStrankaListFormatedWithAdressOIB>
  <DomainObject.Predmet.ProtuStrankaListNazivFormated>
    <izvorni_sadrzaj>
      <item>UKIĆ, d.o.o. za trgovinu, turizam, ugostiteljstvo, brodogradnju, usluge export-import</item>
    </izvorni_sadrzaj>
    <derivirana_varijabla naziv="DomainObject.Predmet.ProtuStrankaListNazivFormated_1">
      <item>UKIĆ, d.o.o. za trgovinu, turizam, ugostiteljstvo, brodogradnju, usluge export-import</item>
    </derivirana_varijabla>
  </DomainObject.Predmet.ProtuStrankaListNazivFormated>
  <DomainObject.Predmet.ProtuStrankaListNazivFormatedOIB>
    <izvorni_sadrzaj>
      <item>UKIĆ, d.o.o. za trgovinu, turizam, ugostiteljstvo, brodogradnju, usluge export-import, OIB 25473972347</item>
    </izvorni_sadrzaj>
    <derivirana_varijabla naziv="DomainObject.Predmet.ProtuStrankaListNazivFormatedOIB_1">
      <item>UKIĆ, d.o.o. za trgovinu, turizam, ugostiteljstvo, brodogradnju, usluge export-import, OIB 25473972347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UKIĆ, d.o.o. za trgovinu, turizam, ugostiteljstvo, brodogradnju, usluge export-import</izvorni_sadrzaj>
    <derivirana_varijabla naziv="DomainObject.Predmet.ProtustrankaIDrugi_1">UKIĆ, d.o.o. za trgovinu, turizam, ugostiteljstvo, brodogradnju, usluge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UKIĆ, d.o.o. za trgovinu, turizam, ugostiteljstvo, brodogradnju, usluge export-import, OIB 25473972347, Šepurinska Ulica 2, 22211 Tribunj</izvorni_sadrzaj>
    <derivirana_varijabla naziv="DomainObject.Predmet.ProtustrankaIDrugiAdressOIB_1">UKIĆ, d.o.o. za trgovinu, turizam, ugostiteljstvo, brodogradnju, usluge export-import, OIB 25473972347, Šepurinska Ulica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UKIĆ, d.o.o. za trgovinu, turizam, ugostiteljstvo, brodogradnju, usluge export-import</item>
    </izvorni_sadrzaj>
    <derivirana_varijabla naziv="DomainObject.Predmet.SudioniciListNaziv_1">
      <item>FINA - Podružnica Šibenik</item>
      <item>UKIĆ, d.o.o. za trgovinu, turizam, ugostiteljstvo, brodogradnju, usluge export-import</item>
    </derivirana_varijabla>
  </DomainObject.Predmet.SudioniciListNaziv>
  <DomainObject.Predmet.SudioniciListAdressOIB>
    <izvorni_sadrzaj>
      <item>FINA - Podružnica Šibenik, OIB 85821130368, Perivoj L. Marune 1,22000 Šibenik</item>
      <item>UKIĆ, d.o.o. za trgovinu, turizam, ugostiteljstvo, brodogradnju, usluge export-import, OIB 25473972347, Šepurinska Ulica 2,22211 Tribunj</item>
    </izvorni_sadrzaj>
    <derivirana_varijabla naziv="DomainObject.Predmet.SudioniciListAdressOIB_1">
      <item>FINA - Podružnica Šibenik, OIB 85821130368, Perivoj L. Marune 1,22000 Šibenik</item>
      <item>UKIĆ, d.o.o. za trgovinu, turizam, ugostiteljstvo, brodogradnju, usluge export-import, OIB 25473972347, Šepurinska Ulica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25473972347</item>
    </izvorni_sadrzaj>
    <derivirana_varijabla naziv="DomainObject.Predmet.SudioniciListNazivOIB_1">
      <item>, OIB 85821130368</item>
      <item>, OIB 25473972347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2479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2015-12-28T10:30:00Z</dcterms:created>
  <dc:creator>mgulin1</dc:creator>
  <cp:keywords/>
  <cp:lastModifiedBy>Katarina Benić</cp:lastModifiedBy>
  <cp:lastPrinted>2015-12-28T11:35:00Z</cp:lastPrinted>
  <dcterms:modified xmlns:xsi="http://www.w3.org/2001/XMLSchema-instance" xsi:type="dcterms:W3CDTF">2015-12-28T11:35:00Z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