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32c2" w14:paraId="54c32c2" w:rsidRDefault="002457AB" w:rsidP="002457AB" w:rsidR="002457AB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2457AB" w:rsidP="002457AB" w:rsidR="002457AB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</w:t>
      </w:r>
      <w:r>
        <w:rPr>
          <w:color w:val="222222"/>
        </w:rPr>
        <w:tab/>
        <w:t xml:space="preserve">    </w:t>
      </w:r>
      <w:r>
        <w:rPr>
          <w:b/>
          <w:color w:val="222222"/>
        </w:rPr>
        <w:t>Broj: 3/St-1248/2018-18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2457AB" w:rsidP="002457AB" w:rsidR="002457A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457AB" w:rsidP="002457AB" w:rsidR="002457AB">
      <w:pPr>
        <w:ind w:firstLine="708"/>
        <w:jc w:val="both"/>
        <w:rPr>
          <w:color w:val="222222"/>
        </w:rPr>
      </w:pPr>
    </w:p>
    <w:p w:rsidRDefault="002457AB" w:rsidP="002457AB" w:rsidR="002457AB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RELIĆ NETWORKS j.d.o.o. za usluge, Bicko Selo, Stjepana Radića 142, OIB: 54184935460</w:t>
      </w:r>
      <w:r>
        <w:rPr>
          <w:b/>
        </w:rPr>
        <w:t>,</w:t>
      </w:r>
      <w:r>
        <w:rPr>
          <w:color w:val="222222"/>
        </w:rPr>
        <w:t xml:space="preserve"> 24. prosinca 2018.</w:t>
      </w:r>
    </w:p>
    <w:p w:rsidRDefault="002457AB" w:rsidP="002457AB" w:rsidR="002457AB">
      <w:pPr>
        <w:ind w:firstLine="708"/>
        <w:jc w:val="both"/>
        <w:rPr>
          <w:color w:val="222222"/>
        </w:rPr>
      </w:pPr>
    </w:p>
    <w:p w:rsidRDefault="002457AB" w:rsidP="002457AB" w:rsidR="002457AB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2457AB" w:rsidP="002457AB" w:rsidR="002457AB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8. siječnja 201</w:t>
      </w:r>
      <w:r w:rsidR="00230CE1">
        <w:rPr>
          <w:b/>
          <w:color w:val="222222"/>
          <w:u w:val="single"/>
        </w:rPr>
        <w:t>9</w:t>
      </w:r>
      <w:r>
        <w:rPr>
          <w:b/>
          <w:color w:val="222222"/>
          <w:u w:val="single"/>
        </w:rPr>
        <w:t>. u 13,40 sati, soba 73, III kat, Stalna služba u Slavonskom Brodu, Trg pobjede 13, Slavonski Brod.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Na ročište se poziva predlagatelj i osoba ovlaštena za zastupanje Marija Relić, Bicko Selo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St-1248/2018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2457AB" w:rsidP="002457AB" w:rsidR="002457AB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2457AB" w:rsidP="002457AB" w:rsidR="002457A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2457AB" w:rsidP="002457AB" w:rsidR="002457A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24. prosinca 2018.    </w:t>
      </w:r>
    </w:p>
    <w:p w:rsidRDefault="002457AB" w:rsidP="002457AB" w:rsidR="002457AB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2457AB" w:rsidP="002457AB" w:rsidR="002457A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2457AB" w:rsidP="002457AB" w:rsidR="002457AB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  <w:rPr>
          <w:color w:val="222222"/>
        </w:rPr>
      </w:pPr>
    </w:p>
    <w:p w:rsidRDefault="002457AB" w:rsidP="002457AB" w:rsidR="002457AB">
      <w:pPr>
        <w:spacing w:beforeAutospacing="true" w:before="100"/>
      </w:pPr>
    </w:p>
    <w:p w:rsidRDefault="002457AB" w:rsidP="002457AB" w:rsidR="002457AB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7AB"/>
    <w:rsid w:val="00230CE1"/>
    <w:rsid w:val="002457AB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57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7A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CE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CE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57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7A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CE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CE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5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35851.11</izvorni_sadrzaj>
    <derivirana_varijabla naziv="DomainObject.Predmet.InicijalnaVrijednost_1">35851.11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RELIĆ NETWORKS j.d.o.o. za usluge</izvorni_sadrzaj>
    <derivirana_varijabla naziv="DomainObject.Predmet.ProtustrankaFormated_1">  RELIĆ NETWORKS j.d.o.o. za usluge</derivirana_varijabla>
  </DomainObject.Predmet.ProtustrankaFormated>
  <DomainObject.Predmet.ProtustrankaFormatedOIB>
    <izvorni_sadrzaj>  RELIĆ NETWORKS j.d.o.o. za usluge, OIB 54184935460</izvorni_sadrzaj>
    <derivirana_varijabla naziv="DomainObject.Predmet.ProtustrankaFormatedOIB_1">  RELIĆ NETWORKS j.d.o.o. za usluge, OIB 54184935460</derivirana_varijabla>
  </DomainObject.Predmet.ProtustrankaFormatedOIB>
  <DomainObject.Predmet.ProtustrankaFormatedWithAdress>
    <izvorni_sadrzaj> RELIĆ NETWORKS j.d.o.o. za usluge, Stjepana Radića 142, 35212 Bicko Selo</izvorni_sadrzaj>
    <derivirana_varijabla naziv="DomainObject.Predmet.ProtustrankaFormatedWithAdress_1"> RELIĆ NETWORKS j.d.o.o. za usluge, Stjepana Radića 142, 35212 Bicko Selo</derivirana_varijabla>
  </DomainObject.Predmet.ProtustrankaFormatedWithAdress>
  <DomainObject.Predmet.ProtustrankaFormatedWithAdressOIB>
    <izvorni_sadrzaj> RELIĆ NETWORKS j.d.o.o. za usluge, OIB 54184935460, Stjepana Radića 142, 35212 Bicko Selo</izvorni_sadrzaj>
    <derivirana_varijabla naziv="DomainObject.Predmet.ProtustrankaFormatedWithAdressOIB_1"> RELIĆ NETWORKS j.d.o.o. za usluge, OIB 54184935460, Stjepana Radića 142, 35212 Bicko Selo</derivirana_varijabla>
  </DomainObject.Predmet.ProtustrankaFormatedWithAdressOIB>
  <DomainObject.Predmet.ProtustrankaWithAdress>
    <izvorni_sadrzaj>RELIĆ NETWORKS j.d.o.o. za usluge Stjepana Radića 142, 35212 Bicko Selo</izvorni_sadrzaj>
    <derivirana_varijabla naziv="DomainObject.Predmet.ProtustrankaWithAdress_1">RELIĆ NETWORKS j.d.o.o. za usluge Stjepana Radića 142, 35212 Bicko Selo</derivirana_varijabla>
  </DomainObject.Predmet.ProtustrankaWithAdress>
  <DomainObject.Predmet.ProtustrankaWithAdressOIB>
    <izvorni_sadrzaj>RELIĆ NETWORKS j.d.o.o. za usluge, OIB 54184935460, Stjepana Radića 142, 35212 Bicko Selo</izvorni_sadrzaj>
    <derivirana_varijabla naziv="DomainObject.Predmet.ProtustrankaWithAdressOIB_1">RELIĆ NETWORKS j.d.o.o. za usluge, OIB 54184935460, Stjepana Radića 142, 35212 Bicko Selo</derivirana_varijabla>
  </DomainObject.Predmet.ProtustrankaWithAdressOIB>
  <DomainObject.Predmet.ProtustrankaNazivFormated>
    <izvorni_sadrzaj>RELIĆ NETWORKS j.d.o.o. za usluge</izvorni_sadrzaj>
    <derivirana_varijabla naziv="DomainObject.Predmet.ProtustrankaNazivFormated_1">RELIĆ NETWORKS j.d.o.o. za usluge</derivirana_varijabla>
  </DomainObject.Predmet.ProtustrankaNazivFormated>
  <DomainObject.Predmet.ProtustrankaNazivFormatedOIB>
    <izvorni_sadrzaj>RELIĆ NETWORKS j.d.o.o. za usluge, OIB 54184935460</izvorni_sadrzaj>
    <derivirana_varijabla naziv="DomainObject.Predmet.ProtustrankaNazivFormatedOIB_1">RELIĆ NETWORKS j.d.o.o. za usluge, OIB 54184935460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RELIĆ NETWORKS j.d.o.o. za usluge</item>
    </izvorni_sadrzaj>
    <derivirana_varijabla naziv="DomainObject.Predmet.ProtuStrankaListFormated_1">
      <item>RELIĆ NETWORKS j.d.o.o. za usluge</item>
    </derivirana_varijabla>
  </DomainObject.Predmet.ProtuStrankaListFormated>
  <DomainObject.Predmet.ProtuStrankaListFormatedOIB>
    <izvorni_sadrzaj>
      <item>RELIĆ NETWORKS j.d.o.o. za usluge, OIB 54184935460</item>
    </izvorni_sadrzaj>
    <derivirana_varijabla naziv="DomainObject.Predmet.ProtuStrankaListFormatedOIB_1">
      <item>RELIĆ NETWORKS j.d.o.o. za usluge, OIB 54184935460</item>
    </derivirana_varijabla>
  </DomainObject.Predmet.ProtuStrankaListFormatedOIB>
  <DomainObject.Predmet.ProtuStrankaListFormatedWithAdress>
    <izvorni_sadrzaj>
      <item>RELIĆ NETWORKS j.d.o.o. za usluge, Stjepana Radića 142, 35212 Bicko Selo</item>
    </izvorni_sadrzaj>
    <derivirana_varijabla naziv="DomainObject.Predmet.ProtuStrankaListFormatedWithAdress_1">
      <item>RELIĆ NETWORKS j.d.o.o. za usluge, Stjepana Radića 142, 35212 Bicko Selo</item>
    </derivirana_varijabla>
  </DomainObject.Predmet.ProtuStrankaListFormatedWithAdress>
  <DomainObject.Predmet.ProtuStrankaListFormatedWithAdressOIB>
    <izvorni_sadrzaj>
      <item>RELIĆ NETWORKS j.d.o.o. za usluge, OIB 54184935460, Stjepana Radića 142, 35212 Bicko Selo</item>
    </izvorni_sadrzaj>
    <derivirana_varijabla naziv="DomainObject.Predmet.ProtuStrankaListFormatedWithAdressOIB_1">
      <item>RELIĆ NETWORKS j.d.o.o. za usluge, OIB 54184935460, Stjepana Radića 142, 35212 Bicko Selo</item>
    </derivirana_varijabla>
  </DomainObject.Predmet.ProtuStrankaListFormatedWithAdressOIB>
  <DomainObject.Predmet.ProtuStrankaListNazivFormated>
    <izvorni_sadrzaj>
      <item>RELIĆ NETWORKS j.d.o.o. za usluge</item>
    </izvorni_sadrzaj>
    <derivirana_varijabla naziv="DomainObject.Predmet.ProtuStrankaListNazivFormated_1">
      <item>RELIĆ NETWORKS j.d.o.o. za usluge</item>
    </derivirana_varijabla>
  </DomainObject.Predmet.ProtuStrankaListNazivFormated>
  <DomainObject.Predmet.ProtuStrankaListNazivFormatedOIB>
    <izvorni_sadrzaj>
      <item>RELIĆ NETWORKS j.d.o.o. za usluge, OIB 54184935460</item>
    </izvorni_sadrzaj>
    <derivirana_varijabla naziv="DomainObject.Predmet.ProtuStrankaListNazivFormatedOIB_1">
      <item>RELIĆ NETWORKS j.d.o.o. za usluge, OIB 54184935460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RELIĆ NETWORKS j.d.o.o. za usluge</izvorni_sadrzaj>
    <derivirana_varijabla naziv="DomainObject.Predmet.ProtustrankaIDrugi_1">RELIĆ NETWORKS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RELIĆ NETWORKS j.d.o.o. za usluge, OIB 54184935460, Stjepana Radića 142, 35212 Bicko Selo</izvorni_sadrzaj>
    <derivirana_varijabla naziv="DomainObject.Predmet.ProtustrankaIDrugiAdressOIB_1">RELIĆ NETWORKS j.d.o.o. za usluge, OIB 54184935460, Stjepana Radića 142, 35212 Bicko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RELIĆ NETWORKS j.d.o.o. za usluge</item>
    </izvorni_sadrzaj>
    <derivirana_varijabla naziv="DomainObject.Predmet.SudioniciListNaziv_1">
      <item>Financijska agencija</item>
      <item>RELIĆ NETWORKS j.d.o.o. za usluge</item>
    </derivirana_varijabla>
  </DomainObject.Predmet.SudioniciListNaziv>
  <DomainObject.Predmet.SudioniciListAdressOIB>
    <izvorni_sadrzaj>
      <item>Financijska agencija, OIB 85821130368, Ulica grada Vukovara 70,10000 Zagreb</item>
      <item>RELIĆ NETWORKS j.d.o.o. za usluge, OIB 54184935460, Stjepana Radića 142,35212 Bicko Selo</item>
    </izvorni_sadrzaj>
    <derivirana_varijabla naziv="DomainObject.Predmet.SudioniciListAdressOIB_1">
      <item>Financijska agencija, OIB 85821130368, Ulica grada Vukovara 70,10000 Zagreb</item>
      <item>RELIĆ NETWORKS j.d.o.o. za usluge, OIB 54184935460, Stjepana Radića 142,35212 Bicko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54184935460</item>
    </izvorni_sadrzaj>
    <derivirana_varijabla naziv="DomainObject.Predmet.SudioniciListNazivOIB_1">
      <item>, OIB 85821130368</item>
      <item>, OIB 54184935460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St-1248/2018-12</izvorni_sadrzaj>
    <derivirana_varijabla naziv="DomainObject.PredzadnjaOdlukaIzPredmeta.Oznaka_1">St-1248/2018-12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1537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2018-12-24T07:07:00Z</dcterms:created>
  <dc:creator>wsadmin</dc:creator>
  <cp:lastModifiedBy>wsadmin</cp:lastModifiedBy>
  <dcterms:modified xmlns:xsi="http://www.w3.org/2001/XMLSchema-instance" xsi:type="dcterms:W3CDTF">2018-12-24T07:10:00Z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