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9841" w14:paraId="d009841" w:rsidRDefault="00E45EF2" w:rsidR="002C5A29" w:rsidRPr="00417E5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206FEF" w:rsidRPr="00417E53">
        <w:t xml:space="preserve"> </w:t>
      </w:r>
      <w:proofErr w:type="spellStart"/>
      <w:r w:rsidR="00BD0446" w:rsidRPr="00417E53">
        <w:t>Stpn</w:t>
      </w:r>
      <w:proofErr w:type="spellEnd"/>
      <w:r w:rsidR="00DC2F22">
        <w:t xml:space="preserve"> </w:t>
      </w:r>
      <w:r w:rsidR="00BD0446" w:rsidRPr="00417E53">
        <w:t>-</w:t>
      </w:r>
      <w:r w:rsidR="00FD7286">
        <w:t>58</w:t>
      </w:r>
      <w:r w:rsidR="00BD0446" w:rsidRPr="00417E53">
        <w:t>/1</w:t>
      </w:r>
      <w:r w:rsidR="00EA442F" w:rsidRPr="00417E53">
        <w:t>5-</w:t>
      </w:r>
      <w:r w:rsidR="00802FF1">
        <w:t>6</w:t>
      </w:r>
    </w:p>
    <w:p w:rsidRDefault="00C7322E" w:rsidR="00C7322E" w:rsidRPr="00417E53"/>
    <w:p w:rsidRDefault="002C5A29" w:rsidR="002C5A29" w:rsidRPr="00417E53"/>
    <w:p w:rsidRDefault="00EE4329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 xml:space="preserve">Karlovac, Ljudevita </w:t>
      </w:r>
      <w:proofErr w:type="spellStart"/>
      <w:r w:rsidRPr="00417E53">
        <w:t>Šestića</w:t>
      </w:r>
      <w:proofErr w:type="spellEnd"/>
      <w:r w:rsidRPr="00417E53">
        <w:t xml:space="preserve">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F725AA" w:rsidRPr="00F725AA">
        <w:t xml:space="preserve"> </w:t>
      </w:r>
      <w:r w:rsidR="00FD7286" w:rsidRPr="00FD7286">
        <w:t>PORTUN FERRUM d.o.o. Zagreb, Priobalna cesta 15, OIB:57719654106</w:t>
      </w:r>
      <w:r w:rsidR="007441B1" w:rsidRPr="00417E53">
        <w:t>,</w:t>
      </w:r>
      <w:r w:rsidR="00BD0446" w:rsidRPr="00417E53">
        <w:t xml:space="preserve"> </w:t>
      </w:r>
      <w:r w:rsidR="00FD6E7D" w:rsidRPr="00417E53">
        <w:t xml:space="preserve">pod brojem </w:t>
      </w:r>
      <w:proofErr w:type="spellStart"/>
      <w:r w:rsidR="00FD6E7D" w:rsidRPr="00417E53">
        <w:t>Stpn</w:t>
      </w:r>
      <w:proofErr w:type="spellEnd"/>
      <w:r w:rsidR="00FD6E7D" w:rsidRPr="00417E53">
        <w:t>-</w:t>
      </w:r>
      <w:r w:rsidR="00FD7286">
        <w:t>58</w:t>
      </w:r>
      <w:r w:rsidR="00FD6E7D" w:rsidRPr="00417E53">
        <w:t>/1</w:t>
      </w:r>
      <w:r w:rsidR="00EA442F" w:rsidRPr="00417E53">
        <w:t>5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</w:t>
      </w:r>
      <w:proofErr w:type="spellStart"/>
      <w:r w:rsidR="00FD6E7D" w:rsidRPr="00417E53">
        <w:t>predstečajnoj</w:t>
      </w:r>
      <w:proofErr w:type="spellEnd"/>
      <w:r w:rsidR="00FD6E7D" w:rsidRPr="00417E53">
        <w:t xml:space="preserve">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 xml:space="preserve">Određuje se ročište radi sklapanja </w:t>
      </w:r>
      <w:proofErr w:type="spellStart"/>
      <w:r w:rsidR="00194A82" w:rsidRPr="00417E53">
        <w:t>predstečajne</w:t>
      </w:r>
      <w:proofErr w:type="spellEnd"/>
      <w:r w:rsidR="00194A82" w:rsidRPr="00417E53">
        <w:t xml:space="preserve"> nagodbe nad dužnikom</w:t>
      </w:r>
      <w:r w:rsidR="00FD7286" w:rsidRPr="00FD7286">
        <w:rPr>
          <w:rFonts w:hAnsi="Verdana" w:ascii="Verdana"/>
          <w:color w:val="0070C0"/>
        </w:rPr>
        <w:t xml:space="preserve"> </w:t>
      </w:r>
      <w:r w:rsidR="00FD7286" w:rsidRPr="00FD7286">
        <w:t>PORTUN FERRUM d.o.o. Zagreb, Priobalna cesta 15, OIB:57719654106</w:t>
      </w:r>
      <w:r w:rsidR="00EA442F" w:rsidRPr="00417E53">
        <w:t xml:space="preserve">, </w:t>
      </w:r>
      <w:r w:rsidR="00194A82" w:rsidRPr="00417E53">
        <w:t xml:space="preserve">za dan </w:t>
      </w:r>
      <w:r w:rsidR="00FD7286">
        <w:t>14. prosinac</w:t>
      </w:r>
      <w:r w:rsidR="000F3AE7" w:rsidRPr="00417E53">
        <w:t xml:space="preserve"> 201</w:t>
      </w:r>
      <w:r w:rsidR="00EA442F" w:rsidRPr="00417E53">
        <w:t>5</w:t>
      </w:r>
      <w:r w:rsidR="00194A82" w:rsidRPr="00417E53">
        <w:t xml:space="preserve">. godine u </w:t>
      </w:r>
      <w:r w:rsidR="00FD7286">
        <w:t>13,00</w:t>
      </w:r>
      <w:r w:rsidR="00194A82" w:rsidRPr="00417E53">
        <w:t xml:space="preserve"> sati, u zgradi Trgovačkog suda u Zagrebu, Stalna služba</w:t>
      </w:r>
      <w:r w:rsidR="00EA442F" w:rsidRPr="00417E53">
        <w:t xml:space="preserve">, Karlovac, Ljudevita </w:t>
      </w:r>
      <w:proofErr w:type="spellStart"/>
      <w:r w:rsidR="00EA442F" w:rsidRPr="00417E53">
        <w:t>Šestića</w:t>
      </w:r>
      <w:proofErr w:type="spellEnd"/>
      <w:r w:rsidR="00EA442F" w:rsidRPr="00417E53">
        <w:t xml:space="preserve">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FD7286">
        <w:t>12. studenog</w:t>
      </w:r>
      <w:r w:rsidR="00EA442F" w:rsidRPr="00417E53">
        <w:t xml:space="preserve"> 2015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802FF1" w:rsidR="001E6E43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</w:p>
    <w:p w:rsidRDefault="001E6E43" w:rsidP="001E6E43" w:rsidR="001E6E43">
      <w:pPr>
        <w:jc w:val="right"/>
      </w:pPr>
    </w:p>
    <w:p w:rsidRDefault="001E6E43" w:rsidP="001E6E43" w:rsidR="001E6E43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>FINA radi objave na web stranicama</w:t>
      </w:r>
      <w:r w:rsidR="00194A82" w:rsidRPr="00417E53">
        <w:t xml:space="preserve">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EAF" w:rsidR="00922EAF">
      <w:r>
        <w:separator/>
      </w:r>
    </w:p>
  </w:endnote>
  <w:endnote w:id="0" w:type="continuationSeparator">
    <w:p w:rsidRDefault="00922EAF" w:rsidR="0092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EAF" w:rsidR="00922EAF">
      <w:r>
        <w:separator/>
      </w:r>
    </w:p>
  </w:footnote>
  <w:footnote w:id="0" w:type="continuationSeparator">
    <w:p w:rsidRDefault="00922EAF" w:rsidR="0092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5765"/>
    <w:rsid w:val="00055E4C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1E6E43"/>
    <w:rsid w:val="00204A95"/>
    <w:rsid w:val="00206FEF"/>
    <w:rsid w:val="002221EB"/>
    <w:rsid w:val="00225AFD"/>
    <w:rsid w:val="002269F0"/>
    <w:rsid w:val="002A2D88"/>
    <w:rsid w:val="002C5A29"/>
    <w:rsid w:val="002D1BA2"/>
    <w:rsid w:val="002D56CF"/>
    <w:rsid w:val="00304EF9"/>
    <w:rsid w:val="00324B87"/>
    <w:rsid w:val="00347D31"/>
    <w:rsid w:val="00384992"/>
    <w:rsid w:val="00385B86"/>
    <w:rsid w:val="00396039"/>
    <w:rsid w:val="003A364F"/>
    <w:rsid w:val="003C0F69"/>
    <w:rsid w:val="003C1A4A"/>
    <w:rsid w:val="003D2959"/>
    <w:rsid w:val="003F59EF"/>
    <w:rsid w:val="00417E53"/>
    <w:rsid w:val="004722CB"/>
    <w:rsid w:val="0049309C"/>
    <w:rsid w:val="00511110"/>
    <w:rsid w:val="0058326B"/>
    <w:rsid w:val="00583CB5"/>
    <w:rsid w:val="005D06CE"/>
    <w:rsid w:val="005D1392"/>
    <w:rsid w:val="005F7658"/>
    <w:rsid w:val="0061280D"/>
    <w:rsid w:val="006319EC"/>
    <w:rsid w:val="006538FC"/>
    <w:rsid w:val="00664D91"/>
    <w:rsid w:val="006A121D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02FF1"/>
    <w:rsid w:val="00836E15"/>
    <w:rsid w:val="00867D6E"/>
    <w:rsid w:val="008B5D4F"/>
    <w:rsid w:val="009068DA"/>
    <w:rsid w:val="00912C87"/>
    <w:rsid w:val="0091326A"/>
    <w:rsid w:val="00922EAF"/>
    <w:rsid w:val="009708CB"/>
    <w:rsid w:val="00990979"/>
    <w:rsid w:val="009F4825"/>
    <w:rsid w:val="00A14C72"/>
    <w:rsid w:val="00A45B49"/>
    <w:rsid w:val="00A80BE9"/>
    <w:rsid w:val="00AB29C3"/>
    <w:rsid w:val="00AD6B16"/>
    <w:rsid w:val="00B00C49"/>
    <w:rsid w:val="00B46AF4"/>
    <w:rsid w:val="00B67087"/>
    <w:rsid w:val="00B72A42"/>
    <w:rsid w:val="00B8067A"/>
    <w:rsid w:val="00B918B5"/>
    <w:rsid w:val="00BB0BB8"/>
    <w:rsid w:val="00BD0446"/>
    <w:rsid w:val="00BD62DB"/>
    <w:rsid w:val="00BE5950"/>
    <w:rsid w:val="00BF1F6B"/>
    <w:rsid w:val="00BF40BD"/>
    <w:rsid w:val="00C04A7F"/>
    <w:rsid w:val="00C10E22"/>
    <w:rsid w:val="00C26C63"/>
    <w:rsid w:val="00C27C3A"/>
    <w:rsid w:val="00C4476E"/>
    <w:rsid w:val="00C55FC6"/>
    <w:rsid w:val="00C6524B"/>
    <w:rsid w:val="00C700B0"/>
    <w:rsid w:val="00C7322E"/>
    <w:rsid w:val="00CB462D"/>
    <w:rsid w:val="00CE2C4C"/>
    <w:rsid w:val="00CE7537"/>
    <w:rsid w:val="00D2088D"/>
    <w:rsid w:val="00D347D2"/>
    <w:rsid w:val="00D8705D"/>
    <w:rsid w:val="00DC2F22"/>
    <w:rsid w:val="00DC3D66"/>
    <w:rsid w:val="00E01512"/>
    <w:rsid w:val="00E15211"/>
    <w:rsid w:val="00E307C2"/>
    <w:rsid w:val="00E45EF2"/>
    <w:rsid w:val="00E80B4A"/>
    <w:rsid w:val="00EA442F"/>
    <w:rsid w:val="00EC0BCA"/>
    <w:rsid w:val="00EE4329"/>
    <w:rsid w:val="00F134E9"/>
    <w:rsid w:val="00F20831"/>
    <w:rsid w:val="00F718BA"/>
    <w:rsid w:val="00F725AA"/>
    <w:rsid w:val="00F76FDF"/>
    <w:rsid w:val="00FC652B"/>
    <w:rsid w:val="00FD19D8"/>
    <w:rsid w:val="00FD65A4"/>
    <w:rsid w:val="00FD6E7D"/>
    <w:rsid w:val="00FD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Stpn-58/2015</izvorni_sadrzaj>
    <derivirana_varijabla naziv="DomainObject.Predmet.OznakaBroj_1">Stpn-58/2015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 FERRUM d.o.o.</izvorni_sadrzaj>
    <derivirana_varijabla naziv="DomainObject.Predmet.ProtustrankaFormated_1">  PORTUN FERRUM d.o.o.</derivirana_varijabla>
  </DomainObject.Predmet.ProtustrankaFormated>
  <DomainObject.Predmet.ProtustrankaFormatedOIB>
    <izvorni_sadrzaj>  PORTUN FERRUM d.o.o., OIB 57719654106</izvorni_sadrzaj>
    <derivirana_varijabla naziv="DomainObject.Predmet.ProtustrankaFormatedOIB_1">  PORTUN FERRUM d.o.o., OIB 57719654106</derivirana_varijabla>
  </DomainObject.Predmet.ProtustrankaFormatedOIB>
  <DomainObject.Predmet.ProtustrankaFormatedWithAdress>
    <izvorni_sadrzaj> PORTUN FERRUM d.o.o., Priobalna cesta 15, 10000 Zagreb</izvorni_sadrzaj>
    <derivirana_varijabla naziv="DomainObject.Predmet.ProtustrankaFormatedWithAdress_1"> PORTUN FERRUM d.o.o., Priobalna cesta 15, 10000 Zagreb</derivirana_varijabla>
  </DomainObject.Predmet.ProtustrankaFormatedWithAdress>
  <DomainObject.Predmet.ProtustrankaFormatedWithAdressOIB>
    <izvorni_sadrzaj> PORTUN FERRUM d.o.o., OIB 57719654106, Priobalna cesta 15, 10000 Zagreb</izvorni_sadrzaj>
    <derivirana_varijabla naziv="DomainObject.Predmet.ProtustrankaFormatedWithAdressOIB_1"> PORTUN FERRUM d.o.o., OIB 57719654106, Priobalna cesta 15, 10000 Zagreb</derivirana_varijabla>
  </DomainObject.Predmet.ProtustrankaFormatedWithAdressOIB>
  <DomainObject.Predmet.ProtustrankaWithAdress>
    <izvorni_sadrzaj>PORTUN FERRUM d.o.o. Priobalna cesta 15, 10000 Zagreb</izvorni_sadrzaj>
    <derivirana_varijabla naziv="DomainObject.Predmet.ProtustrankaWithAdress_1">PORTUN FERRUM d.o.o. Priobalna cesta 15, 10000 Zagreb</derivirana_varijabla>
  </DomainObject.Predmet.ProtustrankaWithAdress>
  <DomainObject.Predmet.ProtustrankaWithAdressOIB>
    <izvorni_sadrzaj>PORTUN FERRUM d.o.o., OIB 57719654106, Priobalna cesta 15, 10000 Zagreb</izvorni_sadrzaj>
    <derivirana_varijabla naziv="DomainObject.Predmet.ProtustrankaWithAdressOIB_1">PORTUN FERRUM d.o.o., OIB 57719654106, Priobalna cesta 15, 10000 Zagreb</derivirana_varijabla>
  </DomainObject.Predmet.ProtustrankaWithAdressOIB>
  <DomainObject.Predmet.ProtustrankaNazivFormated>
    <izvorni_sadrzaj>PORTUN FERRUM d.o.o.</izvorni_sadrzaj>
    <derivirana_varijabla naziv="DomainObject.Predmet.ProtustrankaNazivFormated_1">PORTUN FERRUM d.o.o.</derivirana_varijabla>
  </DomainObject.Predmet.ProtustrankaNazivFormated>
  <DomainObject.Predmet.ProtustrankaNazivFormatedOIB>
    <izvorni_sadrzaj>PORTUN FERRUM d.o.o., OIB 57719654106</izvorni_sadrzaj>
    <derivirana_varijabla naziv="DomainObject.Predmet.ProtustrankaNazivFormatedOIB_1">PORTUN FERRUM d.o.o., OIB 57719654106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PORTUN FERRUM d.o.o.</izvorni_sadrzaj>
    <derivirana_varijabla naziv="DomainObject.Predmet.StrankaFormated_1">  PORTUN FERRUM d.o.o.</derivirana_varijabla>
  </DomainObject.Predmet.StrankaFormated>
  <DomainObject.Predmet.StrankaFormatedOIB>
    <izvorni_sadrzaj>  PORTUN FERRUM d.o.o., OIB 57719654106</izvorni_sadrzaj>
    <derivirana_varijabla naziv="DomainObject.Predmet.StrankaFormatedOIB_1">  PORTUN FERRUM d.o.o., OIB 57719654106</derivirana_varijabla>
  </DomainObject.Predmet.StrankaFormatedOIB>
  <DomainObject.Predmet.StrankaFormatedWithAdress>
    <izvorni_sadrzaj> PORTUN FERRUM d.o.o., Priobalna cesta 15, 10000 Zagreb</izvorni_sadrzaj>
    <derivirana_varijabla naziv="DomainObject.Predmet.StrankaFormatedWithAdress_1"> PORTUN FERRUM d.o.o., Priobalna cesta 15, 10000 Zagreb</derivirana_varijabla>
  </DomainObject.Predmet.StrankaFormatedWithAdress>
  <DomainObject.Predmet.StrankaFormatedWithAdressOIB>
    <izvorni_sadrzaj> PORTUN FERRUM d.o.o., OIB 57719654106, Priobalna cesta 15, 10000 Zagreb</izvorni_sadrzaj>
    <derivirana_varijabla naziv="DomainObject.Predmet.StrankaFormatedWithAdressOIB_1"> PORTUN FERRUM d.o.o., OIB 57719654106, Priobalna cesta 15, 10000 Zagreb</derivirana_varijabla>
  </DomainObject.Predmet.StrankaFormatedWithAdressOIB>
  <DomainObject.Predmet.StrankaWithAdress>
    <izvorni_sadrzaj>PORTUN FERRUM d.o.o. Priobalna cesta 15,10000 Zagreb</izvorni_sadrzaj>
    <derivirana_varijabla naziv="DomainObject.Predmet.StrankaWithAdress_1">PORTUN FERRUM d.o.o. Priobalna cesta 15,10000 Zagreb</derivirana_varijabla>
  </DomainObject.Predmet.StrankaWithAdress>
  <DomainObject.Predmet.StrankaWithAdressOIB>
    <izvorni_sadrzaj>PORTUN FERRUM d.o.o., OIB 57719654106, Priobalna cesta 15,10000 Zagreb</izvorni_sadrzaj>
    <derivirana_varijabla naziv="DomainObject.Predmet.StrankaWithAdressOIB_1">PORTUN FERRUM d.o.o., OIB 57719654106, Priobalna cesta 15,10000 Zagreb</derivirana_varijabla>
  </DomainObject.Predmet.StrankaWithAdressOIB>
  <DomainObject.Predmet.StrankaNazivFormated>
    <izvorni_sadrzaj>PORTUN FERRUM d.o.o.</izvorni_sadrzaj>
    <derivirana_varijabla naziv="DomainObject.Predmet.StrankaNazivFormated_1">PORTUN FERRUM d.o.o.</derivirana_varijabla>
  </DomainObject.Predmet.StrankaNazivFormated>
  <DomainObject.Predmet.StrankaNazivFormatedOIB>
    <izvorni_sadrzaj>PORTUN FERRUM d.o.o., OIB 57719654106</izvorni_sadrzaj>
    <derivirana_varijabla naziv="DomainObject.Predmet.StrankaNazivFormatedOIB_1">PORTUN FERRUM d.o.o., OIB 57719654106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PORTUN FERRUM d.o.o.</item>
    </izvorni_sadrzaj>
    <derivirana_varijabla naziv="DomainObject.Predmet.StrankaListFormated_1">
      <item>PORTUN FERRUM d.o.o.</item>
    </derivirana_varijabla>
  </DomainObject.Predmet.StrankaListFormated>
  <DomainObject.Predmet.StrankaListFormatedOIB>
    <izvorni_sadrzaj>
      <item>PORTUN FERRUM d.o.o., OIB 57719654106</item>
    </izvorni_sadrzaj>
    <derivirana_varijabla naziv="DomainObject.Predmet.StrankaListFormatedOIB_1">
      <item>PORTUN FERRUM d.o.o., OIB 57719654106</item>
    </derivirana_varijabla>
  </DomainObject.Predmet.StrankaListFormatedOIB>
  <DomainObject.Predmet.StrankaListFormatedWithAdress>
    <izvorni_sadrzaj>
      <item>PORTUN FERRUM d.o.o., Priobalna cesta 15, 10000 Zagreb</item>
    </izvorni_sadrzaj>
    <derivirana_varijabla naziv="DomainObject.Predmet.StrankaListFormatedWithAdress_1">
      <item>PORTUN FERRUM d.o.o., Priobalna cesta 15, 10000 Zagreb</item>
    </derivirana_varijabla>
  </DomainObject.Predmet.StrankaListFormatedWithAdress>
  <DomainObject.Predmet.StrankaListFormatedWithAdressOIB>
    <izvorni_sadrzaj>
      <item>PORTUN FERRUM d.o.o., OIB 57719654106, Priobalna cesta 15, 10000 Zagreb</item>
    </izvorni_sadrzaj>
    <derivirana_varijabla naziv="DomainObject.Predmet.StrankaListFormatedWithAdressOIB_1">
      <item>PORTUN FERRUM d.o.o., OIB 57719654106, Priobalna cesta 15, 10000 Zagreb</item>
    </derivirana_varijabla>
  </DomainObject.Predmet.StrankaListFormatedWithAdressOIB>
  <DomainObject.Predmet.StrankaListNazivFormated>
    <izvorni_sadrzaj>
      <item>PORTUN FERRUM d.o.o.</item>
    </izvorni_sadrzaj>
    <derivirana_varijabla naziv="DomainObject.Predmet.StrankaListNazivFormated_1">
      <item>PORTUN FERRUM d.o.o.</item>
    </derivirana_varijabla>
  </DomainObject.Predmet.StrankaListNazivFormated>
  <DomainObject.Predmet.StrankaListNazivFormatedOIB>
    <izvorni_sadrzaj>
      <item>PORTUN FERRUM d.o.o., OIB 57719654106</item>
    </izvorni_sadrzaj>
    <derivirana_varijabla naziv="DomainObject.Predmet.StrankaListNazivFormatedOIB_1">
      <item>PORTUN FERRUM d.o.o., OIB 57719654106</item>
    </derivirana_varijabla>
  </DomainObject.Predmet.StrankaListNazivFormatedOIB>
  <DomainObject.Predmet.ProtuStrankaListFormated>
    <izvorni_sadrzaj>
      <item>PORTUN FERRUM d.o.o.</item>
    </izvorni_sadrzaj>
    <derivirana_varijabla naziv="DomainObject.Predmet.ProtuStrankaListFormated_1">
      <item>PORTUN FERRUM d.o.o.</item>
    </derivirana_varijabla>
  </DomainObject.Predmet.ProtuStrankaListFormated>
  <DomainObject.Predmet.ProtuStrankaListFormatedOIB>
    <izvorni_sadrzaj>
      <item>PORTUN FERRUM d.o.o., OIB 57719654106</item>
    </izvorni_sadrzaj>
    <derivirana_varijabla naziv="DomainObject.Predmet.ProtuStrankaListFormatedOIB_1">
      <item>PORTUN FERRUM d.o.o., OIB 57719654106</item>
    </derivirana_varijabla>
  </DomainObject.Predmet.ProtuStrankaListFormatedOIB>
  <DomainObject.Predmet.ProtuStrankaListFormatedWithAdress>
    <izvorni_sadrzaj>
      <item>PORTUN FERRUM d.o.o., Priobalna cesta 15, 10000 Zagreb</item>
    </izvorni_sadrzaj>
    <derivirana_varijabla naziv="DomainObject.Predmet.ProtuStrankaListFormatedWithAdress_1">
      <item>PORTUN FERRUM d.o.o., Priobalna cesta 15, 10000 Zagreb</item>
    </derivirana_varijabla>
  </DomainObject.Predmet.ProtuStrankaListFormatedWithAdress>
  <DomainObject.Predmet.ProtuStrankaListFormatedWithAdressOIB>
    <izvorni_sadrzaj>
      <item>PORTUN FERRUM d.o.o., OIB 57719654106, Priobalna cesta 15, 10000 Zagreb</item>
    </izvorni_sadrzaj>
    <derivirana_varijabla naziv="DomainObject.Predmet.ProtuStrankaListFormatedWithAdressOIB_1">
      <item>PORTUN FERRUM d.o.o., OIB 57719654106, Priobalna cesta 15, 10000 Zagreb</item>
    </derivirana_varijabla>
  </DomainObject.Predmet.ProtuStrankaListFormatedWithAdressOIB>
  <DomainObject.Predmet.ProtuStrankaListNazivFormated>
    <izvorni_sadrzaj>
      <item>PORTUN FERRUM d.o.o.</item>
    </izvorni_sadrzaj>
    <derivirana_varijabla naziv="DomainObject.Predmet.ProtuStrankaListNazivFormated_1">
      <item>PORTUN FERRUM d.o.o.</item>
    </derivirana_varijabla>
  </DomainObject.Predmet.ProtuStrankaListNazivFormated>
  <DomainObject.Predmet.ProtuStrankaListNazivFormatedOIB>
    <izvorni_sadrzaj>
      <item>PORTUN FERRUM d.o.o., OIB 57719654106</item>
    </izvorni_sadrzaj>
    <derivirana_varijabla naziv="DomainObject.Predmet.ProtuStrankaListNazivFormatedOIB_1">
      <item>PORTUN FERRUM d.o.o., OIB 57719654106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PORTUN FERRUM d.o.o.</izvorni_sadrzaj>
    <derivirana_varijabla naziv="DomainObject.Predmet.StrankaIDrugi_1">PORTUN FERRUM d.o.o.</derivirana_varijabla>
  </DomainObject.Predmet.StrankaIDrugi>
  <DomainObject.Predmet.ProtustrankaIDrugi>
    <izvorni_sadrzaj>PORTUN FERRUM d.o.o.</izvorni_sadrzaj>
    <derivirana_varijabla naziv="DomainObject.Predmet.ProtustrankaIDrugi_1">PORTUN FERRUM d.o.o.</derivirana_varijabla>
  </DomainObject.Predmet.ProtustrankaIDrugi>
  <DomainObject.Predmet.StrankaIDrugiAdressOIB>
    <izvorni_sadrzaj>PORTUN FERRUM d.o.o., OIB 57719654106, Priobalna cesta 15, 10000 Zagreb</izvorni_sadrzaj>
    <derivirana_varijabla naziv="DomainObject.Predmet.StrankaIDrugiAdressOIB_1">PORTUN FERRUM d.o.o., OIB 57719654106, Priobalna cesta 15, 10000 Zagreb</derivirana_varijabla>
  </DomainObject.Predmet.StrankaIDrugiAdressOIB>
  <DomainObject.Predmet.ProtustrankaIDrugiAdressOIB>
    <izvorni_sadrzaj>PORTUN FERRUM d.o.o., OIB 57719654106, Priobalna cesta 15, 10000 Zagreb</izvorni_sadrzaj>
    <derivirana_varijabla naziv="DomainObject.Predmet.ProtustrankaIDrugiAdressOIB_1">PORTUN FERRUM d.o.o., OIB 57719654106, Priobalna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PORTUN FERRUM d.o.o.</item>
      <item>PORTUN FERRUM d.o.o.</item>
    </izvorni_sadrzaj>
    <derivirana_varijabla naziv="DomainObject.Predmet.SudioniciListNaziv_1">
      <item>PORTUN FERRUM d.o.o.</item>
      <item>PORTUN FERRUM d.o.o.</item>
    </derivirana_varijabla>
  </DomainObject.Predmet.SudioniciListNaziv>
  <DomainObject.Predmet.SudioniciListAdressOIB>
    <izvorni_sadrzaj>
      <item>PORTUN FERRUM d.o.o., OIB 57719654106, Priobalna cesta 15,10000 Zagreb</item>
      <item>PORTUN FERRUM d.o.o., OIB 57719654106, Priobalna cesta 15,10000 Zagreb</item>
    </izvorni_sadrzaj>
    <derivirana_varijabla naziv="DomainObject.Predmet.SudioniciListAdressOIB_1">
      <item>PORTUN FERRUM d.o.o., OIB 57719654106, Priobalna cesta 15,10000 Zagreb</item>
      <item>PORTUN FERRUM d.o.o., OIB 57719654106, Priobalna cesta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57719654106</item>
      <item>, OIB 57719654106</item>
    </izvorni_sadrzaj>
    <derivirana_varijabla naziv="DomainObject.Predmet.SudioniciListNazivOIB_1">
      <item>, OIB 57719654106</item>
      <item>, OIB 57719654106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E25EC-E504-4A26-A7F2-7FAEC8A07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848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2015-11-12T13:00:00Z</dcterms:created>
  <dc:creator>Korisnik</dc:creator>
  <cp:lastModifiedBy>Marina Markić</cp:lastModifiedBy>
  <cp:lastPrinted>2015-11-12T13:05:00Z</cp:lastPrinted>
  <dcterms:modified xmlns:xsi="http://www.w3.org/2001/XMLSchema-instance" xsi:type="dcterms:W3CDTF">2015-11-12T13:05:00Z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