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63a3" w14:paraId="d2b63a3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2C3168">
        <w:rPr>
          <w:b/>
        </w:rPr>
        <w:t>3</w:t>
      </w:r>
      <w:r w:rsidR="007E38DC">
        <w:rPr>
          <w:b/>
        </w:rPr>
        <w:t>03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</w:t>
      </w:r>
      <w:r w:rsidR="007E38DC">
        <w:t xml:space="preserve">  DONAT  TRADE  d.o.o.o., za usluge, iz Zagreba, Pijavišće 17</w:t>
      </w:r>
      <w:r w:rsidR="00094ACE">
        <w:t xml:space="preserve"> </w:t>
      </w:r>
      <w:r w:rsidR="007E38DC">
        <w:t xml:space="preserve">g, OIB 98273281965, </w:t>
      </w:r>
      <w:r w:rsidR="00274EF3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7E38DC">
      <w:r w:rsidRPr="00E85BA1">
        <w:rPr>
          <w:b/>
        </w:rPr>
        <w:t xml:space="preserve">I </w:t>
      </w:r>
      <w:r>
        <w:tab/>
        <w:t>Za</w:t>
      </w:r>
      <w:r w:rsidR="002C3168">
        <w:t xml:space="preserve"> dužnika</w:t>
      </w:r>
      <w:r w:rsidR="007E38DC">
        <w:t xml:space="preserve"> DONAT  TRADE  d.o.o.o., za usluge, iz Zagreba, Pijavišće 17g, OIB 98273281965  </w:t>
      </w:r>
      <w:r w:rsidR="00214F00">
        <w:t xml:space="preserve">.  </w:t>
      </w:r>
    </w:p>
    <w:p w:rsidRDefault="00214F00" w:rsidP="009C5627" w:rsidR="003E52A8">
      <w:r>
        <w:t xml:space="preserve"> </w:t>
      </w:r>
      <w:r w:rsidR="002C3168">
        <w:t xml:space="preserve"> </w:t>
      </w:r>
      <w:r w:rsidR="002C3168" w:rsidRPr="002C3168">
        <w:t xml:space="preserve">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7E38DC">
        <w:t xml:space="preserve"> 40.749,87 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4ACE"/>
    <w:rsid w:val="000967FD"/>
    <w:rsid w:val="00097081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6A9E"/>
    <w:rsid w:val="002A1F0B"/>
    <w:rsid w:val="002B02F3"/>
    <w:rsid w:val="002C3168"/>
    <w:rsid w:val="002C6061"/>
    <w:rsid w:val="003A05C7"/>
    <w:rsid w:val="003D41E0"/>
    <w:rsid w:val="003E52A8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D27A1"/>
    <w:rsid w:val="006F33D5"/>
    <w:rsid w:val="007D2E7F"/>
    <w:rsid w:val="007E38DC"/>
    <w:rsid w:val="008439B9"/>
    <w:rsid w:val="008946B6"/>
    <w:rsid w:val="008C1208"/>
    <w:rsid w:val="00922215"/>
    <w:rsid w:val="0095331A"/>
    <w:rsid w:val="00954B11"/>
    <w:rsid w:val="00974706"/>
    <w:rsid w:val="0097712D"/>
    <w:rsid w:val="009C5627"/>
    <w:rsid w:val="00AA4648"/>
    <w:rsid w:val="00AC4CBA"/>
    <w:rsid w:val="00AE09BC"/>
    <w:rsid w:val="00AE7AAD"/>
    <w:rsid w:val="00BB319C"/>
    <w:rsid w:val="00C2711B"/>
    <w:rsid w:val="00C92E4E"/>
    <w:rsid w:val="00D75D9B"/>
    <w:rsid w:val="00DA7277"/>
    <w:rsid w:val="00DB354C"/>
    <w:rsid w:val="00DF7159"/>
    <w:rsid w:val="00E0079E"/>
    <w:rsid w:val="00E056C3"/>
    <w:rsid w:val="00E24689"/>
    <w:rsid w:val="00E674A2"/>
    <w:rsid w:val="00E7117C"/>
    <w:rsid w:val="00E85BA1"/>
    <w:rsid w:val="00EB6D67"/>
    <w:rsid w:val="00EC67A9"/>
    <w:rsid w:val="00ED3EE5"/>
    <w:rsid w:val="00ED566B"/>
    <w:rsid w:val="00EE58C7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St-303/2017</izvorni_sadrzaj>
    <derivirana_varijabla naziv="DomainObject.Predmet.OznakaBroj_1">St-303/2017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 TRADE d.o.o. zastupanog po punomoćniku Alen Kopf</izvorni_sadrzaj>
    <derivirana_varijabla naziv="DomainObject.Predmet.ProtustrankaFormated_1">  DONAT TRADE d.o.o. zastupanog po punomoćniku Alen Kopf</derivirana_varijabla>
  </DomainObject.Predmet.ProtustrankaFormated>
  <DomainObject.Predmet.ProtustrankaFormatedOIB>
    <izvorni_sadrzaj>  DONAT TRADE d.o.o., OIB 98273281965 zastupanog po punomoćniku Alen Kopf</izvorni_sadrzaj>
    <derivirana_varijabla naziv="DomainObject.Predmet.ProtustrankaFormatedOIB_1">  DONAT TRADE d.o.o., OIB 98273281965 zastupanog po punomoćniku Alen Kopf</derivirana_varijabla>
  </DomainObject.Predmet.ProtustrankaFormatedOIB>
  <DomainObject.Predmet.ProtustrankaFormatedWithAdress>
    <izvorni_sadrzaj> DONAT TRADE d.o.o., Pijavišče 17 g, 10000 Zagreb zastupanog po punomoćniku Alen Kopf</izvorni_sadrzaj>
    <derivirana_varijabla naziv="DomainObject.Predmet.ProtustrankaFormatedWithAdress_1"> DONAT TRADE d.o.o., Pijavišče 17 g, 10000 Zagreb zastupanog po punomoćniku Alen Kopf</derivirana_varijabla>
  </DomainObject.Predmet.ProtustrankaFormatedWithAdress>
  <DomainObject.Predmet.ProtustrankaFormatedWithAdressOIB>
    <izvorni_sadrzaj> DONAT TRADE d.o.o., OIB 98273281965, Pijavišče 17 g, 10000 Zagreb zastupanog po punomoćniku Alen Kopf</izvorni_sadrzaj>
    <derivirana_varijabla naziv="DomainObject.Predmet.ProtustrankaFormatedWithAdressOIB_1"> DONAT TRADE d.o.o., OIB 98273281965, Pijavišče 17 g, 10000 Zagreb zastupanog po punomoćniku Alen Kopf</derivirana_varijabla>
  </DomainObject.Predmet.ProtustrankaFormatedWithAdressOIB>
  <DomainObject.Predmet.ProtustrankaWithAdress>
    <izvorni_sadrzaj>DONAT TRADE d.o.o. Pijavišče 17 g, 10000 Zagreb</izvorni_sadrzaj>
    <derivirana_varijabla naziv="DomainObject.Predmet.ProtustrankaWithAdress_1">DONAT TRADE d.o.o. Pijavišče 17 g, 10000 Zagreb</derivirana_varijabla>
  </DomainObject.Predmet.ProtustrankaWithAdress>
  <DomainObject.Predmet.ProtustrankaWithAdressOIB>
    <izvorni_sadrzaj>DONAT TRADE d.o.o., OIB 98273281965, Pijavišče 17 g, 10000 Zagreb</izvorni_sadrzaj>
    <derivirana_varijabla naziv="DomainObject.Predmet.ProtustrankaWithAdressOIB_1">DONAT TRADE d.o.o., OIB 98273281965, Pijavišče 17 g, 10000 Zagreb</derivirana_varijabla>
  </DomainObject.Predmet.ProtustrankaWithAdressOIB>
  <DomainObject.Predmet.ProtustrankaNazivFormated>
    <izvorni_sadrzaj>DONAT TRADE d.o.o.</izvorni_sadrzaj>
    <derivirana_varijabla naziv="DomainObject.Predmet.ProtustrankaNazivFormated_1">DONAT TRADE d.o.o.</derivirana_varijabla>
  </DomainObject.Predmet.ProtustrankaNazivFormated>
  <DomainObject.Predmet.ProtustrankaNazivFormatedOIB>
    <izvorni_sadrzaj>DONAT TRADE d.o.o., OIB 98273281965</izvorni_sadrzaj>
    <derivirana_varijabla naziv="DomainObject.Predmet.ProtustrankaNazivFormatedOIB_1">DONAT TRADE d.o.o., OIB 98273281965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DONAT TRADE d.o.o. zastupanog po punomoćniku Alen Kopf</item>
    </izvorni_sadrzaj>
    <derivirana_varijabla naziv="DomainObject.Predmet.ProtuStrankaListFormated_1">
      <item>DONAT TRADE d.o.o. zastupanog po punomoćniku Alen Kopf</item>
    </derivirana_varijabla>
  </DomainObject.Predmet.ProtuStrankaListFormated>
  <DomainObject.Predmet.ProtuStrankaListFormatedOIB>
    <izvorni_sadrzaj>
      <item>DONAT TRADE d.o.o., OIB 98273281965 zastupanog po punomoćniku Alen Kopf</item>
    </izvorni_sadrzaj>
    <derivirana_varijabla naziv="DomainObject.Predmet.ProtuStrankaListFormatedOIB_1">
      <item>DONAT TRADE d.o.o., OIB 98273281965 zastupanog po punomoćniku Alen Kopf</item>
    </derivirana_varijabla>
  </DomainObject.Predmet.ProtuStrankaListFormatedOIB>
  <DomainObject.Predmet.ProtuStrankaListFormatedWithAdress>
    <izvorni_sadrzaj>
      <item>DONAT TRADE d.o.o., Pijavišče 17 g, 10000 Zagreb zastupanog po punomoćniku Alen Kopf</item>
    </izvorni_sadrzaj>
    <derivirana_varijabla naziv="DomainObject.Predmet.ProtuStrankaListFormatedWithAdress_1">
      <item>DONAT TRADE d.o.o., Pijavišče 17 g, 10000 Zagreb zastupanog po punomoćniku Alen Kopf</item>
    </derivirana_varijabla>
  </DomainObject.Predmet.ProtuStrankaListFormatedWithAdress>
  <DomainObject.Predmet.ProtuStrankaListFormatedWithAdressOIB>
    <izvorni_sadrzaj>
      <item>DONAT TRADE d.o.o., OIB 98273281965, Pijavišče 17 g, 10000 Zagreb zastupanog po punomoćniku Alen Kopf</item>
    </izvorni_sadrzaj>
    <derivirana_varijabla naziv="DomainObject.Predmet.ProtuStrankaListFormatedWithAdressOIB_1">
      <item>DONAT TRADE d.o.o., OIB 98273281965, Pijavišče 17 g, 10000 Zagreb zastupanog po punomoćniku Alen Kopf</item>
    </derivirana_varijabla>
  </DomainObject.Predmet.ProtuStrankaListFormatedWithAdressOIB>
  <DomainObject.Predmet.ProtuStrankaListNazivFormated>
    <izvorni_sadrzaj>
      <item>DONAT TRADE d.o.o.</item>
    </izvorni_sadrzaj>
    <derivirana_varijabla naziv="DomainObject.Predmet.ProtuStrankaListNazivFormated_1">
      <item>DONAT TRADE d.o.o.</item>
    </derivirana_varijabla>
  </DomainObject.Predmet.ProtuStrankaListNazivFormated>
  <DomainObject.Predmet.ProtuStrankaListNazivFormatedOIB>
    <izvorni_sadrzaj>
      <item>DONAT TRADE d.o.o., OIB 98273281965</item>
    </izvorni_sadrzaj>
    <derivirana_varijabla naziv="DomainObject.Predmet.ProtuStrankaListNazivFormatedOIB_1">
      <item>DONAT TRADE d.o.o., OIB 98273281965</item>
    </derivirana_varijabla>
  </DomainObject.Predmet.ProtuStrankaListNazivFormatedOIB>
  <DomainObject.Predmet.OstaliListFormated>
    <izvorni_sadrzaj>
      <item>Alen Kopf punomoćnik sudionika u postupku DONAT TRADE d.o.o.</item>
    </izvorni_sadrzaj>
    <derivirana_varijabla naziv="DomainObject.Predmet.OstaliListFormated_1">
      <item>Alen Kopf punomoćnik sudionika u postupku DONAT TRADE d.o.o.</item>
    </derivirana_varijabla>
  </DomainObject.Predmet.OstaliListFormated>
  <DomainObject.Predmet.OstaliListFormatedOIB>
    <izvorni_sadrzaj>
      <item>Alen Kopf, OIB 30818438127 punomoćnik sudionika u postupku DONAT TRADE d.o.o.</item>
    </izvorni_sadrzaj>
    <derivirana_varijabla naziv="DomainObject.Predmet.OstaliListFormatedOIB_1">
      <item>Alen Kopf, OIB 30818438127 punomoćnik sudionika u postupku DONAT TRADE d.o.o.</item>
    </derivirana_varijabla>
  </DomainObject.Predmet.OstaliListFormatedOIB>
  <DomainObject.Predmet.OstaliListFormatedWithAdress>
    <izvorni_sadrzaj>
      <item>Alen Kopf, Danijela Godine 6, 51000 Rijeka punomoćnik sudionika u postupku DONAT TRADE d.o.o.</item>
    </izvorni_sadrzaj>
    <derivirana_varijabla naziv="DomainObject.Predmet.OstaliListFormatedWithAdress_1">
      <item>Alen Kopf, Danijela Godine 6, 51000 Rijeka punomoćnik sudionika u postupku DONAT TRADE d.o.o.</item>
    </derivirana_varijabla>
  </DomainObject.Predmet.OstaliListFormatedWithAdress>
  <DomainObject.Predmet.OstaliListFormatedWithAdressOIB>
    <izvorni_sadrzaj>
      <item>Alen Kopf, OIB 30818438127, Danijela Godine 6, 51000 Rijeka punomoćnik sudionika u postupku DONAT TRADE d.o.o.</item>
    </izvorni_sadrzaj>
    <derivirana_varijabla naziv="DomainObject.Predmet.OstaliListFormatedWithAdressOIB_1">
      <item>Alen Kopf, OIB 30818438127, Danijela Godine 6, 51000 Rijeka punomoćnik sudionika u postupku DONAT TRADE d.o.o.</item>
    </derivirana_varijabla>
  </DomainObject.Predmet.OstaliListFormatedWithAdressOIB>
  <DomainObject.Predmet.OstaliListNazivFormated>
    <izvorni_sadrzaj>
      <item>Alen Kopf</item>
    </izvorni_sadrzaj>
    <derivirana_varijabla naziv="DomainObject.Predmet.OstaliListNazivFormated_1">
      <item>Alen Kopf</item>
    </derivirana_varijabla>
  </DomainObject.Predmet.OstaliListNazivFormated>
  <DomainObject.Predmet.OstaliListNazivFormatedOIB>
    <izvorni_sadrzaj>
      <item>Alen Kopf, OIB 30818438127</item>
    </izvorni_sadrzaj>
    <derivirana_varijabla naziv="DomainObject.Predmet.OstaliListNazivFormatedOIB_1">
      <item>Alen Kopf, OIB 30818438127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DONAT TRADE d.o.o.</izvorni_sadrzaj>
    <derivirana_varijabla naziv="DomainObject.Predmet.ProtustrankaIDrugi_1">DONAT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DONAT TRADE d.o.o., OIB 98273281965, Pijavišče 17 g, 10000 Zagreb</izvorni_sadrzaj>
    <derivirana_varijabla naziv="DomainObject.Predmet.ProtustrankaIDrugiAdressOIB_1">DONAT TRADE d.o.o., OIB 98273281965, Pijavišče 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DONAT TRADE d.o.o.</item>
      <item>Alen Kopf</item>
    </izvorni_sadrzaj>
    <derivirana_varijabla naziv="DomainObject.Predmet.SudioniciListNaziv_1">
      <item>FINA Regionalni centar Zagreb</item>
      <item>DONAT TRADE d.o.o.</item>
      <item>Alen Kopf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DONAT TRADE d.o.o., OIB 98273281965, Pijavišče 17 g,10000 Zagreb</item>
      <item>Alen Kopf, OIB 30818438127, Danijela Godine 6,51000 Rijeka</item>
    </izvorni_sadrzaj>
    <derivirana_varijabla naziv="DomainObject.Predmet.SudioniciListAdressOIB_1">
      <item>FINA Regionalni centar Zagreb, OIB 85821130368, Trg svibanjskih žrtava 1995. br. 1,10000 Zagreb</item>
      <item>DONAT TRADE d.o.o., OIB 98273281965, Pijavišče 17 g,10000 Zagreb</item>
      <item>Alen Kopf, OIB 30818438127,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98273281965</item>
      <item>, OIB 30818438127</item>
    </izvorni_sadrzaj>
    <derivirana_varijabla naziv="DomainObject.Predmet.SudioniciListNazivOIB_1">
      <item>, OIB 85821130368</item>
      <item>, OIB 98273281965</item>
      <item>, OIB 30818438127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1359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2017-03-09T10:19:00Z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