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d7a0" w14:paraId="ad9d7a0" w:rsidRDefault="00AE649C" w:rsidP="00FA5B5E" w:rsidR="00AE649C" w:rsidRPr="00B76F3C">
      <w:pPr>
        <w:pStyle w:val="Naslov3"/>
        <w15:collapsed w:val="false"/>
      </w:pPr>
    </w:p>
    <w:p w:rsidRDefault="008243A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243AF" w:rsidP="008243AF" w:rsidR="008243AF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St-321/2016-18.</w:t>
      </w:r>
    </w:p>
    <w:p w:rsidRDefault="008243AF" w:rsidP="008243AF" w:rsidR="008243AF">
      <w:pPr>
        <w:rPr>
          <w:rFonts w:hAnsi="Arial" w:ascii="Arial"/>
        </w:rPr>
      </w:pPr>
    </w:p>
    <w:p w:rsidRDefault="008243AF" w:rsidP="008243AF" w:rsidR="008243AF">
      <w:pPr>
        <w:jc w:val="center"/>
        <w:rPr>
          <w:rFonts w:hAnsi="Arial" w:ascii="Arial"/>
          <w:b/>
        </w:rPr>
      </w:pPr>
    </w:p>
    <w:p w:rsidRDefault="008243AF" w:rsidP="008243AF" w:rsidR="008243A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8243AF" w:rsidP="008243AF" w:rsidR="008243AF">
      <w:pPr>
        <w:jc w:val="center"/>
        <w:rPr>
          <w:rFonts w:hAnsi="Arial" w:ascii="Arial"/>
          <w:b/>
        </w:rPr>
      </w:pPr>
    </w:p>
    <w:p w:rsidRDefault="008243AF" w:rsidP="008243AF" w:rsidR="008243A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8243AF" w:rsidP="008243AF" w:rsidR="008243AF">
      <w:pPr>
        <w:jc w:val="both"/>
        <w:rPr>
          <w:rFonts w:hAnsi="Arial" w:ascii="Arial"/>
        </w:rPr>
      </w:pPr>
    </w:p>
    <w:p w:rsidRDefault="008243AF" w:rsidP="008243AF" w:rsidR="008243A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SUGGEST d.o.o. za trgovinu, knjigovodstvo i usluge iz Slatine, Trg </w:t>
      </w:r>
      <w:proofErr w:type="spellStart"/>
      <w:r>
        <w:rPr>
          <w:rFonts w:hAnsi="Arial" w:ascii="Arial"/>
        </w:rPr>
        <w:t>Sv.Josipa</w:t>
      </w:r>
      <w:proofErr w:type="spellEnd"/>
      <w:r>
        <w:rPr>
          <w:rFonts w:hAnsi="Arial" w:ascii="Arial"/>
        </w:rPr>
        <w:t xml:space="preserve"> 1, MBS 010069322, OIB 92029618923, dana 22. rujna 2016. godine</w:t>
      </w:r>
    </w:p>
    <w:p w:rsidRDefault="008243AF" w:rsidP="008243AF" w:rsidR="008243AF">
      <w:pPr>
        <w:jc w:val="both"/>
        <w:rPr>
          <w:rFonts w:hAnsi="Arial" w:ascii="Arial"/>
        </w:rPr>
      </w:pPr>
    </w:p>
    <w:p w:rsidRDefault="008243AF" w:rsidP="008243AF" w:rsidR="008243A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8243AF" w:rsidP="008243AF" w:rsidR="008243AF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>Određuje se nagrada privremenom stečajnom upravitelju Miji Rončeviću iz Osijeka, Vijenac Ivana Meštrovića 74, OIB 97146101285, u bruto iznosu od 3.000,00 kuna.</w:t>
      </w:r>
    </w:p>
    <w:p w:rsidRDefault="008243AF" w:rsidP="008243AF" w:rsidR="008243A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8243AF" w:rsidP="008243AF" w:rsidR="008243AF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Mijo Rončević podnio je ovom sudu 17. svibnja 2016. godine izvješće o poslovanju dužnika s mišljenjem mogu li se imovinom dužnika pokriti troškovi postupka.</w:t>
      </w:r>
    </w:p>
    <w:p w:rsidRDefault="008243AF" w:rsidP="008243AF" w:rsidR="008243AF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19. kolovoza 2016. godine privremeni stečajni upravitelj zatražio je da mu se odobri i isplati nagrada za obavljanje dužnosti u prethodnom postupku.</w:t>
      </w:r>
    </w:p>
    <w:p w:rsidRDefault="008243AF" w:rsidP="008243AF" w:rsidR="008243AF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temeljem čl.94. i čl.119.st.6.Stečajnog zakona (Narodne novine  broj 71/15, dalje SZ-a) osnovanim.</w:t>
      </w:r>
    </w:p>
    <w:p w:rsidRDefault="008243AF" w:rsidP="008243AF" w:rsidR="008243AF">
      <w:pPr>
        <w:jc w:val="both"/>
        <w:rPr>
          <w:rFonts w:hAnsi="Arial" w:ascii="Arial"/>
        </w:rPr>
      </w:pPr>
      <w:r>
        <w:rPr>
          <w:rFonts w:hAnsi="Arial" w:ascii="Arial"/>
        </w:rPr>
        <w:tab/>
        <w:t>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8243AF" w:rsidP="008243AF" w:rsidR="008243AF">
      <w:pPr>
        <w:jc w:val="both"/>
        <w:rPr>
          <w:rFonts w:hAnsi="Arial" w:ascii="Arial"/>
        </w:rPr>
      </w:pPr>
    </w:p>
    <w:p w:rsidRDefault="008243AF" w:rsidP="008243AF" w:rsidR="008243AF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8243AF" w:rsidP="008243AF" w:rsidR="008243AF">
      <w:pPr>
        <w:jc w:val="both"/>
        <w:rPr>
          <w:rFonts w:hAnsi="Arial" w:ascii="Arial"/>
        </w:rPr>
      </w:pPr>
    </w:p>
    <w:p w:rsidRDefault="008243AF" w:rsidP="008243AF" w:rsidR="008243AF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22. rujna 2016. godine</w:t>
      </w:r>
    </w:p>
    <w:p w:rsidRDefault="008243AF" w:rsidP="008243AF" w:rsidR="008243AF">
      <w:pPr>
        <w:ind w:firstLine="720"/>
        <w:jc w:val="center"/>
        <w:rPr>
          <w:rFonts w:hAnsi="Arial" w:ascii="Arial"/>
        </w:rPr>
      </w:pPr>
    </w:p>
    <w:p w:rsidRDefault="008243AF" w:rsidP="008243AF" w:rsidR="008243A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8243AF" w:rsidP="008243AF" w:rsidR="008243A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8243AF" w:rsidP="008243AF" w:rsidR="008243A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8243AF" w:rsidP="008243AF" w:rsidR="008243AF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  <w:r>
        <w:rPr>
          <w:rFonts w:hAnsi="Arial" w:ascii="Arial"/>
        </w:rPr>
        <w:tab/>
      </w:r>
    </w:p>
    <w:p w:rsidRDefault="008243AF" w:rsidP="008243AF" w:rsidR="008243A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8243AF" w:rsidP="008243AF" w:rsidR="008243A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8243AF" w:rsidP="008243AF" w:rsidR="008243A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8243AF" w:rsidP="008243AF" w:rsidR="008243AF">
      <w:pPr>
        <w:jc w:val="both"/>
        <w:rPr>
          <w:rFonts w:hAnsi="Arial" w:ascii="Arial"/>
        </w:rPr>
      </w:pPr>
      <w:r>
        <w:rPr>
          <w:rFonts w:hAnsi="Arial" w:ascii="Arial"/>
        </w:rPr>
        <w:t>Dna:privremenom stečajnom upravitelju putem e-oglasne ploče suda</w:t>
      </w:r>
    </w:p>
    <w:p w:rsidRDefault="008243AF" w:rsidP="008243AF" w:rsidR="008243A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8243AF" w:rsidP="008243AF" w:rsidR="008243AF">
      <w:pPr>
        <w:jc w:val="both"/>
        <w:rPr>
          <w:rFonts w:hAnsi="Arial" w:ascii="Arial"/>
        </w:rPr>
      </w:pPr>
      <w:r>
        <w:rPr>
          <w:rFonts w:hAnsi="Arial" w:ascii="Arial"/>
        </w:rPr>
        <w:t>Bj.22.09.2016.g.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3AF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7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St-321/2016-18</izvorni_sadrzaj>
    <derivirana_varijabla naziv="DomainObject.Oznaka_1">St-321/2016-18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St-321/2016</izvorni_sadrzaj>
    <derivirana_varijabla naziv="DomainObject.Predmet.OznakaBroj_1">St-321/2016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SUGGEST d.o.o. za trgovinu, knjigovotstvo i usluge zastupanog po punomoćniku MARIJA BORONJEK; JOSIP ZIDAR</izvorni_sadrzaj>
    <derivirana_varijabla naziv="DomainObject.Predmet.ProtustrankaFormated_1">  SUGGEST d.o.o. za trgovinu, knjigovotstvo i usluge zastupanog po punomoćniku MARIJA BORONJEK; JOSIP ZIDAR</derivirana_varijabla>
  </DomainObject.Predmet.ProtustrankaFormated>
  <DomainObject.Predmet.ProtustrankaFormatedOIB>
    <izvorni_sadrzaj>  SUGGEST d.o.o. za trgovinu, knjigovotstvo i usluge, OIB 92029618923 zastupanog po punomoćniku MARIJA BORONJEK; JOSIP ZIDAR</izvorni_sadrzaj>
    <derivirana_varijabla naziv="DomainObject.Predmet.ProtustrankaFormatedOIB_1">  SUGGEST d.o.o. za trgovinu, knjigovotstvo i usluge, OIB 92029618923 zastupanog po punomoćniku MARIJA BORONJEK; JOSIP ZIDAR</derivirana_varijabla>
  </DomainObject.Predmet.ProtustrankaFormatedOIB>
  <DomainObject.Predmet.ProtustrankaFormatedWithAdress>
    <izvorni_sadrzaj> SUGGEST d.o.o. za trgovinu, knjigovotstvo i usluge, Trg sv. Josipa 1, 33520 Slatina zastupanog po punomoćniku MARIJA BORONJEK; JOSIP ZIDAR</izvorni_sadrzaj>
    <derivirana_varijabla naziv="DomainObject.Predmet.ProtustrankaFormatedWithAdress_1"> SUGGEST d.o.o. za trgovinu, knjigovotstvo i usluge, Trg sv. Josipa 1, 33520 Slatina zastupanog po punomoćniku MARIJA BORONJEK; JOSIP ZIDAR</derivirana_varijabla>
  </DomainObject.Predmet.ProtustrankaFormatedWithAdress>
  <DomainObject.Predmet.ProtustrankaFormatedWithAdressOIB>
    <izvorni_sadrzaj> SUGGEST d.o.o. za trgovinu, knjigovotstvo i usluge, OIB 92029618923, Trg sv. Josipa 1, 33520 Slatina zastupanog po punomoćniku MARIJA BORONJEK; JOSIP ZIDAR</izvorni_sadrzaj>
    <derivirana_varijabla naziv="DomainObject.Predmet.ProtustrankaFormatedWithAdressOIB_1"> SUGGEST d.o.o. za trgovinu, knjigovotstvo i usluge, OIB 92029618923, Trg sv. Josipa 1, 33520 Slatina zastupanog po punomoćniku MARIJA BORONJEK; JOSIP ZIDAR</derivirana_varijabla>
  </DomainObject.Predmet.ProtustrankaFormatedWithAdressOIB>
  <DomainObject.Predmet.ProtustrankaWithAdress>
    <izvorni_sadrzaj>SUGGEST d.o.o. za trgovinu, knjigovotstvo i usluge Trg sv. Josipa 1, 33520 Slatina</izvorni_sadrzaj>
    <derivirana_varijabla naziv="DomainObject.Predmet.ProtustrankaWithAdress_1">SUGGEST d.o.o. za trgovinu, knjigovotstvo i usluge Trg sv. Josipa 1, 33520 Slatina</derivirana_varijabla>
  </DomainObject.Predmet.ProtustrankaWithAdress>
  <DomainObject.Predmet.ProtustrankaWithAdressOIB>
    <izvorni_sadrzaj>SUGGEST d.o.o. za trgovinu, knjigovotstvo i usluge, OIB 92029618923, Trg sv. Josipa 1, 33520 Slatina</izvorni_sadrzaj>
    <derivirana_varijabla naziv="DomainObject.Predmet.ProtustrankaWithAdressOIB_1">SUGGEST d.o.o. za trgovinu, knjigovotstvo i usluge, OIB 92029618923, Trg sv. Josipa 1, 33520 Slatina</derivirana_varijabla>
  </DomainObject.Predmet.ProtustrankaWithAdressOIB>
  <DomainObject.Predmet.ProtustrankaNazivFormated>
    <izvorni_sadrzaj>SUGGEST d.o.o. za trgovinu, knjigovotstvo i usluge</izvorni_sadrzaj>
    <derivirana_varijabla naziv="DomainObject.Predmet.ProtustrankaNazivFormated_1">SUGGEST d.o.o. za trgovinu, knjigovotstvo i usluge</derivirana_varijabla>
  </DomainObject.Predmet.ProtustrankaNazivFormated>
  <DomainObject.Predmet.ProtustrankaNazivFormatedOIB>
    <izvorni_sadrzaj>SUGGEST d.o.o. za trgovinu, knjigovotstvo i usluge, OIB 92029618923</izvorni_sadrzaj>
    <derivirana_varijabla naziv="DomainObject.Predmet.ProtustrankaNazivFormatedOIB_1">SUGGEST d.o.o. za trgovinu, knjigovotstvo i usluge, OIB 92029618923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SUGGEST d.o.o. za trgovinu, knjigovotstvo i usluge zastupanog po punomoćniku MARIJA BORONJEK; JOSIP ZIDAR</item>
    </izvorni_sadrzaj>
    <derivirana_varijabla naziv="DomainObject.Predmet.ProtuStrankaListFormated_1">
      <item>SUGGEST d.o.o. za trgovinu, knjigovotstvo i usluge zastupanog po punomoćniku MARIJA BORONJEK; JOSIP ZIDAR</item>
    </derivirana_varijabla>
  </DomainObject.Predmet.ProtuStrankaListFormated>
  <DomainObject.Predmet.ProtuStrankaListFormatedOIB>
    <izvorni_sadrzaj>
      <item>SUGGEST d.o.o. za trgovinu, knjigovotstvo i usluge, OIB 92029618923 zastupanog po punomoćniku MARIJA BORONJEK; JOSIP ZIDAR</item>
    </izvorni_sadrzaj>
    <derivirana_varijabla naziv="DomainObject.Predmet.ProtuStrankaListFormatedOIB_1">
      <item>SUGGEST d.o.o. za trgovinu, knjigovotstvo i usluge, OIB 92029618923 zastupanog po punomoćniku MARIJA BORONJEK; JOSIP ZIDAR</item>
    </derivirana_varijabla>
  </DomainObject.Predmet.ProtuStrankaListFormatedOIB>
  <DomainObject.Predmet.ProtuStrankaListFormatedWithAdress>
    <izvorni_sadrzaj>
      <item>SUGGEST d.o.o. za trgovinu, knjigovotstvo i usluge, Trg sv. Josipa 1, 33520 Slatina zastupanog po punomoćniku MARIJA BORONJEK; JOSIP ZIDAR</item>
    </izvorni_sadrzaj>
    <derivirana_varijabla naziv="DomainObject.Predmet.ProtuStrankaListFormatedWithAdress_1">
      <item>SUGGEST d.o.o. za trgovinu, knjigovotstvo i usluge, Trg sv. Josipa 1, 33520 Slatina zastupanog po punomoćniku MARIJA BORONJEK; JOSIP ZIDAR</item>
    </derivirana_varijabla>
  </DomainObject.Predmet.ProtuStrankaListFormatedWithAdress>
  <DomainObject.Predmet.ProtuStrankaListFormatedWithAdressOIB>
    <izvorni_sadrzaj>
      <item>SUGGEST d.o.o. za trgovinu, knjigovotstvo i usluge, OIB 92029618923, Trg sv. Josipa 1, 33520 Slatina zastupanog po punomoćniku MARIJA BORONJEK; JOSIP ZIDAR</item>
    </izvorni_sadrzaj>
    <derivirana_varijabla naziv="DomainObject.Predmet.ProtuStrankaListFormatedWithAdressOIB_1">
      <item>SUGGEST d.o.o. za trgovinu, knjigovotstvo i usluge, OIB 92029618923, Trg sv. Josipa 1, 33520 Slatina zastupanog po punomoćniku MARIJA BORONJEK; JOSIP ZIDAR</item>
    </derivirana_varijabla>
  </DomainObject.Predmet.ProtuStrankaListFormatedWithAdressOIB>
  <DomainObject.Predmet.ProtuStrankaListNazivFormated>
    <izvorni_sadrzaj>
      <item>SUGGEST d.o.o. za trgovinu, knjigovotstvo i usluge</item>
    </izvorni_sadrzaj>
    <derivirana_varijabla naziv="DomainObject.Predmet.ProtuStrankaListNazivFormated_1">
      <item>SUGGEST d.o.o. za trgovinu, knjigovotstvo i usluge</item>
    </derivirana_varijabla>
  </DomainObject.Predmet.ProtuStrankaListNazivFormated>
  <DomainObject.Predmet.ProtuStrankaListNazivFormatedOIB>
    <izvorni_sadrzaj>
      <item>SUGGEST d.o.o. za trgovinu, knjigovotstvo i usluge, OIB 92029618923</item>
    </izvorni_sadrzaj>
    <derivirana_varijabla naziv="DomainObject.Predmet.ProtuStrankaListNazivFormatedOIB_1">
      <item>SUGGEST d.o.o. za trgovinu, knjigovotstvo i usluge, OIB 92029618923</item>
    </derivirana_varijabla>
  </DomainObject.Predmet.ProtuStrankaListNazivFormatedOIB>
  <DomainObject.Predmet.OstaliListFormated>
    <izvorni_sadrzaj>
      <item>MARIJA BORONJEK punomoćnik sudionika u postupku SUGGEST d.o.o. za trgovinu, knjigovotstvo i usluge</item>
      <item>JOSIP ZIDAR punomoćnik sudionika u postupku SUGGEST d.o.o. za trgovinu, knjigovotstvo i usluge</item>
    </izvorni_sadrzaj>
    <derivirana_varijabla naziv="DomainObject.Predmet.OstaliListFormated_1">
      <item>MARIJA BORONJEK punomoćnik sudionika u postupku SUGGEST d.o.o. za trgovinu, knjigovotstvo i usluge</item>
      <item>JOSIP ZIDAR punomoćnik sudionika u postupku SUGGEST d.o.o. za trgovinu, knjigovotstvo i usluge</item>
    </derivirana_varijabla>
  </DomainObject.Predmet.OstaliListFormated>
  <DomainObject.Predmet.OstaliListFormatedOIB>
    <izvorni_sadrzaj>
      <item>MARIJA BORONJEK punomoćnik sudionika u postupku SUGGEST d.o.o. za trgovinu, knjigovotstvo i usluge</item>
      <item>JOSIP ZIDAR punomoćnik sudionika u postupku SUGGEST d.o.o. za trgovinu, knjigovotstvo i usluge</item>
    </izvorni_sadrzaj>
    <derivirana_varijabla naziv="DomainObject.Predmet.OstaliListFormatedOIB_1">
      <item>MARIJA BORONJEK punomoćnik sudionika u postupku SUGGEST d.o.o. za trgovinu, knjigovotstvo i usluge</item>
      <item>JOSIP ZIDAR punomoćnik sudionika u postupku SUGGEST d.o.o. za trgovinu, knjigovotstvo i usluge</item>
    </derivirana_varijabla>
  </DomainObject.Predmet.OstaliListFormatedOIB>
  <DomainObject.Predmet.OstaliListFormatedWithAdress>
    <izvorni_sadrzaj>
      <item>MARIJA BORONJEK, Trg Sv.Josipa 1., 33520 Slatina punomoćnik sudionika u postupku SUGGEST d.o.o. za trgovinu, knjigovotstvo i usluge</item>
      <item>JOSIP ZIDAR, Lipa 114 A, 33520 Slatina punomoćnik sudionika u postupku SUGGEST d.o.o. za trgovinu, knjigovotstvo i usluge</item>
    </izvorni_sadrzaj>
    <derivirana_varijabla naziv="DomainObject.Predmet.OstaliListFormatedWithAdress_1">
      <item>MARIJA BORONJEK, Trg Sv.Josipa 1., 33520 Slatina punomoćnik sudionika u postupku SUGGEST d.o.o. za trgovinu, knjigovotstvo i usluge</item>
      <item>JOSIP ZIDAR, Lipa 114 A, 33520 Slatina punomoćnik sudionika u postupku SUGGEST d.o.o. za trgovinu, knjigovotstvo i usluge</item>
    </derivirana_varijabla>
  </DomainObject.Predmet.OstaliListFormatedWithAdress>
  <DomainObject.Predmet.OstaliListFormatedWithAdressOIB>
    <izvorni_sadrzaj>
      <item>MARIJA BORONJEK, Trg Sv.Josipa 1., 33520 Slatina punomoćnik sudionika u postupku SUGGEST d.o.o. za trgovinu, knjigovotstvo i usluge</item>
      <item>JOSIP ZIDAR, Lipa 114 A, 33520 Slatina punomoćnik sudionika u postupku SUGGEST d.o.o. za trgovinu, knjigovotstvo i usluge</item>
    </izvorni_sadrzaj>
    <derivirana_varijabla naziv="DomainObject.Predmet.OstaliListFormatedWithAdressOIB_1">
      <item>MARIJA BORONJEK, Trg Sv.Josipa 1., 33520 Slatina punomoćnik sudionika u postupku SUGGEST d.o.o. za trgovinu, knjigovotstvo i usluge</item>
      <item>JOSIP ZIDAR, Lipa 114 A, 33520 Slatina punomoćnik sudionika u postupku SUGGEST d.o.o. za trgovinu, knjigovotstvo i usluge</item>
    </derivirana_varijabla>
  </DomainObject.Predmet.OstaliListFormatedWithAdressOIB>
  <DomainObject.Predmet.OstaliListNazivFormated>
    <izvorni_sadrzaj>
      <item>MARIJA BORONJEK</item>
      <item>JOSIP ZIDAR</item>
    </izvorni_sadrzaj>
    <derivirana_varijabla naziv="DomainObject.Predmet.OstaliListNazivFormated_1">
      <item>MARIJA BORONJEK</item>
      <item>JOSIP ZIDAR</item>
    </derivirana_varijabla>
  </DomainObject.Predmet.OstaliListNazivFormated>
  <DomainObject.Predmet.OstaliListNazivFormatedOIB>
    <izvorni_sadrzaj>
      <item>MARIJA BORONJEK</item>
      <item>JOSIP ZIDAR</item>
    </izvorni_sadrzaj>
    <derivirana_varijabla naziv="DomainObject.Predmet.OstaliListNazivFormatedOIB_1">
      <item>MARIJA BORONJEK</item>
      <item>JOSIP ZIDAR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St-321/2016-18</izvorni_sadrzaj>
    <derivirana_varijabla naziv="DomainObject.PoslovniBrojDokumenta_1">St-321/2016-18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SUGGEST d.o.o. za trgovinu, knjigovotstvo i usluge</izvorni_sadrzaj>
    <derivirana_varijabla naziv="DomainObject.Predmet.ProtustrankaIDrugi_1">SUGGEST d.o.o. za trgovinu, knjigovotstvo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SUGGEST d.o.o. za trgovinu, knjigovotstvo i usluge, OIB 92029618923, Trg sv. Josipa 1, 33520 Slatina</izvorni_sadrzaj>
    <derivirana_varijabla naziv="DomainObject.Predmet.ProtustrankaIDrugiAdressOIB_1">SUGGEST d.o.o. za trgovinu, knjigovotstvo i usluge, OIB 92029618923, Trg sv. Josipa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2016.</izvorni_sadrzaj>
    <derivirana_varijabla naziv="DomainObject.Predmet.OdlukaRjesenje.DatumDonosenjaOdluke_1">21.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St-321/2016-12</izvorni_sadrzaj>
    <derivirana_varijabla naziv="DomainObject.Predmet.OdlukaRjesenje.Oznaka_1">St-321/2016-12</derivirana_varijabla>
  </DomainObject.Predmet.OdlukaRjesenje.Oznaka>
  <DomainObject.Predmet.SudioniciListNaziv>
    <izvorni_sadrzaj>
      <item>FINA, RC ZAGREB, Podružnica Bjelovar</item>
      <item>SUGGEST d.o.o. za trgovinu, knjigovotstvo i usluge</item>
      <item>MARIJA BORONJEK</item>
      <item>JOSIP ZIDAR</item>
    </izvorni_sadrzaj>
    <derivirana_varijabla naziv="DomainObject.Predmet.SudioniciListNaziv_1">
      <item>FINA, RC ZAGREB, Podružnica Bjelovar</item>
      <item>SUGGEST d.o.o. za trgovinu, knjigovotstvo i usluge</item>
      <item>MARIJA BORONJEK</item>
      <item>JOSIP ZIDAR</item>
    </derivirana_varijabla>
  </DomainObject.Predmet.SudioniciListNaziv>
  <DomainObject.Predmet.SudioniciListAdressOIB>
    <izvorni_sadrzaj>
      <item>FINA, RC ZAGREB, Podružnica Bjelovar, OIB 85821130368, F. Supila 4,43000 Bjelovar</item>
      <item>SUGGEST d.o.o. za trgovinu, knjigovotstvo i usluge, OIB 92029618923, Trg sv. Josipa 1,33520 Slatina</item>
      <item>MARIJA BORONJEK, Trg Sv.Josipa 1.,33520 Slatina</item>
      <item>JOSIP ZIDAR, Lipa 114 A,33520 Slatina</item>
    </izvorni_sadrzaj>
    <derivirana_varijabla naziv="DomainObject.Predmet.SudioniciListAdressOIB_1">
      <item>FINA, RC ZAGREB, Podružnica Bjelovar, OIB 85821130368, F. Supila 4,43000 Bjelovar</item>
      <item>SUGGEST d.o.o. za trgovinu, knjigovotstvo i usluge, OIB 92029618923, Trg sv. Josipa 1,33520 Slatina</item>
      <item>MARIJA BORONJEK, Trg Sv.Josipa 1.,33520 Slatina</item>
      <item>JOSIP ZIDAR, Lipa 114 A,33520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671D1-758A-4E30-A50C-122514C6D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1827</properties:Characters>
  <properties:Lines>58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2016-09-22T09:31:00Z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St-321/2016-18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