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225c" w14:paraId="ee522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47178">
        <w:t>6102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E47178">
        <w:t>AUTO-JELEČEVIĆ USLUGE d.o.o. Strmec, Stara cesta 15, MBS: 080776811, OIB: 17611584006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E47178">
        <w:t>315.279,05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C69D5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47178"/>
    <w:rsid w:val="00EC3302"/>
    <w:rsid w:val="00ED63AC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6102</izvorni_sadrzaj>
    <derivirana_varijabla naziv="DomainObject.Predmet.Broj_1">6102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St-6102/2015</izvorni_sadrzaj>
    <derivirana_varijabla naziv="DomainObject.Predmet.OznakaBroj_1">St-6102/2015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AUTO-JELEČEVIĆ USLUGE d.o.o. zastupanog po punomoćniku Juro Jelečević</izvorni_sadrzaj>
    <derivirana_varijabla naziv="DomainObject.Predmet.ProtustrankaFormated_1">  AUTO-JELEČEVIĆ USLUGE d.o.o. zastupanog po punomoćniku Juro Jelečević</derivirana_varijabla>
  </DomainObject.Predmet.ProtustrankaFormated>
  <DomainObject.Predmet.ProtustrankaFormatedOIB>
    <izvorni_sadrzaj>  AUTO-JELEČEVIĆ USLUGE d.o.o., OIB 17611584006 zastupanog po punomoćniku Juro Jelečević</izvorni_sadrzaj>
    <derivirana_varijabla naziv="DomainObject.Predmet.ProtustrankaFormatedOIB_1">  AUTO-JELEČEVIĆ USLUGE d.o.o., OIB 17611584006 zastupanog po punomoćniku Juro Jelečević</derivirana_varijabla>
  </DomainObject.Predmet.ProtustrankaFormatedOIB>
  <DomainObject.Predmet.ProtustrankaFormatedWithAdress>
    <izvorni_sadrzaj> AUTO-JELEČEVIĆ USLUGE d.o.o., Stara cesta 15, 10020 Strmec zastupanog po punomoćniku Juro Jelečević</izvorni_sadrzaj>
    <derivirana_varijabla naziv="DomainObject.Predmet.ProtustrankaFormatedWithAdress_1"> AUTO-JELEČEVIĆ USLUGE d.o.o., Stara cesta 15, 10020 Strmec zastupanog po punomoćniku Juro Jelečević</derivirana_varijabla>
  </DomainObject.Predmet.ProtustrankaFormatedWithAdress>
  <DomainObject.Predmet.ProtustrankaFormatedWithAdressOIB>
    <izvorni_sadrzaj> AUTO-JELEČEVIĆ USLUGE d.o.o., OIB 17611584006, Stara cesta 15, 10020 Strmec zastupanog po punomoćniku Juro Jelečević</izvorni_sadrzaj>
    <derivirana_varijabla naziv="DomainObject.Predmet.ProtustrankaFormatedWithAdressOIB_1"> AUTO-JELEČEVIĆ USLUGE d.o.o., OIB 17611584006, Stara cesta 15, 10020 Strmec zastupanog po punomoćniku Juro Jelečević</derivirana_varijabla>
  </DomainObject.Predmet.ProtustrankaFormatedWithAdressOIB>
  <DomainObject.Predmet.ProtustrankaWithAdress>
    <izvorni_sadrzaj>AUTO-JELEČEVIĆ USLUGE d.o.o. Stara cesta 15, 10020 Strmec</izvorni_sadrzaj>
    <derivirana_varijabla naziv="DomainObject.Predmet.ProtustrankaWithAdress_1">AUTO-JELEČEVIĆ USLUGE d.o.o. Stara cesta 15, 10020 Strmec</derivirana_varijabla>
  </DomainObject.Predmet.ProtustrankaWithAdress>
  <DomainObject.Predmet.ProtustrankaWithAdressOIB>
    <izvorni_sadrzaj>AUTO-JELEČEVIĆ USLUGE d.o.o., OIB 17611584006, Stara cesta 15, 10020 Strmec</izvorni_sadrzaj>
    <derivirana_varijabla naziv="DomainObject.Predmet.ProtustrankaWithAdressOIB_1">AUTO-JELEČEVIĆ USLUGE d.o.o., OIB 17611584006, Stara cesta 15, 10020 Strmec</derivirana_varijabla>
  </DomainObject.Predmet.ProtustrankaWithAdressOIB>
  <DomainObject.Predmet.ProtustrankaNazivFormated>
    <izvorni_sadrzaj>AUTO-JELEČEVIĆ USLUGE d.o.o.</izvorni_sadrzaj>
    <derivirana_varijabla naziv="DomainObject.Predmet.ProtustrankaNazivFormated_1">AUTO-JELEČEVIĆ USLUGE d.o.o.</derivirana_varijabla>
  </DomainObject.Predmet.ProtustrankaNazivFormated>
  <DomainObject.Predmet.ProtustrankaNazivFormatedOIB>
    <izvorni_sadrzaj>AUTO-JELEČEVIĆ USLUGE d.o.o., OIB 17611584006</izvorni_sadrzaj>
    <derivirana_varijabla naziv="DomainObject.Predmet.ProtustrankaNazivFormatedOIB_1">AUTO-JELEČEVIĆ USLUGE d.o.o., OIB 17611584006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AUTO-JELEČEVIĆ USLUGE d.o.o. zastupanog po punomoćniku Juro Jelečević</item>
    </izvorni_sadrzaj>
    <derivirana_varijabla naziv="DomainObject.Predmet.ProtuStrankaListFormated_1">
      <item>AUTO-JELEČEVIĆ USLUGE d.o.o. zastupanog po punomoćniku Juro Jelečević</item>
    </derivirana_varijabla>
  </DomainObject.Predmet.ProtuStrankaListFormated>
  <DomainObject.Predmet.ProtuStrankaListFormatedOIB>
    <izvorni_sadrzaj>
      <item>AUTO-JELEČEVIĆ USLUGE d.o.o., OIB 17611584006 zastupanog po punomoćniku Juro Jelečević</item>
    </izvorni_sadrzaj>
    <derivirana_varijabla naziv="DomainObject.Predmet.ProtuStrankaListFormatedOIB_1">
      <item>AUTO-JELEČEVIĆ USLUGE d.o.o., OIB 17611584006 zastupanog po punomoćniku Juro Jelečević</item>
    </derivirana_varijabla>
  </DomainObject.Predmet.ProtuStrankaListFormatedOIB>
  <DomainObject.Predmet.ProtuStrankaListFormatedWithAdress>
    <izvorni_sadrzaj>
      <item>AUTO-JELEČEVIĆ USLUGE d.o.o., Stara cesta 15, 10020 Strmec zastupanog po punomoćniku Juro Jelečević</item>
    </izvorni_sadrzaj>
    <derivirana_varijabla naziv="DomainObject.Predmet.ProtuStrankaListFormatedWithAdress_1">
      <item>AUTO-JELEČEVIĆ USLUGE d.o.o., Stara cesta 15, 10020 Strmec zastupanog po punomoćniku Juro Jelečević</item>
    </derivirana_varijabla>
  </DomainObject.Predmet.ProtuStrankaListFormatedWithAdress>
  <DomainObject.Predmet.ProtuStrankaListFormatedWithAdressOIB>
    <izvorni_sadrzaj>
      <item>AUTO-JELEČEVIĆ USLUGE d.o.o., OIB 17611584006, Stara cesta 15, 10020 Strmec zastupanog po punomoćniku Juro Jelečević</item>
    </izvorni_sadrzaj>
    <derivirana_varijabla naziv="DomainObject.Predmet.ProtuStrankaListFormatedWithAdressOIB_1">
      <item>AUTO-JELEČEVIĆ USLUGE d.o.o., OIB 17611584006, Stara cesta 15, 10020 Strmec zastupanog po punomoćniku Juro Jelečević</item>
    </derivirana_varijabla>
  </DomainObject.Predmet.ProtuStrankaListFormatedWithAdressOIB>
  <DomainObject.Predmet.ProtuStrankaListNazivFormated>
    <izvorni_sadrzaj>
      <item>AUTO-JELEČEVIĆ USLUGE d.o.o.</item>
    </izvorni_sadrzaj>
    <derivirana_varijabla naziv="DomainObject.Predmet.ProtuStrankaListNazivFormated_1">
      <item>AUTO-JELEČEVIĆ USLUGE d.o.o.</item>
    </derivirana_varijabla>
  </DomainObject.Predmet.ProtuStrankaListNazivFormated>
  <DomainObject.Predmet.ProtuStrankaListNazivFormatedOIB>
    <izvorni_sadrzaj>
      <item>AUTO-JELEČEVIĆ USLUGE d.o.o., OIB 17611584006</item>
    </izvorni_sadrzaj>
    <derivirana_varijabla naziv="DomainObject.Predmet.ProtuStrankaListNazivFormatedOIB_1">
      <item>AUTO-JELEČEVIĆ USLUGE d.o.o., OIB 17611584006</item>
    </derivirana_varijabla>
  </DomainObject.Predmet.ProtuStrankaListNazivFormatedOIB>
  <DomainObject.Predmet.OstaliListFormated>
    <izvorni_sadrzaj>
      <item>Juro Jelečević punomoćnik sudionika u postupku AUTO-JELEČEVIĆ USLUGE d.o.o.</item>
    </izvorni_sadrzaj>
    <derivirana_varijabla naziv="DomainObject.Predmet.OstaliListFormated_1">
      <item>Juro Jelečević punomoćnik sudionika u postupku AUTO-JELEČEVIĆ USLUGE d.o.o.</item>
    </derivirana_varijabla>
  </DomainObject.Predmet.OstaliListFormated>
  <DomainObject.Predmet.OstaliListFormatedOIB>
    <izvorni_sadrzaj>
      <item>Juro Jelečević, OIB 63361898474 punomoćnik sudionika u postupku AUTO-JELEČEVIĆ USLUGE d.o.o.</item>
    </izvorni_sadrzaj>
    <derivirana_varijabla naziv="DomainObject.Predmet.OstaliListFormatedOIB_1">
      <item>Juro Jelečević, OIB 63361898474 punomoćnik sudionika u postupku AUTO-JELEČEVIĆ USLUGE d.o.o.</item>
    </derivirana_varijabla>
  </DomainObject.Predmet.OstaliListFormatedOIB>
  <DomainObject.Predmet.OstaliListFormatedWithAdress>
    <izvorni_sadrzaj>
      <item>Juro Jelečević, Stara Cesta 15, 10434 Strmec punomoćnik sudionika u postupku AUTO-JELEČEVIĆ USLUGE d.o.o.</item>
    </izvorni_sadrzaj>
    <derivirana_varijabla naziv="DomainObject.Predmet.OstaliListFormatedWithAdress_1">
      <item>Juro Jelečević, Stara Cesta 15, 10434 Strmec punomoćnik sudionika u postupku AUTO-JELEČEVIĆ USLUGE d.o.o.</item>
    </derivirana_varijabla>
  </DomainObject.Predmet.OstaliListFormatedWithAdress>
  <DomainObject.Predmet.OstaliListFormatedWithAdressOIB>
    <izvorni_sadrzaj>
      <item>Juro Jelečević, OIB 63361898474, Stara Cesta 15, 10434 Strmec punomoćnik sudionika u postupku AUTO-JELEČEVIĆ USLUGE d.o.o.</item>
    </izvorni_sadrzaj>
    <derivirana_varijabla naziv="DomainObject.Predmet.OstaliListFormatedWithAdressOIB_1">
      <item>Juro Jelečević, OIB 63361898474, Stara Cesta 15, 10434 Strmec punomoćnik sudionika u postupku AUTO-JELEČEVIĆ USLUGE d.o.o.</item>
    </derivirana_varijabla>
  </DomainObject.Predmet.OstaliListFormatedWithAdressOIB>
  <DomainObject.Predmet.OstaliListNazivFormated>
    <izvorni_sadrzaj>
      <item>Juro Jelečević</item>
    </izvorni_sadrzaj>
    <derivirana_varijabla naziv="DomainObject.Predmet.OstaliListNazivFormated_1">
      <item>Juro Jelečević</item>
    </derivirana_varijabla>
  </DomainObject.Predmet.OstaliListNazivFormated>
  <DomainObject.Predmet.OstaliListNazivFormatedOIB>
    <izvorni_sadrzaj>
      <item>Juro Jelečević, OIB 63361898474</item>
    </izvorni_sadrzaj>
    <derivirana_varijabla naziv="DomainObject.Predmet.OstaliListNazivFormatedOIB_1">
      <item>Juro Jelečević, OIB 63361898474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AUTO-JELEČEVIĆ USLUGE d.o.o.</izvorni_sadrzaj>
    <derivirana_varijabla naziv="DomainObject.Predmet.ProtustrankaIDrugi_1">AUTO-JELEČEVIĆ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AUTO-JELEČEVIĆ USLUGE d.o.o., OIB 17611584006, Stara cesta 15, 10020 Strmec</izvorni_sadrzaj>
    <derivirana_varijabla naziv="DomainObject.Predmet.ProtustrankaIDrugiAdressOIB_1">AUTO-JELEČEVIĆ USLUGE d.o.o., OIB 17611584006, Stara cesta 15,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AUTO-JELEČEVIĆ USLUGE d.o.o.</item>
      <item>Juro Jelečević</item>
    </izvorni_sadrzaj>
    <derivirana_varijabla naziv="DomainObject.Predmet.SudioniciListNaziv_1">
      <item>FINA Regionalni centar Zagreb</item>
      <item>AUTO-JELEČEVIĆ USLUGE d.o.o.</item>
      <item>Juro Jelečević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AUTO-JELEČEVIĆ USLUGE d.o.o., OIB 17611584006, Stara cesta 15,10020 Strmec</item>
      <item>Juro Jelečević, OIB 63361898474, Stara Cesta 15,10434 Strmec</item>
    </izvorni_sadrzaj>
    <derivirana_varijabla naziv="DomainObject.Predmet.SudioniciListAdressOIB_1">
      <item>FINA Regionalni centar Zagreb, OIB 85821130368, Trg svibanjskih žrtava 1995. br. 1,10000 Zagreb</item>
      <item>AUTO-JELEČEVIĆ USLUGE d.o.o., OIB 17611584006, Stara cesta 15,10020 Strmec</item>
      <item>Juro Jelečević, OIB 63361898474, Stara Cesta 15,10434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17611584006</item>
      <item>, OIB 63361898474</item>
    </izvorni_sadrzaj>
    <derivirana_varijabla naziv="DomainObject.Predmet.SudioniciListNazivOIB_1">
      <item>, OIB 85821130368</item>
      <item>, OIB 17611584006</item>
      <item>, OIB 63361898474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2016-02-04T10:24:00Z</dcterms:created>
  <dc:creator>ilukac</dc:creator>
  <cp:lastModifiedBy>Višnja Svečak</cp:lastModifiedBy>
  <cp:lastPrinted>2016-02-04T10:23:00Z</cp:lastPrinted>
  <dcterms:modified xmlns:xsi="http://www.w3.org/2001/XMLSchema-instance" xsi:type="dcterms:W3CDTF">2016-02-04T10:33:00Z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