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e27b" w14:paraId="cfde27b" w:rsidRDefault="002A7B1A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St-390/12-101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 </w:t>
      </w:r>
      <w:r w:rsidR="002A7B1A">
        <w:t xml:space="preserve">19. rujna </w:t>
      </w:r>
      <w:r w:rsidR="00A825CE">
        <w:t xml:space="preserve"> 2016.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lastRenderedPageBreak/>
        <w:t>2</w:t>
      </w:r>
    </w:p>
    <w:p w:rsidRDefault="008705BB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St-390/12-101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329.992,68</w:t>
      </w:r>
      <w:r w:rsidR="0039201D">
        <w:t xml:space="preserve"> </w:t>
      </w:r>
      <w:r w:rsidR="000D6872">
        <w:t xml:space="preserve"> 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 </w:t>
      </w:r>
      <w:r w:rsidR="008705BB">
        <w:t>142.539,90</w:t>
      </w:r>
      <w:r w:rsidR="00A825CE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8705BB">
        <w:t>četr</w:t>
      </w:r>
      <w:r w:rsidR="00A825CE">
        <w:t>naesta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8705BB">
        <w:t xml:space="preserve">18. listopada </w:t>
      </w:r>
      <w:r w:rsidR="00A825CE">
        <w:t xml:space="preserve">2016. godine u </w:t>
      </w:r>
      <w:r w:rsidR="008705BB">
        <w:t>11,00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900455">
        <w:t xml:space="preserve"> </w:t>
      </w:r>
      <w:r w:rsidR="008705BB">
        <w:t>četr</w:t>
      </w:r>
      <w:r w:rsidR="00213F3A">
        <w:t>na</w:t>
      </w:r>
      <w:r w:rsidR="007B3DB9">
        <w:t>estom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8705BB">
        <w:t>329.992,68</w:t>
      </w:r>
      <w:r w:rsidR="00E06B80">
        <w:t xml:space="preserve"> </w:t>
      </w:r>
      <w:r w:rsidR="00385115">
        <w:t xml:space="preserve">kn a  za pokretnine početna cijena iznosi </w:t>
      </w:r>
      <w:r w:rsidR="00B91FB8">
        <w:t xml:space="preserve">142.539,90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B91FB8">
        <w:t>četr</w:t>
      </w:r>
      <w:r w:rsidR="007B3DB9">
        <w:t>naestom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St-390/12-101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385115">
        <w:t xml:space="preserve">Sanjom Marković odvjetnicom iz Osijeka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098630392.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B91FB8" w:rsidP="0081139D" w:rsidR="006234D3">
      <w:pPr>
        <w:pStyle w:val="Tijeloteksta"/>
        <w:rPr>
          <w:bCs/>
        </w:rPr>
      </w:pPr>
      <w:r>
        <w:rPr>
          <w:bCs/>
        </w:rPr>
        <w:tab/>
        <w:t xml:space="preserve">Nakon neuspjele trinaeste </w:t>
      </w:r>
      <w:r w:rsidR="00690166">
        <w:rPr>
          <w:bCs/>
        </w:rPr>
        <w:t xml:space="preserve"> j</w:t>
      </w:r>
      <w:r w:rsidR="008E40CA">
        <w:rPr>
          <w:bCs/>
        </w:rPr>
        <w:t>avn</w:t>
      </w:r>
      <w:r>
        <w:rPr>
          <w:bCs/>
        </w:rPr>
        <w:t>e dražbe</w:t>
      </w:r>
      <w:r w:rsidR="008E40CA">
        <w:rPr>
          <w:bCs/>
        </w:rPr>
        <w:t>, na kojima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>
        <w:rPr>
          <w:bCs/>
        </w:rPr>
        <w:t>a</w:t>
      </w:r>
      <w:r w:rsidR="007B3DB9">
        <w:rPr>
          <w:bCs/>
        </w:rPr>
        <w:t xml:space="preserve">,  početne cijene za </w:t>
      </w:r>
      <w:r>
        <w:rPr>
          <w:bCs/>
        </w:rPr>
        <w:t>četrnaestu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2</w:t>
      </w:r>
      <w:r w:rsidR="00461F33">
        <w:rPr>
          <w:bCs/>
        </w:rPr>
        <w:t>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B91FB8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St-390/12-101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CF7B16" w:rsidP="00971986" w:rsidR="00DF62AC">
      <w:pPr>
        <w:pStyle w:val="Tijeloteksta"/>
        <w:jc w:val="center"/>
      </w:pPr>
      <w:r>
        <w:t xml:space="preserve">U Osijeku 19. rujan </w:t>
      </w:r>
      <w:r w:rsidR="00690166">
        <w:t xml:space="preserve">2016. 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Sanja Mišević, pretinac</w:t>
      </w:r>
    </w:p>
    <w:p w:rsidRDefault="001779B6" w:rsidP="00904741" w:rsidR="006B4D95" w:rsidRPr="009320FF">
      <w:pPr>
        <w:pStyle w:val="Tijeloteksta"/>
        <w:numPr>
          <w:ilvl w:val="0"/>
          <w:numId w:val="3"/>
        </w:numPr>
        <w:jc w:val="left"/>
      </w:pPr>
      <w:r>
        <w:t>Zagrebačka banka d.d. Zagreb, Zagreb, Paromlinska 2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6234D3">
        <w:t>Valpovo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CF7B16" w:rsidP="00971986" w:rsidR="00E06B80">
      <w:pPr>
        <w:pStyle w:val="Tijeloteksta"/>
        <w:numPr>
          <w:ilvl w:val="0"/>
          <w:numId w:val="3"/>
        </w:numPr>
        <w:jc w:val="left"/>
      </w:pPr>
      <w:r>
        <w:t>roč. 18/10</w:t>
      </w:r>
    </w:p>
    <w:p w:rsidRDefault="00A8551D" w:rsidP="00690166" w:rsidR="00A8551D">
      <w:pPr>
        <w:pStyle w:val="Tijeloteksta"/>
        <w:ind w:left="720"/>
        <w:jc w:val="left"/>
      </w:pP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6D7"/>
    <w:rsid w:val="003337A6"/>
    <w:rsid w:val="00334297"/>
    <w:rsid w:val="00342079"/>
    <w:rsid w:val="0035269A"/>
    <w:rsid w:val="00354A53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60129"/>
    <w:rsid w:val="008635C8"/>
    <w:rsid w:val="008705BB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670C"/>
    <w:rsid w:val="009E0575"/>
    <w:rsid w:val="009E5D6D"/>
    <w:rsid w:val="009F10FF"/>
    <w:rsid w:val="009F2A85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20A05-DE5E-471F-A656-B834751B7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1173</properties:Words>
  <properties:Characters>6330</properties:Characters>
  <properties:Lines>187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7948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2016-09-19T11:08:00Z</dcterms:created>
  <dc:creator>Korisnik</dc:creator>
  <cp:lastModifiedBy>Maja Kocijan</cp:lastModifiedBy>
  <cp:lastPrinted>2016-09-19T11:07:00Z</cp:lastPrinted>
  <dcterms:modified xmlns:xsi="http://www.w3.org/2001/XMLSchema-instance" xsi:type="dcterms:W3CDTF">2016-09-19T11:30:00Z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