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b6c4" w14:paraId="b75b6c4" w:rsidRDefault="00594372" w:rsidP="00594372" w:rsidR="00594372">
      <w:pPr>
        <w15:collapsed w:val="false"/>
      </w:pPr>
      <w:bookmarkStart w:name="_GoBack" w:id="0"/>
      <w:bookmarkEnd w:id="0"/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594372" w:rsidP="00594372" w:rsidR="00594372">
      <w:pPr>
        <w:jc w:val="center"/>
      </w:pPr>
      <w:r>
        <w:t>Z A P I S N I K</w:t>
      </w:r>
    </w:p>
    <w:p w:rsidRDefault="00594372" w:rsidP="00594372" w:rsidR="00594372">
      <w:pPr>
        <w:jc w:val="center"/>
      </w:pPr>
      <w:r>
        <w:t xml:space="preserve">od </w:t>
      </w:r>
      <w:r w:rsidR="002D4F7C">
        <w:t>17</w:t>
      </w:r>
      <w:r w:rsidR="004B6290">
        <w:t>. listopada</w:t>
      </w:r>
      <w:r>
        <w:t xml:space="preserve"> 2017. </w:t>
      </w:r>
    </w:p>
    <w:p w:rsidRDefault="00594372" w:rsidP="00594372" w:rsidR="0059437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EB308B">
        <w:t>LIMITLESS AIRWAYS d.o.o. za zračni prijevoz Omišalj (Općina Omišalj), Hamec 1, OIB: 19832391108</w:t>
      </w:r>
    </w:p>
    <w:p w:rsidRDefault="00594372" w:rsidP="00594372" w:rsidR="00594372"/>
    <w:p w:rsidRDefault="00594372" w:rsidP="00594372" w:rsidR="00594372">
      <w:r>
        <w:t>OD SUDA PRISUTNI:</w:t>
      </w:r>
    </w:p>
    <w:p w:rsidRDefault="00594372" w:rsidP="00594372" w:rsidR="00594372">
      <w:r>
        <w:t>Vera Jelenović, sudac</w:t>
      </w:r>
    </w:p>
    <w:p w:rsidRDefault="002D4F7C" w:rsidP="00594372" w:rsidR="00594372">
      <w:r>
        <w:t>Danijela Fumić</w:t>
      </w:r>
      <w:r w:rsidR="00594372">
        <w:t>, zapisničar</w:t>
      </w:r>
    </w:p>
    <w:p w:rsidRDefault="00594372" w:rsidP="00594372" w:rsidR="00594372"/>
    <w:p w:rsidRDefault="00594372" w:rsidP="00594372" w:rsidR="00594372">
      <w:r>
        <w:t xml:space="preserve">Početak u </w:t>
      </w:r>
      <w:r w:rsidR="002D4F7C">
        <w:t>9,00</w:t>
      </w:r>
      <w:r>
        <w:t xml:space="preserve"> sati.</w:t>
      </w:r>
    </w:p>
    <w:p w:rsidRDefault="00594372" w:rsidP="00594372" w:rsidR="00594372"/>
    <w:p w:rsidRDefault="00594372" w:rsidP="00594372" w:rsidR="00594372">
      <w:r>
        <w:t>Utvrđuje se da su na današnje ročište pristupili:</w:t>
      </w:r>
    </w:p>
    <w:p w:rsidRDefault="00594372" w:rsidP="00594372" w:rsidR="00594372">
      <w:r>
        <w:t xml:space="preserve">Za predlagatelja: </w:t>
      </w:r>
      <w:r w:rsidR="00272448">
        <w:t>Branko Lin odvjetnik u Rijeci, punomoć u spisu</w:t>
      </w:r>
    </w:p>
    <w:p w:rsidRDefault="00594372" w:rsidP="00594372" w:rsidR="00594372">
      <w:pPr>
        <w:jc w:val="both"/>
      </w:pPr>
      <w:r>
        <w:t xml:space="preserve">Za dužnika: </w:t>
      </w:r>
      <w:r w:rsidR="004B6290">
        <w:t>nitko, dostava poziva uredna</w:t>
      </w:r>
      <w:r>
        <w:t xml:space="preserve">  </w:t>
      </w:r>
    </w:p>
    <w:p w:rsidRDefault="00272448" w:rsidP="00594372" w:rsidR="00272448"/>
    <w:p w:rsidRDefault="00272448" w:rsidP="00272448" w:rsidR="00272448">
      <w:pPr>
        <w:jc w:val="both"/>
      </w:pPr>
      <w:r>
        <w:t xml:space="preserve">Utvrđuje se da su na ročištu kao javnost prisutni i studenti pete godine Pravnog fakultet u Rijeci: Ema Husnjak, Marko Vukić, Lucija Močinić, Lucija Franka Bukša i Martina Kocijan </w:t>
      </w:r>
    </w:p>
    <w:p w:rsidRDefault="00594372" w:rsidP="00594372" w:rsidR="00594372">
      <w:r>
        <w:t xml:space="preserve"> </w:t>
      </w:r>
    </w:p>
    <w:p w:rsidRDefault="00594372" w:rsidP="00594372" w:rsidR="00594372">
      <w:pPr>
        <w:jc w:val="both"/>
      </w:pPr>
      <w:r>
        <w:t xml:space="preserve">Sud je uvidom u </w:t>
      </w:r>
      <w:r w:rsidR="00AD7E84">
        <w:t>potvrdu</w:t>
      </w:r>
      <w:r>
        <w:t xml:space="preserve"> Financijske agencije </w:t>
      </w:r>
      <w:r w:rsidR="00AD7E84">
        <w:t>na listu 40 spisa</w:t>
      </w:r>
      <w:r>
        <w:t xml:space="preserve">  utvrdio kako dužnik ispunjava uvjete za stečaj s obzirom da je nesposoban za plaćanje.</w:t>
      </w:r>
    </w:p>
    <w:p w:rsidRDefault="00594372" w:rsidP="00594372" w:rsidR="00594372">
      <w:pPr>
        <w:jc w:val="both"/>
      </w:pPr>
    </w:p>
    <w:p w:rsidRDefault="002D4F7C" w:rsidP="002D4F7C" w:rsidR="002D4F7C">
      <w:pPr>
        <w:jc w:val="both"/>
      </w:pPr>
      <w:r>
        <w:t xml:space="preserve">Utvrđuje se da </w:t>
      </w:r>
      <w:r w:rsidR="00AD7E84">
        <w:t>privremeni stečajni upravitelj nije dostavio svoje izvješće u skladu s nalogom suda</w:t>
      </w:r>
      <w:r w:rsidR="00272448">
        <w:t xml:space="preserve">, te da nije ni pristupio na današnje ročište. </w:t>
      </w:r>
    </w:p>
    <w:p w:rsidRDefault="00272448" w:rsidP="00594372" w:rsidR="00272448"/>
    <w:p w:rsidRDefault="00594372" w:rsidP="00594372" w:rsidR="00594372">
      <w:r>
        <w:t xml:space="preserve">Sud donosi </w:t>
      </w:r>
    </w:p>
    <w:p w:rsidRDefault="00594372" w:rsidP="00594372" w:rsidR="00594372"/>
    <w:p w:rsidRDefault="00594372" w:rsidP="00594372" w:rsidR="00594372" w:rsidRPr="00954743">
      <w:pPr>
        <w:jc w:val="center"/>
      </w:pPr>
      <w:r>
        <w:t>r j e š e n je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</w:pPr>
      <w:r>
        <w:tab/>
      </w:r>
      <w:r w:rsidR="00801F70">
        <w:t>Slijedom navedenoga, današnje se ročište odgađa, a sljedeće se određuje za</w:t>
      </w:r>
    </w:p>
    <w:p w:rsidRDefault="00801F70" w:rsidP="00594372" w:rsidR="00801F70">
      <w:pPr>
        <w:jc w:val="both"/>
      </w:pPr>
    </w:p>
    <w:p w:rsidRDefault="00272448" w:rsidP="00272448" w:rsidR="00272448">
      <w:pPr>
        <w:jc w:val="center"/>
      </w:pPr>
      <w:r>
        <w:t>18. siječnja 2018. u 10,20 sati</w:t>
      </w:r>
    </w:p>
    <w:p w:rsidRDefault="00801F70" w:rsidP="00594372" w:rsidR="00801F70">
      <w:pPr>
        <w:jc w:val="both"/>
      </w:pPr>
    </w:p>
    <w:p w:rsidRDefault="00801F70" w:rsidP="00594372" w:rsidR="00801F70">
      <w:pPr>
        <w:jc w:val="both"/>
      </w:pPr>
      <w:r>
        <w:t>u prostorijama Trgovačkog suda u Rijeci, Zadarska ulica 1 i 3, I. kat, sudnica br. 3.</w:t>
      </w: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/>
    <w:p w:rsidRDefault="00594372" w:rsidP="00594372" w:rsidR="00594372">
      <w:r>
        <w:t xml:space="preserve">Dovršeno u </w:t>
      </w:r>
      <w:r w:rsidR="00272448">
        <w:t>10</w:t>
      </w:r>
      <w:r w:rsidR="004B6290">
        <w:t>,</w:t>
      </w:r>
      <w:r w:rsidR="00DA1B3D">
        <w:t>10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 xml:space="preserve">Sudac                    </w:t>
      </w:r>
      <w:r w:rsidR="002D4F7C">
        <w:t xml:space="preserve">          </w:t>
      </w:r>
      <w:r>
        <w:t xml:space="preserve">  </w:t>
      </w:r>
      <w:r w:rsidR="002D4F7C">
        <w:t>Stranke</w:t>
      </w:r>
    </w:p>
    <w:p w:rsidRDefault="00594372" w:rsidP="00594372" w:rsidR="00594372"/>
    <w:p w:rsidRDefault="00594372" w:rsidP="00594372" w:rsidR="00594372"/>
    <w:p w:rsidRDefault="00594372" w:rsidP="00594372" w:rsidR="00594372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594372" w:rsidP="00594372" w:rsidR="00594372"/>
    <w:p w:rsidRDefault="004F6C16" w:rsidR="004F6C16"/>
    <w:sectPr w:rsidR="004F6C16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0DA" w:rsidR="00F770DA">
      <w:r>
        <w:separator/>
      </w:r>
    </w:p>
  </w:endnote>
  <w:endnote w:id="0" w:type="continuationSeparator">
    <w:p w:rsidRDefault="00F770DA" w:rsidR="00F77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CE2">
          <w:rPr>
            <w:noProof/>
          </w:rPr>
          <w:t>1</w:t>
        </w:r>
        <w:r>
          <w:fldChar w:fldCharType="end"/>
        </w:r>
      </w:p>
    </w:sdtContent>
  </w:sdt>
  <w:p w:rsidRDefault="004D6CE2" w:rsidR="003244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0DA" w:rsidR="00F770DA">
      <w:r>
        <w:separator/>
      </w:r>
    </w:p>
  </w:footnote>
  <w:footnote w:id="0" w:type="continuationSeparator">
    <w:p w:rsidRDefault="00F770DA" w:rsidR="00F77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AD7E84">
      <w:t>59</w:t>
    </w:r>
    <w:r w:rsidR="004B6290">
      <w:t>/2017</w:t>
    </w:r>
  </w:p>
  <w:p w:rsidRDefault="004D6CE2" w:rsidR="003244F1">
    <w:pPr>
      <w:pStyle w:val="Zaglavlje"/>
    </w:pPr>
  </w:p>
  <w:p w:rsidRDefault="004D6CE2" w:rsidR="003244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84C43"/>
    <w:rsid w:val="00182A48"/>
    <w:rsid w:val="00267BBB"/>
    <w:rsid w:val="00272448"/>
    <w:rsid w:val="002D4F7C"/>
    <w:rsid w:val="003541B1"/>
    <w:rsid w:val="004B6290"/>
    <w:rsid w:val="004D6CE2"/>
    <w:rsid w:val="004E6847"/>
    <w:rsid w:val="004F6C16"/>
    <w:rsid w:val="00520689"/>
    <w:rsid w:val="00594372"/>
    <w:rsid w:val="005D789C"/>
    <w:rsid w:val="0076139A"/>
    <w:rsid w:val="007B6D04"/>
    <w:rsid w:val="00801F70"/>
    <w:rsid w:val="00836506"/>
    <w:rsid w:val="00846792"/>
    <w:rsid w:val="008E71F4"/>
    <w:rsid w:val="0093450A"/>
    <w:rsid w:val="00936510"/>
    <w:rsid w:val="00942A0F"/>
    <w:rsid w:val="009D5EC6"/>
    <w:rsid w:val="00A00487"/>
    <w:rsid w:val="00A95C4F"/>
    <w:rsid w:val="00AA43BC"/>
    <w:rsid w:val="00AD7E84"/>
    <w:rsid w:val="00AF0A5D"/>
    <w:rsid w:val="00B93FF3"/>
    <w:rsid w:val="00BA3A40"/>
    <w:rsid w:val="00BA3EB5"/>
    <w:rsid w:val="00C17835"/>
    <w:rsid w:val="00D67E91"/>
    <w:rsid w:val="00DA1B3D"/>
    <w:rsid w:val="00E518D1"/>
    <w:rsid w:val="00EB308B"/>
    <w:rsid w:val="00ED0D53"/>
    <w:rsid w:val="00F26167"/>
    <w:rsid w:val="00F770DA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791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listopada 2017.</izvorni_sadrzaj>
    <derivirana_varijabla naziv="DomainObject.PlaniraniZavrsetakDatum_1">17. listopada 2017.</derivirana_varijabla>
  </DomainObject.PlaniraniZavrsetakDatum>
  <DomainObject.PlaniraniPocetakDatum>
    <izvorni_sadrzaj>17. listopada 2017.</izvorni_sadrzaj>
    <derivirana_varijabla naziv="DomainObject.PlaniraniPocetakDatum_1">17.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2017.</izvorni_sadrzaj>
    <derivirana_varijabla naziv="DomainObject.Zapisnik.DatumKreiranja_1">17.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St-59/2017-19</izvorni_sadrzaj>
    <derivirana_varijabla naziv="DomainObject.Zapisnik.Oznaka_1">St-59/2017-19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St-59/2017</izvorni_sadrzaj>
    <derivirana_varijabla naziv="DomainObject.Predmet.OznakaBroj_1">St-59/2017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LIMITLESS AIRWAYS d.o.o.</izvorni_sadrzaj>
    <derivirana_varijabla naziv="DomainObject.Predmet.ProtustrankaFormated_1">  LIMITLESS AIRWAYS d.o.o.</derivirana_varijabla>
  </DomainObject.Predmet.ProtustrankaFormated>
  <DomainObject.Predmet.ProtustrankaFormatedOIB>
    <izvorni_sadrzaj>  LIMITLESS AIRWAYS d.o.o., OIB 19832391108</izvorni_sadrzaj>
    <derivirana_varijabla naziv="DomainObject.Predmet.ProtustrankaFormatedOIB_1">  LIMITLESS AIRWAYS d.o.o., OIB 19832391108</derivirana_varijabla>
  </DomainObject.Predmet.ProtustrankaFormatedOIB>
  <DomainObject.Predmet.ProtustrankaFormatedWithAdress>
    <izvorni_sadrzaj> LIMITLESS AIRWAYS d.o.o., Hamec 1, 51513 Omišalj</izvorni_sadrzaj>
    <derivirana_varijabla naziv="DomainObject.Predmet.ProtustrankaFormatedWithAdress_1"> LIMITLESS AIRWAYS d.o.o., Hamec 1, 51513 Omišalj</derivirana_varijabla>
  </DomainObject.Predmet.ProtustrankaFormatedWithAdress>
  <DomainObject.Predmet.ProtustrankaFormatedWithAdressOIB>
    <izvorni_sadrzaj> LIMITLESS AIRWAYS d.o.o., OIB 19832391108, Hamec 1, 51513 Omišalj</izvorni_sadrzaj>
    <derivirana_varijabla naziv="DomainObject.Predmet.ProtustrankaFormatedWithAdressOIB_1"> LIMITLESS AIRWAYS d.o.o., OIB 19832391108, Hamec 1, 51513 Omišalj</derivirana_varijabla>
  </DomainObject.Predmet.ProtustrankaFormatedWithAdressOIB>
  <DomainObject.Predmet.ProtustrankaWithAdress>
    <izvorni_sadrzaj>LIMITLESS AIRWAYS d.o.o. Hamec 1, 51513 Omišalj</izvorni_sadrzaj>
    <derivirana_varijabla naziv="DomainObject.Predmet.ProtustrankaWithAdress_1">LIMITLESS AIRWAYS d.o.o. Hamec 1, 51513 Omišalj</derivirana_varijabla>
  </DomainObject.Predmet.ProtustrankaWithAdress>
  <DomainObject.Predmet.ProtustrankaWithAdressOIB>
    <izvorni_sadrzaj>LIMITLESS AIRWAYS d.o.o., OIB 19832391108, Hamec 1, 51513 Omišalj</izvorni_sadrzaj>
    <derivirana_varijabla naziv="DomainObject.Predmet.ProtustrankaWithAdressOIB_1">LIMITLESS AIRWAYS d.o.o., OIB 19832391108, Hamec 1, 51513 Omišalj</derivirana_varijabla>
  </DomainObject.Predmet.ProtustrankaWithAdressOIB>
  <DomainObject.Predmet.ProtustrankaNazivFormated>
    <izvorni_sadrzaj>LIMITLESS AIRWAYS d.o.o.</izvorni_sadrzaj>
    <derivirana_varijabla naziv="DomainObject.Predmet.ProtustrankaNazivFormated_1">LIMITLESS AIRWAYS d.o.o.</derivirana_varijabla>
  </DomainObject.Predmet.ProtustrankaNazivFormated>
  <DomainObject.Predmet.ProtustrankaNazivFormatedOIB>
    <izvorni_sadrzaj>LIMITLESS AIRWAYS d.o.o., OIB 19832391108</izvorni_sadrzaj>
    <derivirana_varijabla naziv="DomainObject.Predmet.ProtustrankaNazivFormatedOIB_1">LIMITLESS AIRWAYS d.o.o., OIB 19832391108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rujna 2017.</izvorni_sadrzaj>
    <derivirana_varijabla naziv="DomainObject.Predmet.SpisIzvanSuda.DatumIzlazaSpisa_1">25.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BERTIL MAGNUSSON</izvorni_sadrzaj>
    <derivirana_varijabla naziv="DomainObject.Predmet.StrankaFormated_1">  ROBERT BERTIL MAGNUSSON</derivirana_varijabla>
  </DomainObject.Predmet.StrankaFormated>
  <DomainObject.Predmet.StrankaFormatedOIB>
    <izvorni_sadrzaj>  ROBERT BERTIL MAGNUSSON, OIB 87911565458</izvorni_sadrzaj>
    <derivirana_varijabla naziv="DomainObject.Predmet.StrankaFormatedOIB_1">  ROBERT BERTIL MAGNUSSON, OIB 87911565458</derivirana_varijabla>
  </DomainObject.Predmet.StrankaFormatedOIB>
  <DomainObject.Predmet.StrankaFormatedWithAdress>
    <izvorni_sadrzaj> ROBERT BERTIL MAGNUSSON, Solstigen 7b, 475 32 Ockero</izvorni_sadrzaj>
    <derivirana_varijabla naziv="DomainObject.Predmet.StrankaFormatedWithAdress_1"> ROBERT BERTIL MAGNUSSON, Solstigen 7b, 475 32 Ockero</derivirana_varijabla>
  </DomainObject.Predmet.StrankaFormatedWithAdress>
  <DomainObject.Predmet.StrankaFormatedWithAdressOIB>
    <izvorni_sadrzaj> ROBERT BERTIL MAGNUSSON, OIB 87911565458, Solstigen 7b, 475 32 Ockero</izvorni_sadrzaj>
    <derivirana_varijabla naziv="DomainObject.Predmet.StrankaFormatedWithAdressOIB_1"> ROBERT BERTIL MAGNUSSON, OIB 87911565458, Solstigen 7b, 475 32 Ockero</derivirana_varijabla>
  </DomainObject.Predmet.StrankaFormatedWithAdressOIB>
  <DomainObject.Predmet.StrankaWithAdress>
    <izvorni_sadrzaj>ROBERT BERTIL MAGNUSSON Solstigen 7b,475 32 Ockero</izvorni_sadrzaj>
    <derivirana_varijabla naziv="DomainObject.Predmet.StrankaWithAdress_1">ROBERT BERTIL MAGNUSSON Solstigen 7b,475 32 Ockero</derivirana_varijabla>
  </DomainObject.Predmet.StrankaWithAdress>
  <DomainObject.Predmet.StrankaWithAdressOIB>
    <izvorni_sadrzaj>ROBERT BERTIL MAGNUSSON, OIB 87911565458, Solstigen 7b,475 32 Ockero</izvorni_sadrzaj>
    <derivirana_varijabla naziv="DomainObject.Predmet.StrankaWithAdressOIB_1">ROBERT BERTIL MAGNUSSON, OIB 87911565458, Solstigen 7b,475 32 Ockero</derivirana_varijabla>
  </DomainObject.Predmet.StrankaWithAdressOIB>
  <DomainObject.Predmet.StrankaNazivFormated>
    <izvorni_sadrzaj>ROBERT BERTIL MAGNUSSON</izvorni_sadrzaj>
    <derivirana_varijabla naziv="DomainObject.Predmet.StrankaNazivFormated_1">ROBERT BERTIL MAGNUSSON</derivirana_varijabla>
  </DomainObject.Predmet.StrankaNazivFormated>
  <DomainObject.Predmet.StrankaNazivFormatedOIB>
    <izvorni_sadrzaj>ROBERT BERTIL MAGNUSSON, OIB 87911565458</izvorni_sadrzaj>
    <derivirana_varijabla naziv="DomainObject.Predmet.StrankaNazivFormatedOIB_1">ROBERT BERTIL MAGNUSSON, OIB 87911565458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ROBERT BERTIL MAGNUSSON</item>
    </izvorni_sadrzaj>
    <derivirana_varijabla naziv="DomainObject.Predmet.StrankaListFormated_1">
      <item>ROBERT BERTIL MAGNUSSON</item>
    </derivirana_varijabla>
  </DomainObject.Predmet.StrankaListFormated>
  <DomainObject.Predmet.StrankaListFormatedOIB>
    <izvorni_sadrzaj>
      <item>ROBERT BERTIL MAGNUSSON, OIB 87911565458</item>
    </izvorni_sadrzaj>
    <derivirana_varijabla naziv="DomainObject.Predmet.StrankaListFormatedOIB_1">
      <item>ROBERT BERTIL MAGNUSSON, OIB 87911565458</item>
    </derivirana_varijabla>
  </DomainObject.Predmet.StrankaListFormatedOIB>
  <DomainObject.Predmet.StrankaListFormatedWithAdress>
    <izvorni_sadrzaj>
      <item>ROBERT BERTIL MAGNUSSON, Solstigen 7b, 475 32 Ockero</item>
    </izvorni_sadrzaj>
    <derivirana_varijabla naziv="DomainObject.Predmet.StrankaListFormatedWithAdress_1">
      <item>ROBERT BERTIL MAGNUSSON, Solstigen 7b, 475 32 Ockero</item>
    </derivirana_varijabla>
  </DomainObject.Predmet.StrankaListFormatedWithAdress>
  <DomainObject.Predmet.StrankaListFormatedWithAdressOIB>
    <izvorni_sadrzaj>
      <item>ROBERT BERTIL MAGNUSSON, OIB 87911565458, Solstigen 7b, 475 32 Ockero</item>
    </izvorni_sadrzaj>
    <derivirana_varijabla naziv="DomainObject.Predmet.StrankaListFormatedWithAdressOIB_1">
      <item>ROBERT BERTIL MAGNUSSON, OIB 87911565458, Solstigen 7b, 475 32 Ockero</item>
    </derivirana_varijabla>
  </DomainObject.Predmet.StrankaListFormatedWithAdressOIB>
  <DomainObject.Predmet.StrankaListNazivFormated>
    <izvorni_sadrzaj>
      <item>ROBERT BERTIL MAGNUSSON</item>
    </izvorni_sadrzaj>
    <derivirana_varijabla naziv="DomainObject.Predmet.StrankaListNazivFormated_1">
      <item>ROBERT BERTIL MAGNUSSON</item>
    </derivirana_varijabla>
  </DomainObject.Predmet.StrankaListNazivFormated>
  <DomainObject.Predmet.StrankaListNazivFormatedOIB>
    <izvorni_sadrzaj>
      <item>ROBERT BERTIL MAGNUSSON, OIB 87911565458</item>
    </izvorni_sadrzaj>
    <derivirana_varijabla naziv="DomainObject.Predmet.StrankaListNazivFormatedOIB_1">
      <item>ROBERT BERTIL MAGNUSSON, OIB 87911565458</item>
    </derivirana_varijabla>
  </DomainObject.Predmet.StrankaListNazivFormatedOIB>
  <DomainObject.Predmet.ProtuStrankaListFormated>
    <izvorni_sadrzaj>
      <item>LIMITLESS AIRWAYS d.o.o.</item>
    </izvorni_sadrzaj>
    <derivirana_varijabla naziv="DomainObject.Predmet.ProtuStrankaListFormated_1">
      <item>LIMITLESS AIRWAYS d.o.o.</item>
    </derivirana_varijabla>
  </DomainObject.Predmet.ProtuStrankaListFormated>
  <DomainObject.Predmet.ProtuStrankaListFormatedOIB>
    <izvorni_sadrzaj>
      <item>LIMITLESS AIRWAYS d.o.o., OIB 19832391108</item>
    </izvorni_sadrzaj>
    <derivirana_varijabla naziv="DomainObject.Predmet.ProtuStrankaListFormatedOIB_1">
      <item>LIMITLESS AIRWAYS d.o.o., OIB 19832391108</item>
    </derivirana_varijabla>
  </DomainObject.Predmet.ProtuStrankaListFormatedOIB>
  <DomainObject.Predmet.ProtuStrankaListFormatedWithAdress>
    <izvorni_sadrzaj>
      <item>LIMITLESS AIRWAYS d.o.o., Hamec 1, 51513 Omišalj</item>
    </izvorni_sadrzaj>
    <derivirana_varijabla naziv="DomainObject.Predmet.ProtuStrankaListFormatedWithAdress_1">
      <item>LIMITLESS AIRWAYS d.o.o., Hamec 1, 51513 Omišalj</item>
    </derivirana_varijabla>
  </DomainObject.Predmet.ProtuStrankaListFormatedWithAdress>
  <DomainObject.Predmet.ProtuStrankaListFormatedWithAdressOIB>
    <izvorni_sadrzaj>
      <item>LIMITLESS AIRWAYS d.o.o., OIB 19832391108, Hamec 1, 51513 Omišalj</item>
    </izvorni_sadrzaj>
    <derivirana_varijabla naziv="DomainObject.Predmet.ProtuStrankaListFormatedWithAdressOIB_1">
      <item>LIMITLESS AIRWAYS d.o.o., OIB 19832391108, Hamec 1, 51513 Omišalj</item>
    </derivirana_varijabla>
  </DomainObject.Predmet.ProtuStrankaListFormatedWithAdressOIB>
  <DomainObject.Predmet.ProtuStrankaListNazivFormated>
    <izvorni_sadrzaj>
      <item>LIMITLESS AIRWAYS d.o.o.</item>
    </izvorni_sadrzaj>
    <derivirana_varijabla naziv="DomainObject.Predmet.ProtuStrankaListNazivFormated_1">
      <item>LIMITLESS AIRWAYS d.o.o.</item>
    </derivirana_varijabla>
  </DomainObject.Predmet.ProtuStrankaListNazivFormated>
  <DomainObject.Predmet.ProtuStrankaListNazivFormatedOIB>
    <izvorni_sadrzaj>
      <item>LIMITLESS AIRWAYS d.o.o., OIB 19832391108</item>
    </izvorni_sadrzaj>
    <derivirana_varijabla naziv="DomainObject.Predmet.ProtuStrankaListNazivFormatedOIB_1">
      <item>LIMITLESS AIRWAYS d.o.o., OIB 19832391108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St-59/2017-19</izvorni_sadrzaj>
    <derivirana_varijabla naziv="DomainObject.PoslovniBrojDokumenta_1">St-59/2017-19</derivirana_varijabla>
  </DomainObject.PoslovniBrojDokumenta>
  <DomainObject.Predmet.StrankaIDrugi>
    <izvorni_sadrzaj>ROBERT BERTIL MAGNUSSON</izvorni_sadrzaj>
    <derivirana_varijabla naziv="DomainObject.Predmet.StrankaIDrugi_1">ROBERT BERTIL MAGNUSSON</derivirana_varijabla>
  </DomainObject.Predmet.StrankaIDrugi>
  <DomainObject.Predmet.ProtustrankaIDrugi>
    <izvorni_sadrzaj>LIMITLESS AIRWAYS d.o.o.</izvorni_sadrzaj>
    <derivirana_varijabla naziv="DomainObject.Predmet.ProtustrankaIDrugi_1">LIMITLESS AIRWAYS d.o.o.</derivirana_varijabla>
  </DomainObject.Predmet.ProtustrankaIDrugi>
  <DomainObject.Predmet.StrankaIDrugiAdressOIB>
    <izvorni_sadrzaj>ROBERT BERTIL MAGNUSSON, OIB 87911565458, Solstigen 7b, 475 32 Ockero</izvorni_sadrzaj>
    <derivirana_varijabla naziv="DomainObject.Predmet.StrankaIDrugiAdressOIB_1">ROBERT BERTIL MAGNUSSON, OIB 87911565458, Solstigen 7b, 475 32 Ockero</derivirana_varijabla>
  </DomainObject.Predmet.StrankaIDrugiAdressOIB>
  <DomainObject.Predmet.ProtustrankaIDrugiAdressOIB>
    <izvorni_sadrzaj>LIMITLESS AIRWAYS d.o.o., OIB 19832391108, Hamec 1, 51513 Omišalj</izvorni_sadrzaj>
    <derivirana_varijabla naziv="DomainObject.Predmet.ProtustrankaIDrugiAdressOIB_1">LIMITLESS AIRWAYS d.o.o., OIB 19832391108, Hamec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BERTIL MAGNUSSON</item>
      <item>LIMITLESS AIRWAYS d.o.o.</item>
    </izvorni_sadrzaj>
    <derivirana_varijabla naziv="DomainObject.Predmet.SudioniciListNaziv_1">
      <item>ROBERT BERTIL MAGNUSSON</item>
      <item>LIMITLESS AIRWAYS d.o.o.</item>
    </derivirana_varijabla>
  </DomainObject.Predmet.SudioniciListNaziv>
  <DomainObject.Predmet.SudioniciListAdressOIB>
    <izvorni_sadrzaj>
      <item>ROBERT BERTIL MAGNUSSON, OIB 87911565458, Solstigen 7b,475 32 Ockero</item>
      <item>LIMITLESS AIRWAYS d.o.o., OIB 19832391108, Hamec 1,51513 Omišalj</item>
    </izvorni_sadrzaj>
    <derivirana_varijabla naziv="DomainObject.Predmet.SudioniciListAdressOIB_1">
      <item>ROBERT BERTIL MAGNUSSON, OIB 87911565458, Solstigen 7b,475 32 Ockero</item>
      <item>LIMITLESS AIRWAYS d.o.o., OIB 19832391108, Hamec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87911565458</item>
      <item>, OIB 19832391108</item>
    </izvorni_sadrzaj>
    <derivirana_varijabla naziv="DomainObject.Predmet.SudioniciListNazivOIB_1">
      <item>, OIB 87911565458</item>
      <item>, OIB 19832391108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1087</properties:Characters>
  <properties:Lines>47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2017-10-17T08:08:00Z</dcterms:created>
  <dc:creator>Vera Jelenović</dc:creator>
  <cp:lastModifiedBy>Danijela Fumić</cp:lastModifiedBy>
  <cp:lastPrinted>2017-10-17T08:08:00Z</cp:lastPrinted>
  <dcterms:modified xmlns:xsi="http://www.w3.org/2001/XMLSchema-instance" xsi:type="dcterms:W3CDTF">2017-10-17T08:10:00Z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St-59/2017-19 / Zapisnik - Ročište radi rasprave o uvjetima za otvaranje steč. post.</vt:lpwstr>
  </prop:property>
  <prop:property name="CC_coloring" pid="5" fmtid="{D5CDD505-2E9C-101B-9397-08002B2CF9AE}">
    <vt:bool>false</vt:bool>
  </prop:property>
</prop:Properties>
</file>