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83fbc" w14:paraId="cd83fbc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052A36">
        <w:rPr>
          <w:rFonts w:hAnsi="Times New Roman" w:ascii="Times New Roman"/>
        </w:rPr>
        <w:t>5414</w:t>
      </w:r>
      <w:r w:rsidR="004272F9">
        <w:rPr>
          <w:rFonts w:hAnsi="Times New Roman" w:ascii="Times New Roman"/>
        </w:rPr>
        <w:t>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Šestića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F54DC3" w:rsidR="00F54DC3" w:rsidRPr="004272F9">
      <w:pPr>
        <w:jc w:val="right"/>
        <w:rPr>
          <w:rFonts w:hAnsi="Times New Roman" w:ascii="Times New Roman"/>
        </w:rPr>
      </w:pPr>
    </w:p>
    <w:p w:rsidRDefault="00795493" w:rsidR="0079549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ALIQUANTO BONUS d.o.o.</w:t>
      </w:r>
    </w:p>
    <w:p w:rsidRDefault="00795493" w:rsidR="00E13BF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Zagreb, Meksička 3</w:t>
      </w:r>
    </w:p>
    <w:p w:rsidRDefault="00795493" w:rsidR="00795493">
      <w:pPr>
        <w:jc w:val="right"/>
        <w:rPr>
          <w:rFonts w:hAnsi="Times New Roman" w:ascii="Times New Roman"/>
        </w:rPr>
      </w:pPr>
    </w:p>
    <w:p w:rsidRDefault="00795493" w:rsidR="0079549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795493" w:rsidR="0079549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DUBRAVKO CRNKOVIĆ</w:t>
      </w:r>
    </w:p>
    <w:p w:rsidRDefault="00795493" w:rsidR="0079549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Kraj Donji, Matije Gupca 34</w:t>
      </w:r>
    </w:p>
    <w:p w:rsidRDefault="00795493" w:rsidR="00795493" w:rsidRPr="00B60A70">
      <w:pPr>
        <w:jc w:val="right"/>
        <w:rPr>
          <w:rFonts w:hAnsi="Times New Roman" w:ascii="Times New Roman"/>
          <w:b/>
        </w:rPr>
      </w:pPr>
    </w:p>
    <w:p w:rsidRDefault="00052E15" w:rsidP="00052A36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052A36">
        <w:rPr>
          <w:rFonts w:hAnsi="Times New Roman" w:ascii="Times New Roman"/>
        </w:rPr>
        <w:t>ALIQUANTO BONUS d.o.o., Zagreb, Meksička 3, OIB 63652624305</w:t>
      </w:r>
    </w:p>
    <w:p w:rsidRDefault="00052A36" w:rsidP="00052A36" w:rsidR="00052A36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4272F9">
        <w:rPr>
          <w:rFonts w:hAnsi="Times New Roman" w:ascii="Times New Roman"/>
          <w:b/>
        </w:rPr>
        <w:t>25. travnja 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052A36">
        <w:rPr>
          <w:rFonts w:hAnsi="Times New Roman" w:ascii="Times New Roman"/>
          <w:b/>
        </w:rPr>
        <w:t>10,15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Šestića 4, soba broj 3. </w:t>
      </w:r>
    </w:p>
    <w:p w:rsidRDefault="004272F9" w:rsidP="00A05F6F" w:rsidR="004272F9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4272F9">
        <w:rPr>
          <w:rFonts w:hAnsi="Times New Roman" w:ascii="Times New Roman"/>
        </w:rPr>
        <w:t>2</w:t>
      </w:r>
      <w:r w:rsidR="00FC321C">
        <w:rPr>
          <w:rFonts w:hAnsi="Times New Roman" w:ascii="Times New Roman"/>
        </w:rPr>
        <w:t>7</w:t>
      </w:r>
      <w:r w:rsidR="004272F9">
        <w:rPr>
          <w:rFonts w:hAnsi="Times New Roman" w:ascii="Times New Roman"/>
        </w:rPr>
        <w:t>. veljače 2017. godine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Za točnost otpravka-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79549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52A36"/>
    <w:rsid w:val="00052E15"/>
    <w:rsid w:val="00131C0E"/>
    <w:rsid w:val="001A0EA0"/>
    <w:rsid w:val="001D3A21"/>
    <w:rsid w:val="001D56C6"/>
    <w:rsid w:val="002532D0"/>
    <w:rsid w:val="002670A6"/>
    <w:rsid w:val="002B54C8"/>
    <w:rsid w:val="002E64E5"/>
    <w:rsid w:val="002F0ACC"/>
    <w:rsid w:val="00304004"/>
    <w:rsid w:val="00310E10"/>
    <w:rsid w:val="003516C2"/>
    <w:rsid w:val="00351E76"/>
    <w:rsid w:val="003F0D95"/>
    <w:rsid w:val="004272F9"/>
    <w:rsid w:val="004755A1"/>
    <w:rsid w:val="004B4886"/>
    <w:rsid w:val="004D1D11"/>
    <w:rsid w:val="00587D9D"/>
    <w:rsid w:val="005A7390"/>
    <w:rsid w:val="00622D07"/>
    <w:rsid w:val="00637508"/>
    <w:rsid w:val="006C6DAE"/>
    <w:rsid w:val="006C73B0"/>
    <w:rsid w:val="007860FD"/>
    <w:rsid w:val="00795493"/>
    <w:rsid w:val="007A13E9"/>
    <w:rsid w:val="007B32C2"/>
    <w:rsid w:val="007C60EA"/>
    <w:rsid w:val="0080218C"/>
    <w:rsid w:val="00853C23"/>
    <w:rsid w:val="008C5126"/>
    <w:rsid w:val="00926C2A"/>
    <w:rsid w:val="00965B17"/>
    <w:rsid w:val="009E082B"/>
    <w:rsid w:val="00A05F6F"/>
    <w:rsid w:val="00A24458"/>
    <w:rsid w:val="00A53F55"/>
    <w:rsid w:val="00A77D5C"/>
    <w:rsid w:val="00AE4B21"/>
    <w:rsid w:val="00B60A70"/>
    <w:rsid w:val="00B86DDC"/>
    <w:rsid w:val="00BD4A84"/>
    <w:rsid w:val="00CA66F9"/>
    <w:rsid w:val="00CD7DA1"/>
    <w:rsid w:val="00D6610B"/>
    <w:rsid w:val="00D742EB"/>
    <w:rsid w:val="00DA22A1"/>
    <w:rsid w:val="00DC0535"/>
    <w:rsid w:val="00DF69D2"/>
    <w:rsid w:val="00E13BFB"/>
    <w:rsid w:val="00E87B43"/>
    <w:rsid w:val="00F54DC3"/>
    <w:rsid w:val="00F70E3E"/>
    <w:rsid w:val="00FA7BDE"/>
    <w:rsid w:val="00FC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C73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3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3B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3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3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C73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3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3B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3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3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5414</izvorni_sadrzaj>
    <derivirana_varijabla naziv="DomainObject.Predmet.Broj_1">5414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St-5414/2016</izvorni_sadrzaj>
    <derivirana_varijabla naziv="DomainObject.Predmet.OznakaBroj_1">St-5414/2016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ALIQUANTO BONUS d.o.o. zastupanog po punomoćniku Dubravko Crnković</izvorni_sadrzaj>
    <derivirana_varijabla naziv="DomainObject.Predmet.ProtustrankaFormated_1">  ALIQUANTO BONUS d.o.o. zastupanog po punomoćniku Dubravko Crnković</derivirana_varijabla>
  </DomainObject.Predmet.ProtustrankaFormated>
  <DomainObject.Predmet.ProtustrankaFormatedOIB>
    <izvorni_sadrzaj>  ALIQUANTO BONUS d.o.o., OIB 63652624305 zastupanog po punomoćniku Dubravko Crnković</izvorni_sadrzaj>
    <derivirana_varijabla naziv="DomainObject.Predmet.ProtustrankaFormatedOIB_1">  ALIQUANTO BONUS d.o.o., OIB 63652624305 zastupanog po punomoćniku Dubravko Crnković</derivirana_varijabla>
  </DomainObject.Predmet.ProtustrankaFormatedOIB>
  <DomainObject.Predmet.ProtustrankaFormatedWithAdress>
    <izvorni_sadrzaj> ALIQUANTO BONUS d.o.o., Meksička 3, 10000 Zagreb zastupanog po punomoćniku Dubravko Crnković</izvorni_sadrzaj>
    <derivirana_varijabla naziv="DomainObject.Predmet.ProtustrankaFormatedWithAdress_1"> ALIQUANTO BONUS d.o.o., Meksička 3, 10000 Zagreb zastupanog po punomoćniku Dubravko Crnković</derivirana_varijabla>
  </DomainObject.Predmet.ProtustrankaFormatedWithAdress>
  <DomainObject.Predmet.ProtustrankaFormatedWithAdressOIB>
    <izvorni_sadrzaj> ALIQUANTO BONUS d.o.o., OIB 63652624305, Meksička 3, 10000 Zagreb zastupanog po punomoćniku Dubravko Crnković</izvorni_sadrzaj>
    <derivirana_varijabla naziv="DomainObject.Predmet.ProtustrankaFormatedWithAdressOIB_1"> ALIQUANTO BONUS d.o.o., OIB 63652624305, Meksička 3, 10000 Zagreb zastupanog po punomoćniku Dubravko Crnković</derivirana_varijabla>
  </DomainObject.Predmet.ProtustrankaFormatedWithAdressOIB>
  <DomainObject.Predmet.ProtustrankaWithAdress>
    <izvorni_sadrzaj>ALIQUANTO BONUS d.o.o. Meksička 3, 10000 Zagreb</izvorni_sadrzaj>
    <derivirana_varijabla naziv="DomainObject.Predmet.ProtustrankaWithAdress_1">ALIQUANTO BONUS d.o.o. Meksička 3, 10000 Zagreb</derivirana_varijabla>
  </DomainObject.Predmet.ProtustrankaWithAdress>
  <DomainObject.Predmet.ProtustrankaWithAdressOIB>
    <izvorni_sadrzaj>ALIQUANTO BONUS d.o.o., OIB 63652624305, Meksička 3, 10000 Zagreb</izvorni_sadrzaj>
    <derivirana_varijabla naziv="DomainObject.Predmet.ProtustrankaWithAdressOIB_1">ALIQUANTO BONUS d.o.o., OIB 63652624305, Meksička 3, 10000 Zagreb</derivirana_varijabla>
  </DomainObject.Predmet.ProtustrankaWithAdressOIB>
  <DomainObject.Predmet.ProtustrankaNazivFormated>
    <izvorni_sadrzaj>ALIQUANTO BONUS d.o.o.</izvorni_sadrzaj>
    <derivirana_varijabla naziv="DomainObject.Predmet.ProtustrankaNazivFormated_1">ALIQUANTO BONUS d.o.o.</derivirana_varijabla>
  </DomainObject.Predmet.ProtustrankaNazivFormated>
  <DomainObject.Predmet.ProtustrankaNazivFormatedOIB>
    <izvorni_sadrzaj>ALIQUANTO BONUS d.o.o., OIB 63652624305</izvorni_sadrzaj>
    <derivirana_varijabla naziv="DomainObject.Predmet.ProtustrankaNazivFormatedOIB_1">ALIQUANTO BONUS d.o.o., OIB 63652624305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ALIQUANTO BONUS d.o.o. zastupanog po punomoćniku Dubravko Crnković</item>
    </izvorni_sadrzaj>
    <derivirana_varijabla naziv="DomainObject.Predmet.ProtuStrankaListFormated_1">
      <item>ALIQUANTO BONUS d.o.o. zastupanog po punomoćniku Dubravko Crnković</item>
    </derivirana_varijabla>
  </DomainObject.Predmet.ProtuStrankaListFormated>
  <DomainObject.Predmet.ProtuStrankaListFormatedOIB>
    <izvorni_sadrzaj>
      <item>ALIQUANTO BONUS d.o.o., OIB 63652624305 zastupanog po punomoćniku Dubravko Crnković</item>
    </izvorni_sadrzaj>
    <derivirana_varijabla naziv="DomainObject.Predmet.ProtuStrankaListFormatedOIB_1">
      <item>ALIQUANTO BONUS d.o.o., OIB 63652624305 zastupanog po punomoćniku Dubravko Crnković</item>
    </derivirana_varijabla>
  </DomainObject.Predmet.ProtuStrankaListFormatedOIB>
  <DomainObject.Predmet.ProtuStrankaListFormatedWithAdress>
    <izvorni_sadrzaj>
      <item>ALIQUANTO BONUS d.o.o., Meksička 3, 10000 Zagreb zastupanog po punomoćniku Dubravko Crnković</item>
    </izvorni_sadrzaj>
    <derivirana_varijabla naziv="DomainObject.Predmet.ProtuStrankaListFormatedWithAdress_1">
      <item>ALIQUANTO BONUS d.o.o., Meksička 3, 10000 Zagreb zastupanog po punomoćniku Dubravko Crnković</item>
    </derivirana_varijabla>
  </DomainObject.Predmet.ProtuStrankaListFormatedWithAdress>
  <DomainObject.Predmet.ProtuStrankaListFormatedWithAdressOIB>
    <izvorni_sadrzaj>
      <item>ALIQUANTO BONUS d.o.o., OIB 63652624305, Meksička 3, 10000 Zagreb zastupanog po punomoćniku Dubravko Crnković</item>
    </izvorni_sadrzaj>
    <derivirana_varijabla naziv="DomainObject.Predmet.ProtuStrankaListFormatedWithAdressOIB_1">
      <item>ALIQUANTO BONUS d.o.o., OIB 63652624305, Meksička 3, 10000 Zagreb zastupanog po punomoćniku Dubravko Crnković</item>
    </derivirana_varijabla>
  </DomainObject.Predmet.ProtuStrankaListFormatedWithAdressOIB>
  <DomainObject.Predmet.ProtuStrankaListNazivFormated>
    <izvorni_sadrzaj>
      <item>ALIQUANTO BONUS d.o.o.</item>
    </izvorni_sadrzaj>
    <derivirana_varijabla naziv="DomainObject.Predmet.ProtuStrankaListNazivFormated_1">
      <item>ALIQUANTO BONUS d.o.o.</item>
    </derivirana_varijabla>
  </DomainObject.Predmet.ProtuStrankaListNazivFormated>
  <DomainObject.Predmet.ProtuStrankaListNazivFormatedOIB>
    <izvorni_sadrzaj>
      <item>ALIQUANTO BONUS d.o.o., OIB 63652624305</item>
    </izvorni_sadrzaj>
    <derivirana_varijabla naziv="DomainObject.Predmet.ProtuStrankaListNazivFormatedOIB_1">
      <item>ALIQUANTO BONUS d.o.o., OIB 63652624305</item>
    </derivirana_varijabla>
  </DomainObject.Predmet.ProtuStrankaListNazivFormatedOIB>
  <DomainObject.Predmet.OstaliListFormated>
    <izvorni_sadrzaj>
      <item>Dubravko Crnković punomoćnik sudionika u postupku ALIQUANTO BONUS d.o.o.</item>
    </izvorni_sadrzaj>
    <derivirana_varijabla naziv="DomainObject.Predmet.OstaliListFormated_1">
      <item>Dubravko Crnković punomoćnik sudionika u postupku ALIQUANTO BONUS d.o.o.</item>
    </derivirana_varijabla>
  </DomainObject.Predmet.OstaliListFormated>
  <DomainObject.Predmet.OstaliListFormatedOIB>
    <izvorni_sadrzaj>
      <item>Dubravko Crnković, OIB 03665471183 punomoćnik sudionika u postupku ALIQUANTO BONUS d.o.o.</item>
    </izvorni_sadrzaj>
    <derivirana_varijabla naziv="DomainObject.Predmet.OstaliListFormatedOIB_1">
      <item>Dubravko Crnković, OIB 03665471183 punomoćnik sudionika u postupku ALIQUANTO BONUS d.o.o.</item>
    </derivirana_varijabla>
  </DomainObject.Predmet.OstaliListFormatedOIB>
  <DomainObject.Predmet.OstaliListFormatedWithAdress>
    <izvorni_sadrzaj>
      <item>Dubravko Crnković, Matije Gupca 34, 10291 Kraj Donji punomoćnik sudionika u postupku ALIQUANTO BONUS d.o.o.</item>
    </izvorni_sadrzaj>
    <derivirana_varijabla naziv="DomainObject.Predmet.OstaliListFormatedWithAdress_1">
      <item>Dubravko Crnković, Matije Gupca 34, 10291 Kraj Donji punomoćnik sudionika u postupku ALIQUANTO BONUS d.o.o.</item>
    </derivirana_varijabla>
  </DomainObject.Predmet.OstaliListFormatedWithAdress>
  <DomainObject.Predmet.OstaliListFormatedWithAdressOIB>
    <izvorni_sadrzaj>
      <item>Dubravko Crnković, OIB 03665471183, Matije Gupca 34, 10291 Kraj Donji punomoćnik sudionika u postupku ALIQUANTO BONUS d.o.o.</item>
    </izvorni_sadrzaj>
    <derivirana_varijabla naziv="DomainObject.Predmet.OstaliListFormatedWithAdressOIB_1">
      <item>Dubravko Crnković, OIB 03665471183, Matije Gupca 34, 10291 Kraj Donji punomoćnik sudionika u postupku ALIQUANTO BONUS d.o.o.</item>
    </derivirana_varijabla>
  </DomainObject.Predmet.OstaliListFormatedWithAdressOIB>
  <DomainObject.Predmet.OstaliListNazivFormated>
    <izvorni_sadrzaj>
      <item>Dubravko Crnković</item>
    </izvorni_sadrzaj>
    <derivirana_varijabla naziv="DomainObject.Predmet.OstaliListNazivFormated_1">
      <item>Dubravko Crnković</item>
    </derivirana_varijabla>
  </DomainObject.Predmet.OstaliListNazivFormated>
  <DomainObject.Predmet.OstaliListNazivFormatedOIB>
    <izvorni_sadrzaj>
      <item>Dubravko Crnković, OIB 03665471183</item>
    </izvorni_sadrzaj>
    <derivirana_varijabla naziv="DomainObject.Predmet.OstaliListNazivFormatedOIB_1">
      <item>Dubravko Crnković, OIB 03665471183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ALIQUANTO BONUS d.o.o.</izvorni_sadrzaj>
    <derivirana_varijabla naziv="DomainObject.Predmet.ProtustrankaIDrugi_1">ALIQUANTO BONUS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ALIQUANTO BONUS d.o.o., OIB 63652624305, Meksička 3, 10000 Zagreb</izvorni_sadrzaj>
    <derivirana_varijabla naziv="DomainObject.Predmet.ProtustrankaIDrugiAdressOIB_1">ALIQUANTO BONUS d.o.o., OIB 63652624305, Meksička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ALIQUANTO BONUS d.o.o.</item>
      <item>Dubravko Crnković</item>
    </izvorni_sadrzaj>
    <derivirana_varijabla naziv="DomainObject.Predmet.SudioniciListNaziv_1">
      <item>FINA Regionalni centar Zagreb</item>
      <item>ALIQUANTO BONUS d.o.o.</item>
      <item>Dubravko Crnković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ALIQUANTO BONUS d.o.o., OIB 63652624305, Meksička 3,10000 Zagreb</item>
      <item>Dubravko Crnković, OIB 03665471183, Matije Gupca 34,10291 Kraj Donji</item>
    </izvorni_sadrzaj>
    <derivirana_varijabla naziv="DomainObject.Predmet.SudioniciListAdressOIB_1">
      <item>FINA Regionalni centar Zagreb, OIB 85821130368, Trg svibanjskih žrtava 1995. br. 1,10000 Zagreb</item>
      <item>ALIQUANTO BONUS d.o.o., OIB 63652624305, Meksička 3,10000 Zagreb</item>
      <item>Dubravko Crnković, OIB 03665471183, Matije Gupca 34,10291 Kraj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63652624305</item>
      <item>, OIB 03665471183</item>
    </izvorni_sadrzaj>
    <derivirana_varijabla naziv="DomainObject.Predmet.SudioniciListNazivOIB_1">
      <item>, OIB 85821130368</item>
      <item>, OIB 63652624305</item>
      <item>, OIB 03665471183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C6EAC0-DC13-4D17-AB3E-A473168360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90</properties:Words>
  <properties:Characters>519</properties:Characters>
  <properties:Lines>33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2017-02-27T07:34:00Z</dcterms:created>
  <dc:creator>stecaj</dc:creator>
  <cp:lastModifiedBy>Gordana Grčić</cp:lastModifiedBy>
  <cp:lastPrinted>2017-02-27T07:34:00Z</cp:lastPrinted>
  <dcterms:modified xmlns:xsi="http://www.w3.org/2001/XMLSchema-instance" xsi:type="dcterms:W3CDTF">2017-02-27T07:34:00Z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