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1ec073" w14:paraId="d1ec073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7D30F3">
        <w:rPr>
          <w:rFonts w:hAnsi="Times New Roman" w:ascii="Times New Roman"/>
          <w:sz w:val="24"/>
          <w:szCs w:val="24"/>
        </w:rPr>
        <w:t>612/14</w:t>
      </w:r>
      <w:r w:rsidR="000754F7">
        <w:rPr>
          <w:rFonts w:hAnsi="Times New Roman" w:ascii="Times New Roman"/>
          <w:sz w:val="24"/>
          <w:szCs w:val="24"/>
        </w:rPr>
        <w:t>-47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D30F3" w:rsidRPr="007D30F3">
        <w:rPr>
          <w:rFonts w:hAnsi="Times New Roman" w:ascii="Times New Roman"/>
          <w:sz w:val="24"/>
          <w:szCs w:val="24"/>
        </w:rPr>
        <w:t xml:space="preserve">M. G. KATALOŠKA PRODAJA d.o.o. – u stečaju, Orešje (Grad Sveta Nedjelja), </w:t>
      </w:r>
      <w:proofErr w:type="spellStart"/>
      <w:r w:rsidR="007D30F3" w:rsidRPr="007D30F3">
        <w:rPr>
          <w:rFonts w:hAnsi="Times New Roman" w:ascii="Times New Roman"/>
          <w:sz w:val="24"/>
          <w:szCs w:val="24"/>
        </w:rPr>
        <w:t>Selčica</w:t>
      </w:r>
      <w:proofErr w:type="spellEnd"/>
      <w:r w:rsidR="007D30F3" w:rsidRPr="007D30F3">
        <w:rPr>
          <w:rFonts w:hAnsi="Times New Roman" w:ascii="Times New Roman"/>
          <w:sz w:val="24"/>
          <w:szCs w:val="24"/>
        </w:rPr>
        <w:t xml:space="preserve"> 16, OIB: 42632708988,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 </w:t>
      </w:r>
      <w:r w:rsidR="007D30F3">
        <w:rPr>
          <w:rFonts w:hAnsi="Times New Roman" w:ascii="Times New Roman"/>
          <w:sz w:val="24"/>
          <w:szCs w:val="24"/>
        </w:rPr>
        <w:t xml:space="preserve">11. prosinca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7D30F3">
        <w:rPr>
          <w:rFonts w:cs="Times New Roman" w:hAnsi="Times New Roman" w:ascii="Times New Roman"/>
          <w:sz w:val="24"/>
          <w:szCs w:val="24"/>
        </w:rPr>
        <w:t>612-14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"predujam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7D30F3">
        <w:rPr>
          <w:rFonts w:cs="Times New Roman" w:hAnsi="Times New Roman" w:ascii="Times New Roman"/>
          <w:sz w:val="24"/>
          <w:szCs w:val="24"/>
        </w:rPr>
        <w:t>612/14".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7D30F3">
        <w:rPr>
          <w:rFonts w:hAnsi="Times New Roman" w:ascii="Times New Roman"/>
          <w:sz w:val="24"/>
          <w:szCs w:val="24"/>
        </w:rPr>
        <w:t>11. prosinca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21074E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21074E" w:rsidP="00BE151E" w:rsidR="0021074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1074E" w:rsidP="00BE151E" w:rsidR="0021074E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21074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1074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21074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1074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21074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21074E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21074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450B33" w:rsidR="0071514C" w:rsidRPr="0021074E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21074E">
        <w:rPr>
          <w:rFonts w:hAnsi="Times New Roman" w:ascii="Times New Roman"/>
          <w:color w:themeColor="background1" w:val="FFFFFF"/>
        </w:rPr>
        <w:t xml:space="preserve">             Z, </w:t>
      </w:r>
      <w:r w:rsidRPr="0021074E">
        <w:rPr>
          <w:rFonts w:hAnsi="Times New Roman" w:ascii="Times New Roman"/>
          <w:color w:themeColor="background1" w:val="FFFFFF"/>
        </w:rPr>
        <w:fldChar w:fldCharType="begin"/>
      </w:r>
      <w:r w:rsidRPr="0021074E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21074E">
        <w:rPr>
          <w:rFonts w:hAnsi="Times New Roman" w:ascii="Times New Roman"/>
          <w:color w:themeColor="background1" w:val="FFFFFF"/>
        </w:rPr>
        <w:fldChar w:fldCharType="separate"/>
      </w:r>
      <w:r w:rsidR="000754F7">
        <w:rPr>
          <w:rFonts w:hAnsi="Times New Roman" w:ascii="Times New Roman"/>
          <w:noProof/>
          <w:color w:themeColor="background1" w:val="FFFFFF"/>
        </w:rPr>
        <w:t>12.12.17.</w:t>
      </w:r>
      <w:r w:rsidRPr="0021074E">
        <w:rPr>
          <w:rFonts w:hAnsi="Times New Roman" w:ascii="Times New Roman"/>
          <w:color w:themeColor="background1" w:val="FFFFFF"/>
        </w:rPr>
        <w:fldChar w:fldCharType="end"/>
      </w:r>
      <w:r w:rsidRPr="0021074E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21074E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8F6" w:rsidR="00B428F6">
      <w:r>
        <w:separator/>
      </w:r>
    </w:p>
  </w:endnote>
  <w:endnote w:id="0" w:type="continuationSeparator">
    <w:p w:rsidRDefault="00B428F6" w:rsidR="00B4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8F6" w:rsidR="00B428F6">
      <w:r>
        <w:separator/>
      </w:r>
    </w:p>
  </w:footnote>
  <w:footnote w:id="0" w:type="continuationSeparator">
    <w:p w:rsidRDefault="00B428F6" w:rsidR="00B42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21074E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0F3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754F7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1074E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6F6512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D30F3"/>
    <w:rsid w:val="007E687B"/>
    <w:rsid w:val="00816B01"/>
    <w:rsid w:val="008222AD"/>
    <w:rsid w:val="00835B52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2B54"/>
    <w:rsid w:val="00A709F0"/>
    <w:rsid w:val="00AA0C7F"/>
    <w:rsid w:val="00AB314A"/>
    <w:rsid w:val="00AC4626"/>
    <w:rsid w:val="00AD5B2B"/>
    <w:rsid w:val="00B06605"/>
    <w:rsid w:val="00B10AA7"/>
    <w:rsid w:val="00B330D1"/>
    <w:rsid w:val="00B40560"/>
    <w:rsid w:val="00B428F6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75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4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4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4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4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75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4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4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4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4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2014.</izvorni_sadrzaj>
    <derivirana_varijabla naziv="DomainObject.Predmet.DatumOsnivanja_1">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St-612/2014</izvorni_sadrzaj>
    <derivirana_varijabla naziv="DomainObject.Predmet.OznakaBroj_1">St-612/2014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KATALOŠKA PRODAJA, d.o.o. za trgovinu i usluge</izvorni_sadrzaj>
    <derivirana_varijabla naziv="DomainObject.Predmet.ProtustrankaFormated_1">  M.G. KATALOŠKA PRODAJA, d.o.o. za trgovinu i usluge</derivirana_varijabla>
  </DomainObject.Predmet.ProtustrankaFormated>
  <DomainObject.Predmet.ProtustrankaFormatedOIB>
    <izvorni_sadrzaj>  M.G. KATALOŠKA PRODAJA, d.o.o. za trgovinu i usluge, OIB 42632708988</izvorni_sadrzaj>
    <derivirana_varijabla naziv="DomainObject.Predmet.ProtustrankaFormatedOIB_1">  M.G. KATALOŠKA PRODAJA, d.o.o. za trgovinu i usluge, OIB 42632708988</derivirana_varijabla>
  </DomainObject.Predmet.ProtustrankaFormatedOIB>
  <DomainObject.Predmet.ProtustrankaFormatedWithAdress>
    <izvorni_sadrzaj> M.G. KATALOŠKA PRODAJA, d.o.o. za trgovinu i usluge, Selčica 16, 10431 Orešje</izvorni_sadrzaj>
    <derivirana_varijabla naziv="DomainObject.Predmet.ProtustrankaFormatedWithAdress_1"> M.G. KATALOŠKA PRODAJA, d.o.o. za trgovinu i usluge, Selčica 16, 10431 Orešje</derivirana_varijabla>
  </DomainObject.Predmet.ProtustrankaFormatedWithAdress>
  <DomainObject.Predmet.ProtustrankaFormatedWithAdressOIB>
    <izvorni_sadrzaj> M.G. KATALOŠKA PRODAJA, d.o.o. za trgovinu i usluge, OIB 42632708988, Selčica 16, 10431 Orešje</izvorni_sadrzaj>
    <derivirana_varijabla naziv="DomainObject.Predmet.ProtustrankaFormatedWithAdressOIB_1"> M.G. KATALOŠKA PRODAJA, d.o.o. za trgovinu i usluge, OIB 42632708988, Selčica 16, 10431 Orešje</derivirana_varijabla>
  </DomainObject.Predmet.ProtustrankaFormatedWithAdressOIB>
  <DomainObject.Predmet.ProtustrankaWithAdress>
    <izvorni_sadrzaj>M.G. KATALOŠKA PRODAJA, d.o.o. za trgovinu i usluge Selčica 16, 10431 Orešje</izvorni_sadrzaj>
    <derivirana_varijabla naziv="DomainObject.Predmet.ProtustrankaWithAdress_1">M.G. KATALOŠKA PRODAJA, d.o.o. za trgovinu i usluge Selčica 16, 10431 Orešje</derivirana_varijabla>
  </DomainObject.Predmet.ProtustrankaWithAdress>
  <DomainObject.Predmet.ProtustrankaWithAdressOIB>
    <izvorni_sadrzaj>M.G. KATALOŠKA PRODAJA, d.o.o. za trgovinu i usluge, OIB 42632708988, Selčica 16, 10431 Orešje</izvorni_sadrzaj>
    <derivirana_varijabla naziv="DomainObject.Predmet.ProtustrankaWithAdressOIB_1">M.G. KATALOŠKA PRODAJA, d.o.o. za trgovinu i usluge, OIB 42632708988, Selčica 16, 10431 Orešje</derivirana_varijabla>
  </DomainObject.Predmet.ProtustrankaWithAdressOIB>
  <DomainObject.Predmet.ProtustrankaNazivFormated>
    <izvorni_sadrzaj>M.G. KATALOŠKA PRODAJA, d.o.o. za trgovinu i usluge</izvorni_sadrzaj>
    <derivirana_varijabla naziv="DomainObject.Predmet.ProtustrankaNazivFormated_1">M.G. KATALOŠKA PRODAJA, d.o.o. za trgovinu i usluge</derivirana_varijabla>
  </DomainObject.Predmet.ProtustrankaNazivFormated>
  <DomainObject.Predmet.ProtustrankaNazivFormatedOIB>
    <izvorni_sadrzaj>M.G. KATALOŠKA PRODAJA, d.o.o. za trgovinu i usluge, OIB 42632708988</izvorni_sadrzaj>
    <derivirana_varijabla naziv="DomainObject.Predmet.ProtustrankaNazivFormatedOIB_1">M.G. KATALOŠKA PRODAJA, d.o.o. za trgovinu i usluge, OIB 42632708988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M.G. KATALOŠKA PRODAJA, d.o.o. za trgovinu i usluge; Ana Seljan</izvorni_sadrzaj>
    <derivirana_varijabla naziv="DomainObject.Predmet.StrankaFormated_1">  M.G. KATALOŠKA PRODAJA, d.o.o. za trgovinu i usluge; Ana Seljan</derivirana_varijabla>
  </DomainObject.Predmet.StrankaFormated>
  <DomainObject.Predmet.StrankaFormatedOIB>
    <izvorni_sadrzaj>  M.G. KATALOŠKA PRODAJA, d.o.o. za trgovinu i usluge, OIB 42632708988; Ana Seljan</izvorni_sadrzaj>
    <derivirana_varijabla naziv="DomainObject.Predmet.StrankaFormatedOIB_1">  M.G. KATALOŠKA PRODAJA, d.o.o. za trgovinu i usluge, OIB 42632708988; Ana Seljan</derivirana_varijabla>
  </DomainObject.Predmet.StrankaFormatedOIB>
  <DomainObject.Predmet.StrankaFormatedWithAdress>
    <izvorni_sadrzaj> M.G. KATALOŠKA PRODAJA, d.o.o. za trgovinu i usluge, Selčica 16, 10431 Orešje; Ana Seljan</izvorni_sadrzaj>
    <derivirana_varijabla naziv="DomainObject.Predmet.StrankaFormatedWithAdress_1"> M.G. KATALOŠKA PRODAJA, d.o.o. za trgovinu i usluge, Selčica 16, 10431 Orešje; Ana Seljan</derivirana_varijabla>
  </DomainObject.Predmet.StrankaFormatedWithAdress>
  <DomainObject.Predmet.StrankaFormatedWithAdressOIB>
    <izvorni_sadrzaj> M.G. KATALOŠKA PRODAJA, d.o.o. za trgovinu i usluge, OIB 42632708988, Selčica 16, 10431 Orešje; Ana Seljan</izvorni_sadrzaj>
    <derivirana_varijabla naziv="DomainObject.Predmet.StrankaFormatedWithAdressOIB_1"> M.G. KATALOŠKA PRODAJA, d.o.o. za trgovinu i usluge, OIB 42632708988, Selčica 16, 10431 Orešje; Ana Seljan</derivirana_varijabla>
  </DomainObject.Predmet.StrankaFormatedWithAdressOIB>
  <DomainObject.Predmet.StrankaWithAdress>
    <izvorni_sadrzaj>M.G. KATALOŠKA PRODAJA, d.o.o. za trgovinu i usluge Selčica 16,10431 Orešje,Ana Seljan </izvorni_sadrzaj>
    <derivirana_varijabla naziv="DomainObject.Predmet.StrankaWithAdress_1">M.G. KATALOŠKA PRODAJA, d.o.o. za trgovinu i usluge Selčica 16,10431 Orešje,Ana Seljan </derivirana_varijabla>
  </DomainObject.Predmet.StrankaWithAdress>
  <DomainObject.Predmet.StrankaWithAdressOIB>
    <izvorni_sadrzaj>M.G. KATALOŠKA PRODAJA, d.o.o. za trgovinu i usluge, OIB 42632708988, Selčica 16,10431 Orešje,Ana Seljan</izvorni_sadrzaj>
    <derivirana_varijabla naziv="DomainObject.Predmet.StrankaWithAdressOIB_1">M.G. KATALOŠKA PRODAJA, d.o.o. za trgovinu i usluge, OIB 42632708988, Selčica 16,10431 Orešje,Ana Seljan</derivirana_varijabla>
  </DomainObject.Predmet.StrankaWithAdressOIB>
  <DomainObject.Predmet.StrankaNazivFormated>
    <izvorni_sadrzaj>M.G. KATALOŠKA PRODAJA, d.o.o. za trgovinu i usluge,Ana Seljan</izvorni_sadrzaj>
    <derivirana_varijabla naziv="DomainObject.Predmet.StrankaNazivFormated_1">M.G. KATALOŠKA PRODAJA, d.o.o. za trgovinu i usluge,Ana Seljan</derivirana_varijabla>
  </DomainObject.Predmet.StrankaNazivFormated>
  <DomainObject.Predmet.StrankaNazivFormatedOIB>
    <izvorni_sadrzaj>M.G. KATALOŠKA PRODAJA, d.o.o. za trgovinu i usluge, OIB 42632708988,Ana Seljan</izvorni_sadrzaj>
    <derivirana_varijabla naziv="DomainObject.Predmet.StrankaNazivFormatedOIB_1">M.G. KATALOŠKA PRODAJA, d.o.o. za trgovinu i usluge, OIB 42632708988,Ana Seljan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M.G. KATALOŠKA PRODAJA, d.o.o. za trgovinu i usluge</item>
      <item>Ana Seljan</item>
    </izvorni_sadrzaj>
    <derivirana_varijabla naziv="DomainObject.Predmet.StrankaListFormated_1">
      <item>M.G. KATALOŠKA PRODAJA, d.o.o. za trgovinu i usluge</item>
      <item>Ana Seljan</item>
    </derivirana_varijabla>
  </DomainObject.Predmet.StrankaListFormated>
  <DomainObject.Predmet.StrankaListFormatedOIB>
    <izvorni_sadrzaj>
      <item>M.G. KATALOŠKA PRODAJA, d.o.o. za trgovinu i usluge, OIB 42632708988</item>
      <item>Ana Seljan</item>
    </izvorni_sadrzaj>
    <derivirana_varijabla naziv="DomainObject.Predmet.StrankaListFormatedOIB_1">
      <item>M.G. KATALOŠKA PRODAJA, d.o.o. za trgovinu i usluge, OIB 42632708988</item>
      <item>Ana Seljan</item>
    </derivirana_varijabla>
  </DomainObject.Predmet.StrankaListFormatedOIB>
  <DomainObject.Predmet.StrankaListFormatedWithAdress>
    <izvorni_sadrzaj>
      <item>M.G. KATALOŠKA PRODAJA, d.o.o. za trgovinu i usluge, Selčica 16, 10431 Orešje</item>
      <item>Ana Seljan</item>
    </izvorni_sadrzaj>
    <derivirana_varijabla naziv="DomainObject.Predmet.StrankaListFormatedWithAdress_1">
      <item>M.G. KATALOŠKA PRODAJA, d.o.o. za trgovinu i usluge, Selčica 16, 10431 Orešje</item>
      <item>Ana Seljan</item>
    </derivirana_varijabla>
  </DomainObject.Predmet.StrankaListFormatedWithAdress>
  <DomainObject.Predmet.StrankaListFormatedWithAdressOIB>
    <izvorni_sadrzaj>
      <item>M.G. KATALOŠKA PRODAJA, d.o.o. za trgovinu i usluge, OIB 42632708988, Selčica 16, 10431 Orešje</item>
      <item>Ana Seljan</item>
    </izvorni_sadrzaj>
    <derivirana_varijabla naziv="DomainObject.Predmet.StrankaListFormatedWithAdressOIB_1">
      <item>M.G. KATALOŠKA PRODAJA, d.o.o. za trgovinu i usluge, OIB 42632708988, Selčica 16, 10431 Orešje</item>
      <item>Ana Seljan</item>
    </derivirana_varijabla>
  </DomainObject.Predmet.StrankaListFormatedWithAdressOIB>
  <DomainObject.Predmet.StrankaListNazivFormated>
    <izvorni_sadrzaj>
      <item>M.G. KATALOŠKA PRODAJA, d.o.o. za trgovinu i usluge</item>
      <item>Ana Seljan</item>
    </izvorni_sadrzaj>
    <derivirana_varijabla naziv="DomainObject.Predmet.StrankaListNazivFormated_1">
      <item>M.G. KATALOŠKA PRODAJA, d.o.o. za trgovinu i usluge</item>
      <item>Ana Seljan</item>
    </derivirana_varijabla>
  </DomainObject.Predmet.StrankaListNazivFormated>
  <DomainObject.Predmet.StrankaListNazivFormatedOIB>
    <izvorni_sadrzaj>
      <item>M.G. KATALOŠKA PRODAJA, d.o.o. za trgovinu i usluge, OIB 42632708988</item>
      <item>Ana Seljan</item>
    </izvorni_sadrzaj>
    <derivirana_varijabla naziv="DomainObject.Predmet.StrankaListNazivFormatedOIB_1">
      <item>M.G. KATALOŠKA PRODAJA, d.o.o. za trgovinu i usluge, OIB 42632708988</item>
      <item>Ana Seljan</item>
    </derivirana_varijabla>
  </DomainObject.Predmet.StrankaListNazivFormatedOIB>
  <DomainObject.Predmet.ProtuStrankaListFormated>
    <izvorni_sadrzaj>
      <item>M.G. KATALOŠKA PRODAJA, d.o.o. za trgovinu i usluge</item>
    </izvorni_sadrzaj>
    <derivirana_varijabla naziv="DomainObject.Predmet.ProtuStrankaListFormated_1">
      <item>M.G. KATALOŠKA PRODAJA, d.o.o. za trgovinu i usluge</item>
    </derivirana_varijabla>
  </DomainObject.Predmet.ProtuStrankaListFormated>
  <DomainObject.Predmet.ProtuStrankaListFormatedOIB>
    <izvorni_sadrzaj>
      <item>M.G. KATALOŠKA PRODAJA, d.o.o. za trgovinu i usluge, OIB 42632708988</item>
    </izvorni_sadrzaj>
    <derivirana_varijabla naziv="DomainObject.Predmet.ProtuStrankaListFormatedOIB_1">
      <item>M.G. KATALOŠKA PRODAJA, d.o.o. za trgovinu i usluge, OIB 42632708988</item>
    </derivirana_varijabla>
  </DomainObject.Predmet.ProtuStrankaListFormatedOIB>
  <DomainObject.Predmet.ProtuStrankaListFormatedWithAdress>
    <izvorni_sadrzaj>
      <item>M.G. KATALOŠKA PRODAJA, d.o.o. za trgovinu i usluge, Selčica 16, 10431 Orešje</item>
    </izvorni_sadrzaj>
    <derivirana_varijabla naziv="DomainObject.Predmet.ProtuStrankaListFormatedWithAdress_1">
      <item>M.G. KATALOŠKA PRODAJA, d.o.o. za trgovinu i usluge, Selčica 16, 10431 Orešje</item>
    </derivirana_varijabla>
  </DomainObject.Predmet.ProtuStrankaListFormatedWithAdress>
  <DomainObject.Predmet.ProtuStrankaListFormatedWithAdressOIB>
    <izvorni_sadrzaj>
      <item>M.G. KATALOŠKA PRODAJA, d.o.o. za trgovinu i usluge, OIB 42632708988, Selčica 16, 10431 Orešje</item>
    </izvorni_sadrzaj>
    <derivirana_varijabla naziv="DomainObject.Predmet.ProtuStrankaListFormatedWithAdressOIB_1">
      <item>M.G. KATALOŠKA PRODAJA, d.o.o. za trgovinu i usluge, OIB 42632708988, Selčica 16, 10431 Orešje</item>
    </derivirana_varijabla>
  </DomainObject.Predmet.ProtuStrankaListFormatedWithAdressOIB>
  <DomainObject.Predmet.ProtuStrankaListNazivFormated>
    <izvorni_sadrzaj>
      <item>M.G. KATALOŠKA PRODAJA, d.o.o. za trgovinu i usluge</item>
    </izvorni_sadrzaj>
    <derivirana_varijabla naziv="DomainObject.Predmet.ProtuStrankaListNazivFormated_1">
      <item>M.G. KATALOŠKA PRODAJA, d.o.o. za trgovinu i usluge</item>
    </derivirana_varijabla>
  </DomainObject.Predmet.ProtuStrankaListNazivFormated>
  <DomainObject.Predmet.ProtuStrankaListNazivFormatedOIB>
    <izvorni_sadrzaj>
      <item>M.G. KATALOŠKA PRODAJA, d.o.o. za trgovinu i usluge, OIB 42632708988</item>
    </izvorni_sadrzaj>
    <derivirana_varijabla naziv="DomainObject.Predmet.ProtuStrankaListNazivFormatedOIB_1">
      <item>M.G. KATALOŠKA PRODAJA, d.o.o. za trgovinu i usluge, OIB 42632708988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M.G. KATALOŠKA PRODAJA, d.o.o. za trgovinu i usluge i dr.</izvorni_sadrzaj>
    <derivirana_varijabla naziv="DomainObject.Predmet.StrankaIDrugi_1">M.G. KATALOŠKA PRODAJA, d.o.o. za trgovinu i usluge i dr.</derivirana_varijabla>
  </DomainObject.Predmet.StrankaIDrugi>
  <DomainObject.Predmet.ProtustrankaIDrugi>
    <izvorni_sadrzaj>M.G. KATALOŠKA PRODAJA, d.o.o. za trgovinu i usluge</izvorni_sadrzaj>
    <derivirana_varijabla naziv="DomainObject.Predmet.ProtustrankaIDrugi_1">M.G. KATALOŠKA PRODAJA, d.o.o. za trgovinu i usluge</derivirana_varijabla>
  </DomainObject.Predmet.ProtustrankaIDrugi>
  <DomainObject.Predmet.StrankaIDrugiAdressOIB>
    <izvorni_sadrzaj>M.G. KATALOŠKA PRODAJA, d.o.o. za trgovinu i usluge, OIB 42632708988, Selčica 16, 10431 Orešje i dr.</izvorni_sadrzaj>
    <derivirana_varijabla naziv="DomainObject.Predmet.StrankaIDrugiAdressOIB_1">M.G. KATALOŠKA PRODAJA, d.o.o. za trgovinu i usluge, OIB 42632708988, Selčica 16, 10431 Orešje i dr.</derivirana_varijabla>
  </DomainObject.Predmet.StrankaIDrugiAdressOIB>
  <DomainObject.Predmet.ProtustrankaIDrugiAdressOIB>
    <izvorni_sadrzaj>M.G. KATALOŠKA PRODAJA, d.o.o. za trgovinu i usluge, OIB 42632708988, Selčica 16, 10431 Orešje</izvorni_sadrzaj>
    <derivirana_varijabla naziv="DomainObject.Predmet.ProtustrankaIDrugiAdressOIB_1">M.G. KATALOŠKA PRODAJA, d.o.o. za trgovinu i usluge, OIB 42632708988, Selčica 16,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 KATALOŠKA PRODAJA, d.o.o. za trgovinu i usluge</item>
      <item>M.G. KATALOŠKA PRODAJA, d.o.o. za trgovinu i usluge</item>
      <item>Jozo Jelavić</item>
      <item>Ana Seljan</item>
    </izvorni_sadrzaj>
    <derivirana_varijabla naziv="DomainObject.Predmet.SudioniciListNaziv_1">
      <item>M.G. KATALOŠKA PRODAJA, d.o.o. za trgovinu i usluge</item>
      <item>M.G. KATALOŠKA PRODAJA, d.o.o. za trgovinu i usluge</item>
      <item>Jozo Jelavić</item>
      <item>Ana Seljan</item>
    </derivirana_varijabla>
  </DomainObject.Predmet.SudioniciListNaziv>
  <DomainObject.Predmet.SudioniciListAdressOIB>
    <izvorni_sadrzaj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  <item>Ana Seljan</item>
    </izvorni_sadrzaj>
    <derivirana_varijabla naziv="DomainObject.Predmet.SudioniciListAdressOIB_1"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  <item>Ana Seljan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42632708988</item>
      <item>, OIB 42632708988</item>
      <item>, OIB 79433837132</item>
      <item>, OIB null</item>
    </izvorni_sadrzaj>
    <derivirana_varijabla naziv="DomainObject.Predmet.SudioniciListNazivOIB_1">
      <item>, OIB 42632708988</item>
      <item>, OIB 42632708988</item>
      <item>, OIB 79433837132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1077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2017-12-11T13:35:00Z</dcterms:created>
  <dc:creator>MK</dc:creator>
  <cp:lastModifiedBy>Sonja Pilić</cp:lastModifiedBy>
  <cp:lastPrinted>2017-12-12T07:04:00Z</cp:lastPrinted>
  <dcterms:modified xmlns:xsi="http://www.w3.org/2001/XMLSchema-instance" xsi:type="dcterms:W3CDTF">2017-12-12T07:10:00Z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