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3e21" w14:paraId="f843e21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7223D7">
        <w:t>1691/16-12</w:t>
      </w:r>
    </w:p>
    <w:p w:rsidRDefault="00144650" w:rsidP="00144650" w:rsidR="00144650">
      <w:r>
        <w:rPr>
          <w:rStyle w:val="Naglaeno"/>
        </w:rPr>
        <w:t xml:space="preserve">             </w:t>
      </w:r>
      <w:r w:rsidR="009D6D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>postupk</w:t>
      </w:r>
      <w:r w:rsidR="000C1D29">
        <w:t>u predlagatelja:</w:t>
      </w:r>
      <w:r w:rsidRPr="00D70FBF">
        <w:t xml:space="preserve"> </w:t>
      </w:r>
      <w:r w:rsidR="000C1D29" w:rsidRPr="000C1D29">
        <w:t xml:space="preserve">RH Porezna uprava zastupana po ŽDO Vukovar, za otvaranje stečajnog  postupka nad dužnikom </w:t>
      </w:r>
      <w:r w:rsidR="007223D7">
        <w:rPr>
          <w:b/>
        </w:rPr>
        <w:t>FAGUM d.o.o. Posavski Podgajci, M. Gupca 134, OIB: 63377489068, MBS: 030115944</w:t>
      </w:r>
      <w:r>
        <w:t xml:space="preserve">, dana </w:t>
      </w:r>
      <w:r w:rsidR="007223D7">
        <w:t>11. listopada</w:t>
      </w:r>
      <w:r>
        <w:t xml:space="preserve"> 2016. g.  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7223D7">
        <w:rPr>
          <w:b/>
        </w:rPr>
        <w:t xml:space="preserve">FAGUM d.o.o. Posavski Podgajci, M. Gupca 134, OIB: 63377489068, MBS: 030115944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7223D7">
        <w:rPr>
          <w:b/>
        </w:rPr>
        <w:t>1691-</w:t>
      </w:r>
      <w:r>
        <w:rPr>
          <w:b/>
        </w:rPr>
        <w:t>16</w:t>
      </w:r>
      <w:r>
        <w:t xml:space="preserve"> kod Hrvatske poštanske banke iznos od </w:t>
      </w:r>
      <w:r w:rsidR="007223D7">
        <w:rPr>
          <w:b/>
        </w:rPr>
        <w:t>5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B2E0E">
        <w:t>RH Porezna uprava zastupana po ŽDO Vukovar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7223D7">
        <w:t>8. ožujka</w:t>
      </w:r>
      <w:r w:rsidR="00FD751B">
        <w:t xml:space="preserve"> 2016. g.</w:t>
      </w:r>
      <w:r w:rsidRPr="00DD2365">
        <w:t xml:space="preserve"> prijedlog za otvaranje  stečajnog postupka nad dužnikom </w:t>
      </w:r>
      <w:r w:rsidR="007223D7">
        <w:rPr>
          <w:b/>
        </w:rPr>
        <w:t>FAGUM d.o.o. Posavski Podgajci, M. Gupca 134, OIB: 63377489068, MBS: 030115944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lastRenderedPageBreak/>
        <w:tab/>
      </w:r>
    </w:p>
    <w:p w:rsidRDefault="00E65C7E" w:rsidP="00E65C7E" w:rsidR="00A27295">
      <w:pPr>
        <w:ind w:firstLine="720"/>
        <w:jc w:val="right"/>
      </w:pPr>
      <w:r>
        <w:t>Broj: St-1691/16-12</w:t>
      </w:r>
    </w:p>
    <w:p w:rsidRDefault="00E65C7E" w:rsidP="00E65C7E" w:rsidR="00E65C7E">
      <w:pPr>
        <w:ind w:firstLine="720"/>
        <w:jc w:val="right"/>
      </w:pPr>
    </w:p>
    <w:p w:rsidRDefault="00F76F3D" w:rsidP="00A27295" w:rsidR="00F76F3D">
      <w:pPr>
        <w:ind w:firstLine="720"/>
        <w:jc w:val="both"/>
      </w:pPr>
    </w:p>
    <w:p w:rsidRDefault="00E65C7E" w:rsidP="00E65C7E" w:rsidR="00E65C7E">
      <w:pPr>
        <w:ind w:firstLine="720"/>
        <w:jc w:val="both"/>
      </w:pPr>
      <w:r>
        <w:t>Sukladno Izvješću privremenog stečajnog upravitelja određenog rješenjem ovog suda St-1691/16 od 6. rujna 2016. g., koje je usmeno iznio na ročištu održanom dana 11. listopada 2016. g., razvidno je da su  kod  stečajnog dužnika ostvareni stečajni razlozi predviđeni člankom 5. Stečajnog zakona - dužnik je nesposoban za plaćanje – ne raspolaže nikakvu imovinu u vidu nekretnina i pokretnina. Predvidivi troškovi stečajnog postupka prema ocijeni privremenog stečajnog upravitelja i ovoga suda iznosili bi 50.000,00 kn, (trošak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65C7E">
        <w:t>11.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65C7E">
        <w:t>11.11.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1A7" w:rsidR="00CB51A7">
      <w:r>
        <w:separator/>
      </w:r>
    </w:p>
  </w:endnote>
  <w:endnote w:id="0" w:type="continuationSeparator">
    <w:p w:rsidRDefault="00CB51A7" w:rsidR="00CB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1A7" w:rsidR="00CB51A7">
      <w:r>
        <w:separator/>
      </w:r>
    </w:p>
  </w:footnote>
  <w:footnote w:id="0" w:type="continuationSeparator">
    <w:p w:rsidRDefault="00CB51A7" w:rsidR="00CB5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513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1D29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23D7"/>
    <w:rsid w:val="007242CD"/>
    <w:rsid w:val="00725641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D6DB0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6755D"/>
    <w:rsid w:val="00C74FFE"/>
    <w:rsid w:val="00C90A88"/>
    <w:rsid w:val="00C9197B"/>
    <w:rsid w:val="00CA5EA9"/>
    <w:rsid w:val="00CB0F92"/>
    <w:rsid w:val="00CB51A7"/>
    <w:rsid w:val="00CD5132"/>
    <w:rsid w:val="00CD5342"/>
    <w:rsid w:val="00CE19FA"/>
    <w:rsid w:val="00CF4431"/>
    <w:rsid w:val="00D178DC"/>
    <w:rsid w:val="00D217E4"/>
    <w:rsid w:val="00D262D8"/>
    <w:rsid w:val="00D43D85"/>
    <w:rsid w:val="00D64559"/>
    <w:rsid w:val="00D70FBF"/>
    <w:rsid w:val="00D7740E"/>
    <w:rsid w:val="00D85A5F"/>
    <w:rsid w:val="00D86163"/>
    <w:rsid w:val="00D9053B"/>
    <w:rsid w:val="00D913A9"/>
    <w:rsid w:val="00D972C1"/>
    <w:rsid w:val="00DC7BF5"/>
    <w:rsid w:val="00DD2365"/>
    <w:rsid w:val="00DE3087"/>
    <w:rsid w:val="00DE58F9"/>
    <w:rsid w:val="00E1321F"/>
    <w:rsid w:val="00E33E37"/>
    <w:rsid w:val="00E430E2"/>
    <w:rsid w:val="00E55AA4"/>
    <w:rsid w:val="00E65C7E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76F3D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1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5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1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5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FAGUM društvo s ograničenom odgovornošću za trgovinu i usluge</izvorni_sadrzaj>
    <derivirana_varijabla naziv="DomainObject.Predmet.ProtustrankaFormated_1">  FAGUM društvo s ograničenom odgovornošću za trgovinu i usluge</derivirana_varijabla>
  </DomainObject.Predmet.ProtustrankaFormated>
  <DomainObject.Predmet.ProtustrankaFormatedOIB>
    <izvorni_sadrzaj>  FAGUM društvo s ograničenom odgovornošću za trgovinu i usluge, OIB 63377489068</izvorni_sadrzaj>
    <derivirana_varijabla naziv="DomainObject.Predmet.ProtustrankaFormatedOIB_1">  FAGUM društvo s ograničenom odgovornošću za trgovinu i usluge, OIB 63377489068</derivirana_varijabla>
  </DomainObject.Predmet.ProtustrankaFormatedOIB>
  <DomainObject.Predmet.ProtustrankaFormatedWithAdress>
    <izvorni_sadrzaj> FAGUM društvo s ograničenom odgovornošću za trgovinu i usluge, Matije Gupca 134, 32258 Posavski Podgajci</izvorni_sadrzaj>
    <derivirana_varijabla naziv="DomainObject.Predmet.ProtustrankaFormatedWithAdress_1"> FAGUM društvo s ograničenom odgovornošću za trgovinu i usluge, Matije Gupca 134, 32258 Posavski Podgajci</derivirana_varijabla>
  </DomainObject.Predmet.ProtustrankaFormatedWithAdress>
  <DomainObject.Predmet.ProtustrankaFormatedWithAdressOIB>
    <izvorni_sadrzaj> FAGUM društvo s ograničenom odgovornošću za trgovinu i usluge, OIB 63377489068, Matije Gupca 134, 32258 Posavski Podgajci</izvorni_sadrzaj>
    <derivirana_varijabla naziv="DomainObject.Predmet.ProtustrankaFormatedWithAdressOIB_1"> FAGUM društvo s ograničenom odgovornošću za trgovinu i usluge, OIB 63377489068, Matije Gupca 134, 32258 Posavski Podgajci</derivirana_varijabla>
  </DomainObject.Predmet.ProtustrankaFormatedWithAdressOIB>
  <DomainObject.Predmet.ProtustrankaWithAdress>
    <izvorni_sadrzaj>FAGUM društvo s ograničenom odgovornošću za trgovinu i usluge Matije Gupca 134, 32258 Posavski Podgajci</izvorni_sadrzaj>
    <derivirana_varijabla naziv="DomainObject.Predmet.ProtustrankaWithAdress_1">FAGUM društvo s ograničenom odgovornošću za trgovinu i usluge Matije Gupca 134, 32258 Posavski Podgajci</derivirana_varijabla>
  </DomainObject.Predmet.ProtustrankaWithAdress>
  <DomainObject.Predmet.ProtustrankaWithAdressOIB>
    <izvorni_sadrzaj>FAGUM društvo s ograničenom odgovornošću za trgovinu i usluge, OIB 63377489068, Matije Gupca 134, 32258 Posavski Podgajci</izvorni_sadrzaj>
    <derivirana_varijabla naziv="DomainObject.Predmet.ProtustrankaWithAdressOIB_1">FAGUM društvo s ograničenom odgovornošću za trgovinu i usluge, OIB 63377489068, Matije Gupca 134, 32258 Posavski Podgajci</derivirana_varijabla>
  </DomainObject.Predmet.ProtustrankaWithAdressOIB>
  <DomainObject.Predmet.ProtustrankaNazivFormated>
    <izvorni_sadrzaj>FAGUM društvo s ograničenom odgovornošću za trgovinu i usluge</izvorni_sadrzaj>
    <derivirana_varijabla naziv="DomainObject.Predmet.ProtustrankaNazivFormated_1">FAGUM društvo s ograničenom odgovornošću za trgovinu i usluge</derivirana_varijabla>
  </DomainObject.Predmet.ProtustrankaNazivFormated>
  <DomainObject.Predmet.ProtustrankaNazivFormatedOIB>
    <izvorni_sadrzaj>FAGUM društvo s ograničenom odgovornošću za trgovinu i usluge, OIB 63377489068</izvorni_sadrzaj>
    <derivirana_varijabla naziv="DomainObject.Predmet.ProtustrankaNazivFormatedOIB_1">FAGUM društvo s ograničenom odgovornošću za trgovinu i usluge, OIB 63377489068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FAGUM društvo s ograničenom odgovornošću za trgovinu i usluge</item>
    </izvorni_sadrzaj>
    <derivirana_varijabla naziv="DomainObject.Predmet.ProtuStrankaListFormated_1">
      <item>FAGUM društvo s ograničenom odgovornošću za trgovinu i usluge</item>
    </derivirana_varijabla>
  </DomainObject.Predmet.ProtuStrankaListFormated>
  <DomainObject.Predmet.ProtuStrankaListFormatedOIB>
    <izvorni_sadrzaj>
      <item>FAGUM društvo s ograničenom odgovornošću za trgovinu i usluge, OIB 63377489068</item>
    </izvorni_sadrzaj>
    <derivirana_varijabla naziv="DomainObject.Predmet.ProtuStrankaListFormatedOIB_1">
      <item>FAGUM društvo s ograničenom odgovornošću za trgovinu i usluge, OIB 63377489068</item>
    </derivirana_varijabla>
  </DomainObject.Predmet.ProtuStrankaListFormatedOIB>
  <DomainObject.Predmet.ProtuStrankaListFormatedWithAdress>
    <izvorni_sadrzaj>
      <item>FAGUM društvo s ograničenom odgovornošću za trgovinu i usluge, Matije Gupca 134, 32258 Posavski Podgajci</item>
    </izvorni_sadrzaj>
    <derivirana_varijabla naziv="DomainObject.Predmet.ProtuStrankaListFormatedWithAdress_1">
      <item>FAGUM društvo s ograničenom odgovornošću za trgovinu i usluge, Matije Gupca 134, 32258 Posavski Podgajci</item>
    </derivirana_varijabla>
  </DomainObject.Predmet.ProtuStrankaListFormatedWithAdress>
  <DomainObject.Predmet.ProtuStrankaListFormatedWithAdressOIB>
    <izvorni_sadrzaj>
      <item>FAGUM društvo s ograničenom odgovornošću za trgovinu i usluge, OIB 63377489068, Matije Gupca 134, 32258 Posavski Podgajci</item>
    </izvorni_sadrzaj>
    <derivirana_varijabla naziv="DomainObject.Predmet.ProtuStrankaListFormatedWithAdressOIB_1">
      <item>FAGUM društvo s ograničenom odgovornošću za trgovinu i usluge, OIB 63377489068, Matije Gupca 134, 32258 Posavski Podgajci</item>
    </derivirana_varijabla>
  </DomainObject.Predmet.ProtuStrankaListFormatedWithAdressOIB>
  <DomainObject.Predmet.ProtuStrankaListNazivFormated>
    <izvorni_sadrzaj>
      <item>FAGUM društvo s ograničenom odgovornošću za trgovinu i usluge</item>
    </izvorni_sadrzaj>
    <derivirana_varijabla naziv="DomainObject.Predmet.ProtuStrankaListNazivFormated_1">
      <item>FAGUM društvo s ograničenom odgovornošću za trgovinu i usluge</item>
    </derivirana_varijabla>
  </DomainObject.Predmet.ProtuStrankaListNazivFormated>
  <DomainObject.Predmet.ProtuStrankaListNazivFormatedOIB>
    <izvorni_sadrzaj>
      <item>FAGUM društvo s ograničenom odgovornošću za trgovinu i usluge, OIB 63377489068</item>
    </izvorni_sadrzaj>
    <derivirana_varijabla naziv="DomainObject.Predmet.ProtuStrankaListNazivFormatedOIB_1">
      <item>FAGUM društvo s ograničenom odgovornošću za trgovinu i usluge, OIB 63377489068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FAGUM društvo s ograničenom odgovornošću za trgovinu i usluge</izvorni_sadrzaj>
    <derivirana_varijabla naziv="DomainObject.Predmet.ProtustrankaIDrugi_1">FAGUM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FAGUM društvo s ograničenom odgovornošću za trgovinu i usluge, OIB 63377489068, Matije Gupca 134, 32258 Posavski Podgajci</izvorni_sadrzaj>
    <derivirana_varijabla naziv="DomainObject.Predmet.ProtustrankaIDrugiAdressOIB_1">FAGUM društvo s ograničenom odgovornošću za trgovinu i usluge, OIB 63377489068, Matije Gupca 134, 32258 Posavski Podgajci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FAGUM društvo s ograničenom odgovornošću za trgovinu i usluge</item>
      <item>RH MINISTARSTVO FINANCIJA POREZNA UPRAVA</item>
      <item>ŽDO U VUKOVARU</item>
    </izvorni_sadrzaj>
    <derivirana_varijabla naziv="DomainObject.Predmet.SudioniciListNaziv_1">
      <item>FAGUM društvo s ograničenom odgovornošću za trgovinu i usluge</item>
      <item>RH MINISTARSTVO FINANCIJA POREZNA UPRAVA</item>
      <item>ŽDO U VUKOVARU</item>
    </derivirana_varijabla>
  </DomainObject.Predmet.SudioniciListNaziv>
  <DomainObject.Predmet.SudioniciListAdressOIB>
    <izvorni_sadrzaj>
      <item>FAGUM društvo s ograničenom odgovornošću za trgovinu i usluge, OIB 63377489068, Matije Gupca 134,32258 Posavski Podgajci</item>
      <item>RH MINISTARSTVO FINANCIJA POREZNA UPRAVA, OIB 18683136487</item>
      <item>ŽDO U VUKOVARU</item>
    </izvorni_sadrzaj>
    <derivirana_varijabla naziv="DomainObject.Predmet.SudioniciListAdressOIB_1">
      <item>FAGUM društvo s ograničenom odgovornošću za trgovinu i usluge, OIB 63377489068, Matije Gupca 134,32258 Posavski Podgajci</item>
      <item>RH MINISTARSTVO FINANCIJA POREZNA UPRAVA,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63377489068</item>
      <item>, OIB 18683136487</item>
      <item>, OIB null</item>
    </izvorni_sadrzaj>
    <derivirana_varijabla naziv="DomainObject.Predmet.SudioniciListNazivOIB_1">
      <item>, OIB 63377489068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9A7E6-1E5C-412E-806C-49C86A3B1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436</properties:Words>
  <properties:Characters>2345</properties:Characters>
  <properties:Lines>104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2016-10-11T09:56:00Z</dcterms:created>
  <dc:creator>hermanj</dc:creator>
  <cp:lastModifiedBy>Danijela Sekulić</cp:lastModifiedBy>
  <cp:lastPrinted>2016-10-11T09:55:00Z</cp:lastPrinted>
  <dcterms:modified xmlns:xsi="http://www.w3.org/2001/XMLSchema-instance" xsi:type="dcterms:W3CDTF">2016-10-11T09:56:00Z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