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5891" w14:paraId="69d5891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9E772E">
        <w:t>70</w:t>
      </w:r>
      <w:r w:rsidR="00B341AC">
        <w:t>0</w:t>
      </w:r>
      <w:r w:rsidR="009E772E">
        <w:t>2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EE1F61" w:rsidP="00B341AC" w:rsidR="00B341AC">
      <w:pPr>
        <w:jc w:val="both"/>
      </w:pPr>
      <w:r>
        <w:t>I</w:t>
      </w:r>
      <w:r w:rsidR="00C537B2">
        <w:t xml:space="preserve">     </w:t>
      </w:r>
      <w:r w:rsidR="00361F1A">
        <w:t xml:space="preserve">Za dužnika </w:t>
      </w:r>
      <w:r w:rsidR="00B341AC">
        <w:t xml:space="preserve">POLJOPRIVREDNA ZADRUGA MILKA TRNINA,Križ, Trg Svetog Križa </w:t>
      </w:r>
      <w:proofErr w:type="spellStart"/>
      <w:r w:rsidR="00B341AC">
        <w:t>bb</w:t>
      </w:r>
      <w:proofErr w:type="spellEnd"/>
      <w:r w:rsidR="00B341AC">
        <w:t>, OIB: 41723528836.</w:t>
      </w:r>
    </w:p>
    <w:p w:rsidRDefault="0068712D" w:rsidP="00322A8D" w:rsidR="0068712D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B341AC">
        <w:t>2.537,09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CF23FE" w:rsidR="00C40FC0" w:rsidRPr="003D78D9">
      <w:pPr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40FC0">
        <w:t xml:space="preserve">                                                                                        </w:t>
      </w:r>
      <w:r w:rsidR="00C40FC0">
        <w:tab/>
      </w:r>
      <w:r w:rsidR="00C40FC0">
        <w:tab/>
      </w:r>
      <w:r w:rsidR="00C40FC0">
        <w:tab/>
      </w:r>
      <w:r w:rsidR="00C40FC0">
        <w:tab/>
      </w:r>
      <w:r w:rsidR="00C40FC0">
        <w:tab/>
      </w:r>
      <w:r w:rsidR="00C40FC0">
        <w:tab/>
      </w:r>
      <w:r w:rsidR="00C40FC0" w:rsidRPr="003D78D9">
        <w:t xml:space="preserve">SUDAC: </w:t>
      </w:r>
    </w:p>
    <w:p w:rsidRDefault="00C40FC0" w:rsidP="00CF23FE" w:rsidR="00C40FC0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40FC0" w:rsidP="00CF23FE" w:rsidR="00C40FC0">
      <w:pPr>
        <w:jc w:val="both"/>
      </w:pPr>
      <w:r>
        <w:t xml:space="preserve">                                                                                  </w:t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službenik:</w:t>
      </w:r>
    </w:p>
    <w:p w:rsidRDefault="00C40FC0" w:rsidP="00CF23FE" w:rsidR="00C40FC0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40FC0" w:rsidP="00B95577" w:rsidR="00C40FC0" w:rsidRPr="003D78D9"/>
    <w:p w:rsidRDefault="007D3B1F" w:rsidP="00C40FC0" w:rsidR="007D3B1F">
      <w:pPr>
        <w:jc w:val="center"/>
      </w:pPr>
    </w:p>
    <w:p w:rsidRDefault="00EE1F61" w:rsidP="00EE1F61" w:rsidR="00EE1F61" w:rsidRPr="003D78D9">
      <w:pPr>
        <w:jc w:val="both"/>
      </w:pPr>
    </w:p>
    <w:p w:rsidRDefault="00A2177F" w:rsidP="00EE1F61" w:rsidR="00EE1F61" w:rsidRPr="003D78D9">
      <w:pPr>
        <w:jc w:val="center"/>
      </w:pPr>
      <w:r>
        <w:lastRenderedPageBreak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1F61">
        <w:t xml:space="preserve">                                                                                        </w:t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</w:p>
    <w:p w:rsidRDefault="00EE1F61" w:rsidP="00B95577" w:rsidR="00EE1F61" w:rsidRPr="003D78D9"/>
    <w:p w:rsidRDefault="00A2177F" w:rsidP="00EE1F61" w:rsidR="00A2177F">
      <w:pPr>
        <w:jc w:val="center"/>
      </w:pPr>
    </w:p>
    <w:p w:rsidRDefault="00A701F0" w:rsidP="00A701F0" w:rsidR="00A701F0">
      <w:pPr>
        <w:pStyle w:val="Odlomakpopisa"/>
        <w:jc w:val="both"/>
      </w:pPr>
    </w:p>
    <w:p w:rsidRDefault="00A701F0" w:rsidP="00CF23FE" w:rsidR="00A701F0">
      <w:pPr>
        <w:jc w:val="both"/>
      </w:pPr>
    </w:p>
    <w:p w:rsidRDefault="00A701F0" w:rsidP="00A701F0" w:rsidR="00A701F0" w:rsidRPr="003D78D9">
      <w:pPr>
        <w:jc w:val="both"/>
      </w:pP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lastRenderedPageBreak/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D7E0C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12D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45B4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3B1F"/>
    <w:rsid w:val="007D4B13"/>
    <w:rsid w:val="007D63FA"/>
    <w:rsid w:val="007E2111"/>
    <w:rsid w:val="007E3CB3"/>
    <w:rsid w:val="007E501E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E772E"/>
    <w:rsid w:val="009F4CD3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01F0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1AC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0FC0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F61"/>
    <w:rsid w:val="00EE3BE3"/>
    <w:rsid w:val="00EE5B40"/>
    <w:rsid w:val="00EE64D7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D7E0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D7E0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D7E0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D7E0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79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35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7002</izvorni_sadrzaj>
    <derivirana_varijabla naziv="DomainObject.Predmet.Broj_1">7002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St-7002/2015</izvorni_sadrzaj>
    <derivirana_varijabla naziv="DomainObject.Predmet.OznakaBroj_1">St-7002/2015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Milka Trnina</izvorni_sadrzaj>
    <derivirana_varijabla naziv="DomainObject.Predmet.ProtustrankaFormated_1">  Poljoprivredna zadruga Milka Trnina</derivirana_varijabla>
  </DomainObject.Predmet.ProtustrankaFormated>
  <DomainObject.Predmet.ProtustrankaFormatedOIB>
    <izvorni_sadrzaj>  Poljoprivredna zadruga Milka Trnina, OIB 41723528836</izvorni_sadrzaj>
    <derivirana_varijabla naziv="DomainObject.Predmet.ProtustrankaFormatedOIB_1">  Poljoprivredna zadruga Milka Trnina, OIB 41723528836</derivirana_varijabla>
  </DomainObject.Predmet.ProtustrankaFormatedOIB>
  <DomainObject.Predmet.ProtustrankaFormatedWithAdress>
    <izvorni_sadrzaj> Poljoprivredna zadruga Milka Trnina, Trg Svetog Križa/bb, 10314 Križ</izvorni_sadrzaj>
    <derivirana_varijabla naziv="DomainObject.Predmet.ProtustrankaFormatedWithAdress_1"> Poljoprivredna zadruga Milka Trnina, Trg Svetog Križa/bb, 10314 Križ</derivirana_varijabla>
  </DomainObject.Predmet.ProtustrankaFormatedWithAdress>
  <DomainObject.Predmet.ProtustrankaFormatedWithAdressOIB>
    <izvorni_sadrzaj> Poljoprivredna zadruga Milka Trnina, OIB 41723528836, Trg Svetog Križa/bb, 10314 Križ</izvorni_sadrzaj>
    <derivirana_varijabla naziv="DomainObject.Predmet.ProtustrankaFormatedWithAdressOIB_1"> Poljoprivredna zadruga Milka Trnina, OIB 41723528836, Trg Svetog Križa/bb, 10314 Križ</derivirana_varijabla>
  </DomainObject.Predmet.ProtustrankaFormatedWithAdressOIB>
  <DomainObject.Predmet.ProtustrankaWithAdress>
    <izvorni_sadrzaj>Poljoprivredna zadruga Milka Trnina Trg Svetog Križa/bb, 10314 Križ</izvorni_sadrzaj>
    <derivirana_varijabla naziv="DomainObject.Predmet.ProtustrankaWithAdress_1">Poljoprivredna zadruga Milka Trnina Trg Svetog Križa/bb, 10314 Križ</derivirana_varijabla>
  </DomainObject.Predmet.ProtustrankaWithAdress>
  <DomainObject.Predmet.ProtustrankaWithAdressOIB>
    <izvorni_sadrzaj>Poljoprivredna zadruga Milka Trnina, OIB 41723528836, Trg Svetog Križa/bb, 10314 Križ</izvorni_sadrzaj>
    <derivirana_varijabla naziv="DomainObject.Predmet.ProtustrankaWithAdressOIB_1">Poljoprivredna zadruga Milka Trnina, OIB 41723528836, Trg Svetog Križa/bb, 10314 Križ</derivirana_varijabla>
  </DomainObject.Predmet.ProtustrankaWithAdressOIB>
  <DomainObject.Predmet.ProtustrankaNazivFormated>
    <izvorni_sadrzaj>Poljoprivredna zadruga Milka Trnina</izvorni_sadrzaj>
    <derivirana_varijabla naziv="DomainObject.Predmet.ProtustrankaNazivFormated_1">Poljoprivredna zadruga Milka Trnina</derivirana_varijabla>
  </DomainObject.Predmet.ProtustrankaNazivFormated>
  <DomainObject.Predmet.ProtustrankaNazivFormatedOIB>
    <izvorni_sadrzaj>Poljoprivredna zadruga Milka Trnina, OIB 41723528836</izvorni_sadrzaj>
    <derivirana_varijabla naziv="DomainObject.Predmet.ProtustrankaNazivFormatedOIB_1">Poljoprivredna zadruga Milka Trnina, OIB 41723528836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Milka Trnina</item>
    </izvorni_sadrzaj>
    <derivirana_varijabla naziv="DomainObject.Predmet.ProtuStrankaListFormated_1">
      <item>Poljoprivredna zadruga Milka Trnina</item>
    </derivirana_varijabla>
  </DomainObject.Predmet.ProtuStrankaListFormated>
  <DomainObject.Predmet.ProtuStrankaListFormatedOIB>
    <izvorni_sadrzaj>
      <item>Poljoprivredna zadruga Milka Trnina, OIB 41723528836</item>
    </izvorni_sadrzaj>
    <derivirana_varijabla naziv="DomainObject.Predmet.ProtuStrankaListFormatedOIB_1">
      <item>Poljoprivredna zadruga Milka Trnina, OIB 41723528836</item>
    </derivirana_varijabla>
  </DomainObject.Predmet.ProtuStrankaListFormatedOIB>
  <DomainObject.Predmet.ProtuStrankaListFormatedWithAdress>
    <izvorni_sadrzaj>
      <item>Poljoprivredna zadruga Milka Trnina, Trg Svetog Križa/bb, 10314 Križ</item>
    </izvorni_sadrzaj>
    <derivirana_varijabla naziv="DomainObject.Predmet.ProtuStrankaListFormatedWithAdress_1">
      <item>Poljoprivredna zadruga Milka Trnina, Trg Svetog Križa/bb, 10314 Križ</item>
    </derivirana_varijabla>
  </DomainObject.Predmet.ProtuStrankaListFormatedWithAdress>
  <DomainObject.Predmet.ProtuStrankaListFormatedWithAdressOIB>
    <izvorni_sadrzaj>
      <item>Poljoprivredna zadruga Milka Trnina, OIB 41723528836, Trg Svetog Križa/bb, 10314 Križ</item>
    </izvorni_sadrzaj>
    <derivirana_varijabla naziv="DomainObject.Predmet.ProtuStrankaListFormatedWithAdressOIB_1">
      <item>Poljoprivredna zadruga Milka Trnina, OIB 41723528836, Trg Svetog Križa/bb, 10314 Križ</item>
    </derivirana_varijabla>
  </DomainObject.Predmet.ProtuStrankaListFormatedWithAdressOIB>
  <DomainObject.Predmet.ProtuStrankaListNazivFormated>
    <izvorni_sadrzaj>
      <item>Poljoprivredna zadruga Milka Trnina</item>
    </izvorni_sadrzaj>
    <derivirana_varijabla naziv="DomainObject.Predmet.ProtuStrankaListNazivFormated_1">
      <item>Poljoprivredna zadruga Milka Trnina</item>
    </derivirana_varijabla>
  </DomainObject.Predmet.ProtuStrankaListNazivFormated>
  <DomainObject.Predmet.ProtuStrankaListNazivFormatedOIB>
    <izvorni_sadrzaj>
      <item>Poljoprivredna zadruga Milka Trnina, OIB 41723528836</item>
    </izvorni_sadrzaj>
    <derivirana_varijabla naziv="DomainObject.Predmet.ProtuStrankaListNazivFormatedOIB_1">
      <item>Poljoprivredna zadruga Milka Trnina, OIB 41723528836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Milka Trnina</izvorni_sadrzaj>
    <derivirana_varijabla naziv="DomainObject.Predmet.ProtustrankaIDrugi_1">Poljoprivredna zadruga Milka Trnina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Milka Trnina, OIB 41723528836, Trg Svetog Križa/bb, 10314 Križ</izvorni_sadrzaj>
    <derivirana_varijabla naziv="DomainObject.Predmet.ProtustrankaIDrugiAdressOIB_1">Poljoprivredna zadruga Milka Trnina, OIB 41723528836, Trg Svetog Križa/bb,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Milka Trnina</item>
    </izvorni_sadrzaj>
    <derivirana_varijabla naziv="DomainObject.Predmet.SudioniciListNaziv_1">
      <item>FINA Regionalni centar Zagreb</item>
      <item>Poljoprivredna zadruga Milka Trnina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Milka Trnina, OIB 41723528836, Trg Svetog Križa/bb,10314 Križ</item>
    </izvorni_sadrzaj>
    <derivirana_varijabla naziv="DomainObject.Predmet.SudioniciListAdressOIB_1">
      <item>FINA Regionalni centar Zagreb, OIB 85821130368, Trg svibanjskih žrtava 1995. 1,10000 Zagreb</item>
      <item>Poljoprivredna zadruga Milka Trnina, OIB 41723528836, Trg Svetog Križa/bb,10314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41723528836</item>
    </izvorni_sadrzaj>
    <derivirana_varijabla naziv="DomainObject.Predmet.SudioniciListNazivOIB_1">
      <item>, OIB 85821130368</item>
      <item>, OIB 41723528836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2CF5F-5178-4667-84CA-520AA49EE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241</properties:Words>
  <properties:Characters>1331</properties:Characters>
  <properties:Lines>201</properties:Lines>
  <properties:Paragraphs>18</properties:Paragraphs>
  <properties:TotalTime>552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2016-02-11T08:31:00Z</cp:lastPrinted>
  <dcterms:modified xmlns:xsi="http://www.w3.org/2001/XMLSchema-instance" xsi:type="dcterms:W3CDTF">2016-02-11T08:35:00Z</dcterms:modified>
  <cp:revision>206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