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5B2C" w:rsidR="00735B2C">
        <w:tc>
          <w:tcPr>
            <w:tcW w:type="dxa" w:w="2985"/>
            <w:hideMark/>
          </w:tcPr>
          <w:p w:rsidRDefault="00735B2C" w:rsidP="00735B2C" w:rsidR="00735B2C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5B2C" w:rsidP="00735B2C" w:rsidR="00735B2C">
            <w:pPr>
              <w:spacing w:after="0"/>
              <w:jc w:val="center"/>
            </w:pPr>
            <w:r>
              <w:t>Republika Hrvatska</w:t>
            </w:r>
          </w:p>
          <w:p w:rsidRDefault="00735B2C" w:rsidP="00735B2C" w:rsidR="00735B2C">
            <w:pPr>
              <w:spacing w:after="0"/>
              <w:jc w:val="center"/>
            </w:pPr>
            <w:r>
              <w:t>Trgovački sud u Varaždinu</w:t>
            </w:r>
          </w:p>
          <w:p w:rsidRDefault="00735B2C" w:rsidP="00735B2C" w:rsidR="00735B2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f35b7a" w14:paraId="cf35b7a" w:rsidRDefault="00735B2C" w:rsidP="00735B2C" w:rsidR="00735B2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735B2C" w:rsidP="00735B2C" w:rsidR="00735B2C">
      <w:pPr>
        <w:spacing w:after="0"/>
        <w:ind w:left="5664"/>
      </w:pPr>
      <w:r>
        <w:t>Poslovni broj: 3 St-19/2018-3</w:t>
      </w:r>
    </w:p>
    <w:p w:rsidRDefault="00735B2C" w:rsidP="00735B2C" w:rsidR="00735B2C">
      <w:pPr>
        <w:spacing w:after="0"/>
        <w:ind w:left="5664"/>
      </w:pPr>
    </w:p>
    <w:p w:rsidRDefault="00735B2C" w:rsidP="00735B2C" w:rsidR="00735B2C">
      <w:pPr>
        <w:spacing w:after="0"/>
        <w:rPr>
          <w:b/>
        </w:rPr>
      </w:pPr>
    </w:p>
    <w:p w:rsidRDefault="00735B2C" w:rsidP="00735B2C" w:rsidR="00735B2C">
      <w:pPr>
        <w:spacing w:after="0"/>
        <w:rPr>
          <w:b/>
        </w:rPr>
      </w:pPr>
    </w:p>
    <w:p w:rsidRDefault="00735B2C" w:rsidP="00735B2C" w:rsidR="00735B2C">
      <w:pPr>
        <w:spacing w:after="0"/>
        <w:jc w:val="center"/>
      </w:pPr>
      <w:r>
        <w:t>R E P U B L I K A   H R V A T S K A</w:t>
      </w:r>
    </w:p>
    <w:p w:rsidRDefault="00735B2C" w:rsidP="00735B2C" w:rsidR="00735B2C">
      <w:pPr>
        <w:spacing w:after="0"/>
        <w:rPr>
          <w:b/>
        </w:rPr>
      </w:pPr>
    </w:p>
    <w:p w:rsidRDefault="00735B2C" w:rsidP="00735B2C" w:rsidR="00735B2C">
      <w:pPr>
        <w:spacing w:after="0"/>
        <w:jc w:val="center"/>
      </w:pPr>
      <w:r>
        <w:t>R J E Š E N J E</w:t>
      </w:r>
    </w:p>
    <w:p w:rsidRDefault="00735B2C" w:rsidP="00735B2C" w:rsidR="00735B2C">
      <w:pPr>
        <w:spacing w:after="0"/>
        <w:jc w:val="center"/>
      </w:pPr>
    </w:p>
    <w:p w:rsidRDefault="00735B2C" w:rsidP="00735B2C" w:rsidR="00735B2C">
      <w:pPr>
        <w:spacing w:after="0"/>
        <w:jc w:val="both"/>
        <w:rPr>
          <w:b/>
        </w:rPr>
      </w:pPr>
    </w:p>
    <w:p w:rsidRDefault="00735B2C" w:rsidP="00735B2C" w:rsidR="00735B2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društvo s ograničenom odgovornošću za građenje, projektiranje i nadzor, skraćena tvrtka: 3-S d.o.o., </w:t>
      </w:r>
      <w:proofErr w:type="spellStart"/>
      <w:r>
        <w:t>Pofuki</w:t>
      </w:r>
      <w:proofErr w:type="spellEnd"/>
      <w:r>
        <w:t xml:space="preserve">, </w:t>
      </w:r>
      <w:proofErr w:type="spellStart"/>
      <w:r>
        <w:t>Pofuki</w:t>
      </w:r>
      <w:proofErr w:type="spellEnd"/>
      <w:r>
        <w:t xml:space="preserve"> 79, MBS: 080624238, OIB: 71905758127, radi otvaranja stečajnog postupka na</w:t>
      </w:r>
      <w:r w:rsidR="0023734B">
        <w:t>d dužnikom, dana 11</w:t>
      </w:r>
      <w:r w:rsidR="00191541">
        <w:t>. travnja 2018</w:t>
      </w:r>
      <w:r>
        <w:t xml:space="preserve">. godine, 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center"/>
      </w:pPr>
      <w:r>
        <w:t>r i j e š i o   j e</w:t>
      </w:r>
    </w:p>
    <w:p w:rsidRDefault="00735B2C" w:rsidP="00735B2C" w:rsidR="00735B2C">
      <w:pPr>
        <w:spacing w:after="0"/>
      </w:pPr>
    </w:p>
    <w:p w:rsidRDefault="00735B2C" w:rsidP="00735B2C" w:rsidR="00735B2C">
      <w:pPr>
        <w:spacing w:after="0"/>
      </w:pPr>
    </w:p>
    <w:p w:rsidRDefault="00735B2C" w:rsidP="00735B2C" w:rsidR="00735B2C">
      <w:pPr>
        <w:spacing w:after="0"/>
        <w:jc w:val="both"/>
      </w:pPr>
      <w:r>
        <w:tab/>
        <w:t xml:space="preserve">I/ Pokreće se prethodni postupak radi utvrđivanja uvjeta za otvaranje stečajnog postupka nad dužnikom </w:t>
      </w:r>
      <w:r w:rsidR="00520C8A">
        <w:t xml:space="preserve">3-S društvo s ograničenom odgovornošću za građenje, projektiranje i nadzor, skraćena tvrtka: 3-S d.o.o., </w:t>
      </w:r>
      <w:proofErr w:type="spellStart"/>
      <w:r w:rsidR="00520C8A">
        <w:t>Pofuki</w:t>
      </w:r>
      <w:proofErr w:type="spellEnd"/>
      <w:r w:rsidR="00520C8A">
        <w:t xml:space="preserve">, </w:t>
      </w:r>
      <w:proofErr w:type="spellStart"/>
      <w:r w:rsidR="00520C8A">
        <w:t>Pofuki</w:t>
      </w:r>
      <w:proofErr w:type="spellEnd"/>
      <w:r w:rsidR="00520C8A">
        <w:t xml:space="preserve"> 79, MBS: 080624238, OIB: 71905758127</w:t>
      </w:r>
      <w:r>
        <w:t xml:space="preserve">.   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735B2C" w:rsidP="00735B2C" w:rsidR="00735B2C">
      <w:pPr>
        <w:spacing w:after="0"/>
        <w:jc w:val="both"/>
      </w:pPr>
    </w:p>
    <w:p w:rsidRDefault="00520C8A" w:rsidP="00735B2C" w:rsidR="00735B2C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15. svibnja 2018</w:t>
      </w:r>
      <w:r w:rsidR="00735B2C">
        <w:rPr>
          <w:b/>
          <w:u w:val="single"/>
        </w:rPr>
        <w:t>. u 10,00 sati</w:t>
      </w:r>
    </w:p>
    <w:p w:rsidRDefault="00735B2C" w:rsidP="00735B2C" w:rsidR="00735B2C">
      <w:pPr>
        <w:spacing w:after="0"/>
        <w:rPr>
          <w:b/>
          <w:u w:val="single"/>
        </w:rPr>
      </w:pPr>
    </w:p>
    <w:p w:rsidRDefault="00735B2C" w:rsidP="00735B2C" w:rsidR="00735B2C">
      <w:pPr>
        <w:spacing w:after="0"/>
        <w:ind w:firstLine="708"/>
        <w:jc w:val="both"/>
      </w:pPr>
      <w:r>
        <w:t>III/ Na ročišt</w:t>
      </w:r>
      <w:r w:rsidR="00520C8A">
        <w:t>e se poziva</w:t>
      </w:r>
      <w:r>
        <w:t>:</w:t>
      </w:r>
    </w:p>
    <w:p w:rsidRDefault="00735B2C" w:rsidP="00735B2C" w:rsidR="00735B2C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 </w:t>
      </w:r>
      <w:r w:rsidR="00520C8A">
        <w:t xml:space="preserve">3-S d.o.o., </w:t>
      </w:r>
      <w:proofErr w:type="spellStart"/>
      <w:r w:rsidR="00520C8A">
        <w:t>Pofuki</w:t>
      </w:r>
      <w:proofErr w:type="spellEnd"/>
      <w:r w:rsidR="00520C8A">
        <w:t xml:space="preserve">, </w:t>
      </w:r>
      <w:proofErr w:type="spellStart"/>
      <w:r w:rsidR="00520C8A">
        <w:t>Pofuki</w:t>
      </w:r>
      <w:proofErr w:type="spellEnd"/>
      <w:r w:rsidR="00520C8A">
        <w:t xml:space="preserve"> 79</w:t>
      </w:r>
      <w:r>
        <w:t xml:space="preserve">, uz prijedlog  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center"/>
        <w:outlineLvl w:val="0"/>
      </w:pPr>
      <w:r>
        <w:t>Obrazloženje</w:t>
      </w:r>
    </w:p>
    <w:p w:rsidRDefault="00735B2C" w:rsidP="00735B2C" w:rsidR="00735B2C">
      <w:pPr>
        <w:spacing w:after="0"/>
        <w:jc w:val="center"/>
        <w:outlineLvl w:val="0"/>
      </w:pPr>
    </w:p>
    <w:p w:rsidRDefault="00735B2C" w:rsidP="00735B2C" w:rsidR="00735B2C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</w:t>
      </w:r>
      <w:r w:rsidR="00520C8A">
        <w:t>vodeći da dužnik na dan 12. siječnja 2018</w:t>
      </w:r>
      <w:r>
        <w:t>. u Očevidniku redoslijeda osnova za plaćanje ima evidentirane neizvršene osnove za plaćanje u neprekinutom razdoblju od 120 da</w:t>
      </w:r>
      <w:r w:rsidR="00520C8A">
        <w:t>na u ukupnom iznosu od 557.121,38</w:t>
      </w:r>
      <w:r>
        <w:t xml:space="preserve"> kn u koji iznos je uračunata kamata i naknada Financijske agencije za provedbu ovrhe na novčanim sredstvima. Prema podacima o broju zaposlenih dostavljenim od Hrvatskog zavoda za mi</w:t>
      </w:r>
      <w:r w:rsidR="00520C8A">
        <w:t>rovinsko osiguranje dužnik ima 1 zaposlenog. Dužnik na dan 12. siječnja 2018</w:t>
      </w:r>
      <w:r>
        <w:t xml:space="preserve">. u </w:t>
      </w:r>
      <w:r>
        <w:lastRenderedPageBreak/>
        <w:t xml:space="preserve">Jedinstvenom registru računa ima otvorene račune i oročena novčana sredstva kod </w:t>
      </w:r>
      <w:r w:rsidR="00520C8A">
        <w:t xml:space="preserve">Erste &amp; </w:t>
      </w:r>
      <w:proofErr w:type="spellStart"/>
      <w:r w:rsidR="00520C8A">
        <w:t>Steiermarkische</w:t>
      </w:r>
      <w:proofErr w:type="spellEnd"/>
      <w:r w:rsidR="00520C8A">
        <w:t xml:space="preserve"> </w:t>
      </w:r>
      <w:proofErr w:type="spellStart"/>
      <w:r w:rsidR="00520C8A">
        <w:t>bank</w:t>
      </w:r>
      <w:proofErr w:type="spellEnd"/>
      <w:r w:rsidR="00520C8A">
        <w:t xml:space="preserve"> d.d.</w:t>
      </w:r>
    </w:p>
    <w:p w:rsidRDefault="00520C8A" w:rsidP="00735B2C" w:rsidR="00520C8A">
      <w:pPr>
        <w:spacing w:after="0"/>
        <w:jc w:val="both"/>
      </w:pPr>
    </w:p>
    <w:p w:rsidRDefault="00735B2C" w:rsidP="00735B2C" w:rsidR="00735B2C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35B2C" w:rsidP="00735B2C" w:rsidR="00735B2C">
      <w:pPr>
        <w:spacing w:after="0"/>
        <w:ind w:firstLine="708"/>
        <w:jc w:val="both"/>
      </w:pPr>
    </w:p>
    <w:p w:rsidRDefault="00735B2C" w:rsidP="00735B2C" w:rsidR="00735B2C">
      <w:pPr>
        <w:spacing w:after="0"/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>. 71/15</w:t>
      </w:r>
      <w:r w:rsidR="0023734B">
        <w:t>, 104/17</w:t>
      </w:r>
      <w:r>
        <w:t xml:space="preserve">, dalje skraćeno: SZ-a) donio rješenje o pokretanju prethodnog postupka te je odredio ročište radi izjašnjenja o prijedlogu te utvrđivanja uvjeta za otvaranje stečajnog postupka. </w:t>
      </w:r>
    </w:p>
    <w:p w:rsidRDefault="00735B2C" w:rsidP="00735B2C" w:rsidR="00735B2C">
      <w:pPr>
        <w:spacing w:after="0"/>
        <w:jc w:val="both"/>
      </w:pPr>
      <w:r>
        <w:tab/>
      </w:r>
      <w:r>
        <w:tab/>
        <w:t xml:space="preserve"> </w:t>
      </w:r>
    </w:p>
    <w:p w:rsidRDefault="00520C8A" w:rsidP="00735B2C" w:rsidR="00520C8A">
      <w:pPr>
        <w:spacing w:after="0"/>
        <w:jc w:val="both"/>
      </w:pPr>
    </w:p>
    <w:p w:rsidRDefault="00735B2C" w:rsidP="00735B2C" w:rsidR="00735B2C">
      <w:pPr>
        <w:spacing w:after="0"/>
        <w:jc w:val="both"/>
      </w:pPr>
    </w:p>
    <w:p w:rsidRDefault="0023734B" w:rsidP="00735B2C" w:rsidR="00735B2C">
      <w:pPr>
        <w:spacing w:after="0"/>
        <w:ind w:firstLine="720"/>
        <w:jc w:val="center"/>
        <w:outlineLvl w:val="0"/>
      </w:pPr>
      <w:r>
        <w:t>Varaždin, 11</w:t>
      </w:r>
      <w:r w:rsidR="00520C8A">
        <w:t>. travnja 2018</w:t>
      </w:r>
      <w:r w:rsidR="00735B2C">
        <w:t>.</w:t>
      </w:r>
    </w:p>
    <w:p w:rsidRDefault="00735B2C" w:rsidP="00735B2C" w:rsidR="00735B2C">
      <w:pPr>
        <w:spacing w:after="0"/>
        <w:ind w:firstLine="720"/>
        <w:jc w:val="center"/>
        <w:outlineLvl w:val="0"/>
      </w:pPr>
    </w:p>
    <w:p w:rsidRDefault="00735B2C" w:rsidP="00735B2C" w:rsidR="00735B2C">
      <w:pPr>
        <w:spacing w:after="0"/>
        <w:ind w:firstLine="720"/>
        <w:jc w:val="center"/>
      </w:pPr>
    </w:p>
    <w:p w:rsidRDefault="00735B2C" w:rsidP="00735B2C" w:rsidR="00735B2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35B2C" w:rsidP="00735B2C" w:rsidR="00735B2C">
      <w:pPr>
        <w:spacing w:after="0"/>
        <w:ind w:firstLine="720"/>
        <w:jc w:val="right"/>
      </w:pPr>
    </w:p>
    <w:p w:rsidRDefault="00735B2C" w:rsidP="00520C8A" w:rsidR="00735B2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23734B">
        <w:t>, v.r.</w:t>
      </w:r>
    </w:p>
    <w:p w:rsidRDefault="0023734B" w:rsidP="0023734B" w:rsidR="0023734B">
      <w:pPr>
        <w:spacing w:after="0"/>
        <w:ind w:firstLine="720" w:left="4236"/>
        <w:jc w:val="center"/>
        <w:outlineLvl w:val="0"/>
      </w:pPr>
      <w:bookmarkStart w:name="_GoBack" w:id="0"/>
      <w:bookmarkEnd w:id="0"/>
    </w:p>
    <w:p w:rsidRDefault="00735B2C" w:rsidP="00735B2C" w:rsidR="00735B2C">
      <w:pPr>
        <w:spacing w:after="0"/>
        <w:ind w:firstLine="720"/>
        <w:jc w:val="right"/>
      </w:pPr>
    </w:p>
    <w:p w:rsidRDefault="00735B2C" w:rsidP="00735B2C" w:rsidR="00735B2C">
      <w:pPr>
        <w:spacing w:after="0"/>
        <w:ind w:firstLine="720"/>
        <w:jc w:val="right"/>
      </w:pPr>
    </w:p>
    <w:p w:rsidRDefault="00735B2C" w:rsidP="00735B2C" w:rsidR="00735B2C">
      <w:pPr>
        <w:spacing w:after="0"/>
        <w:ind w:firstLine="720"/>
        <w:jc w:val="right"/>
      </w:pPr>
    </w:p>
    <w:p w:rsidRDefault="00735B2C" w:rsidP="00735B2C" w:rsidR="00735B2C">
      <w:pPr>
        <w:spacing w:after="0"/>
        <w:ind w:firstLine="720"/>
        <w:jc w:val="right"/>
      </w:pPr>
    </w:p>
    <w:p w:rsidRDefault="00735B2C" w:rsidP="00735B2C" w:rsidR="00735B2C">
      <w:pPr>
        <w:spacing w:after="0"/>
        <w:ind w:firstLine="720"/>
        <w:jc w:val="right"/>
      </w:pPr>
    </w:p>
    <w:p w:rsidRDefault="00735B2C" w:rsidP="00735B2C" w:rsidR="00735B2C">
      <w:pPr>
        <w:spacing w:after="0"/>
        <w:jc w:val="both"/>
        <w:outlineLvl w:val="0"/>
      </w:pPr>
      <w:r>
        <w:t>POUKA O PRAVNOM LIJEKU: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  <w:jc w:val="both"/>
      </w:pPr>
      <w:r>
        <w:t>DNA: 1. dužnik</w:t>
      </w:r>
      <w:r w:rsidR="00520C8A">
        <w:t xml:space="preserve"> 3-S d.o.o., </w:t>
      </w:r>
      <w:proofErr w:type="spellStart"/>
      <w:r w:rsidR="00520C8A">
        <w:t>Pofuki</w:t>
      </w:r>
      <w:proofErr w:type="spellEnd"/>
      <w:r w:rsidR="00520C8A">
        <w:t xml:space="preserve">, </w:t>
      </w:r>
      <w:proofErr w:type="spellStart"/>
      <w:r w:rsidR="00520C8A">
        <w:t>Pofuki</w:t>
      </w:r>
      <w:proofErr w:type="spellEnd"/>
      <w:r w:rsidR="00520C8A">
        <w:t xml:space="preserve"> 79</w:t>
      </w:r>
      <w:r>
        <w:t>, uz prijedlog</w:t>
      </w:r>
    </w:p>
    <w:p w:rsidRDefault="00EB679A" w:rsidP="00735B2C" w:rsidR="00EB679A">
      <w:pPr>
        <w:spacing w:after="0"/>
        <w:jc w:val="both"/>
      </w:pPr>
      <w:r>
        <w:t xml:space="preserve">           </w:t>
      </w:r>
    </w:p>
    <w:p w:rsidRDefault="00735B2C" w:rsidP="00735B2C" w:rsidR="00735B2C">
      <w:pPr>
        <w:spacing w:after="0"/>
        <w:jc w:val="both"/>
      </w:pPr>
    </w:p>
    <w:p w:rsidRDefault="00735B2C" w:rsidP="00735B2C" w:rsidR="00735B2C">
      <w:pPr>
        <w:spacing w:after="0"/>
      </w:pPr>
    </w:p>
    <w:p w:rsidRDefault="00AE649C" w:rsidP="00735B2C" w:rsidR="00AE649C" w:rsidRPr="00B76F3C">
      <w:pPr>
        <w:pStyle w:val="NormaleSPIS"/>
        <w:spacing w:after="0"/>
      </w:pPr>
    </w:p>
    <w:p w:rsidRDefault="00AB4602" w:rsidP="00735B2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5B2C" w:rsidR="00AE649C" w:rsidRPr="00B76F3C">
      <w:pPr>
        <w:pStyle w:val="NormaleSPIS"/>
        <w:spacing w:after="0"/>
      </w:pPr>
    </w:p>
    <w:sectPr w:rsidSect="00735B2C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0E4" w:rsidP="00537B78" w:rsidR="003070E4">
      <w:r>
        <w:separator/>
      </w:r>
    </w:p>
  </w:endnote>
  <w:endnote w:id="0" w:type="continuationSeparator">
    <w:p w:rsidRDefault="003070E4" w:rsidP="00537B78" w:rsidR="0030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0E4" w:rsidP="00537B78" w:rsidR="003070E4">
      <w:r>
        <w:separator/>
      </w:r>
    </w:p>
  </w:footnote>
  <w:footnote w:id="0" w:type="continuationSeparator">
    <w:p w:rsidRDefault="003070E4" w:rsidP="00537B78" w:rsidR="00307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B2C" w:rsidP="00735B2C" w:rsidR="00735B2C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0313818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734B">
          <w:t>2</w:t>
        </w:r>
        <w:r>
          <w:fldChar w:fldCharType="end"/>
        </w:r>
      </w:sdtContent>
    </w:sdt>
    <w:r>
      <w:tab/>
      <w:t>Poslovni broj: 3 St-19/2018-3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336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541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34B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22E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0E4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C8A"/>
    <w:rsid w:val="00521CA6"/>
    <w:rsid w:val="0052303A"/>
    <w:rsid w:val="0052328B"/>
    <w:rsid w:val="00523434"/>
    <w:rsid w:val="00523748"/>
    <w:rsid w:val="00531269"/>
    <w:rsid w:val="005324FA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DB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B2C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D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93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AA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9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240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071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St-19/2018-3</izvorni_sadrzaj>
    <derivirana_varijabla naziv="DomainObject.Oznaka_1">St-19/2018-3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St-19/2018-3</izvorni_sadrzaj>
    <derivirana_varijabla naziv="DomainObject.PoslovniBrojDokumenta_1">St-19/2018-3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C9B22-8866-4E31-BC62-667483B32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2145</properties:Characters>
  <properties:Lines>84</properties:Lines>
  <properties:Paragraphs>23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2018-04-11T10:25:00Z</cp:lastPrinted>
  <dcterms:modified xmlns:xsi="http://www.w3.org/2001/XMLSchema-instance" xsi:type="dcterms:W3CDTF">2018-04-11T10:26:00Z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St-19/2018-3 / Odluka - Rješenje - pokretanje prethodnog postupka radi utvrđivanja uvjeta za otvaranje stečajnog postupka (odluka_St-19_2018-3.docx)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