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f740" w14:paraId="ffcf740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</w:t>
      </w:r>
      <w:r w:rsidR="00BA1FBD">
        <w:t>2. listopada 2018</w:t>
      </w:r>
      <w:r>
        <w:t>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4E47B2">
        <w:rPr>
          <w:b/>
        </w:rPr>
        <w:t>2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1731A6" w:rsidP="001731A6" w:rsidR="000E7250">
      <w:pPr>
        <w:ind w:left="360"/>
        <w:jc w:val="both"/>
      </w:pPr>
      <w:r>
        <w:t xml:space="preserve">1. </w:t>
      </w:r>
      <w:r w:rsidR="000E7250">
        <w:t xml:space="preserve">nekretnine upisane u z.k.ul. 3046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253/5 neplodno zemljište  sa </w:t>
      </w:r>
      <w:smartTag w:element="metricconverter" w:uri="urn:schemas-microsoft-com:office:smarttags">
        <w:smartTagPr>
          <w:attr w:val="58 m2" w:name="ProductID"/>
        </w:smartTagPr>
        <w:r w:rsidR="000E7250">
          <w:t>58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253/6 put  sa </w:t>
      </w:r>
      <w:smartTag w:element="metricconverter" w:uri="urn:schemas-microsoft-com:office:smarttags">
        <w:smartTagPr>
          <w:attr w:val="1037 m2" w:name="ProductID"/>
        </w:smartTagPr>
        <w:r w:rsidR="000E7250">
          <w:t>1037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253/7 put </w:t>
      </w:r>
      <w:proofErr w:type="spellStart"/>
      <w:r w:rsidR="000E7250">
        <w:t>Kneginec</w:t>
      </w:r>
      <w:proofErr w:type="spellEnd"/>
      <w:r w:rsidR="000E7250">
        <w:t xml:space="preserve"> G. sa  </w:t>
      </w:r>
      <w:smartTag w:element="metricconverter" w:uri="urn:schemas-microsoft-com:office:smarttags">
        <w:smartTagPr>
          <w:attr w:val="3 m2" w:name="ProductID"/>
        </w:smartTagPr>
        <w:r w:rsidR="000E7250">
          <w:t>3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334/13 put </w:t>
      </w:r>
      <w:proofErr w:type="spellStart"/>
      <w:r w:rsidR="000E7250">
        <w:t>Cvilenka</w:t>
      </w:r>
      <w:proofErr w:type="spellEnd"/>
      <w:r w:rsidR="000E7250">
        <w:t xml:space="preserve"> sa  </w:t>
      </w:r>
      <w:smartTag w:element="metricconverter" w:uri="urn:schemas-microsoft-com:office:smarttags">
        <w:smartTagPr>
          <w:attr w:val="834 m2" w:name="ProductID"/>
        </w:smartTagPr>
        <w:r w:rsidR="000E7250">
          <w:t>834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1101/29 ind. pruga sa  </w:t>
      </w:r>
      <w:smartTag w:element="metricconverter" w:uri="urn:schemas-microsoft-com:office:smarttags">
        <w:smartTagPr>
          <w:attr w:val="865 m2" w:name="ProductID"/>
        </w:smartTagPr>
        <w:r w:rsidR="000E7250">
          <w:t>865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1101/30 ind. pruga sa </w:t>
      </w:r>
      <w:smartTag w:element="metricconverter" w:uri="urn:schemas-microsoft-com:office:smarttags">
        <w:smartTagPr>
          <w:attr w:val="3454 m2" w:name="ProductID"/>
        </w:smartTagPr>
        <w:r w:rsidR="000E7250">
          <w:t>3454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1101/73 dvorište u </w:t>
      </w:r>
      <w:proofErr w:type="spellStart"/>
      <w:r w:rsidR="000E7250">
        <w:t>Knegincu</w:t>
      </w:r>
      <w:proofErr w:type="spellEnd"/>
      <w:r w:rsidR="000E7250">
        <w:t xml:space="preserve"> Gornjem  sa </w:t>
      </w:r>
      <w:smartTag w:element="metricconverter" w:uri="urn:schemas-microsoft-com:office:smarttags">
        <w:smartTagPr>
          <w:attr w:val="1215 m2" w:name="ProductID"/>
        </w:smartTagPr>
        <w:r w:rsidR="000E7250">
          <w:t>1215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710.444,25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2. </w:t>
      </w:r>
      <w:r w:rsidR="000E7250">
        <w:t xml:space="preserve">nekretnine upisane u z.k.ul. 3177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301/1 oranica Ante Starčevića  sa </w:t>
      </w:r>
      <w:smartTag w:element="metricconverter" w:uri="urn:schemas-microsoft-com:office:smarttags">
        <w:smartTagPr>
          <w:attr w:val="508 m2" w:name="ProductID"/>
        </w:smartTagPr>
        <w:r w:rsidR="000E7250">
          <w:t>508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301/2 oranica sa 1177 </w:t>
      </w:r>
      <w:proofErr w:type="spellStart"/>
      <w:r w:rsidR="000E7250">
        <w:t>čhv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301/3 oranica u </w:t>
      </w:r>
      <w:proofErr w:type="spellStart"/>
      <w:r w:rsidR="000E7250">
        <w:t>Polevčici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115 m2" w:name="ProductID"/>
        </w:smartTagPr>
        <w:r w:rsidR="000E7250">
          <w:t>2115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301/4 oranica u </w:t>
      </w:r>
      <w:proofErr w:type="spellStart"/>
      <w:r w:rsidR="000E7250">
        <w:t>Polevčici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118 m2" w:name="ProductID"/>
        </w:smartTagPr>
        <w:r w:rsidR="000E7250">
          <w:t>2118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301/5 oranica sa </w:t>
      </w:r>
      <w:smartTag w:element="metricconverter" w:uri="urn:schemas-microsoft-com:office:smarttags">
        <w:smartTagPr>
          <w:attr w:val="470 m2" w:name="ProductID"/>
        </w:smartTagPr>
        <w:r w:rsidR="000E7250">
          <w:t>470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302/4 oranica Ante Starčevića sa </w:t>
      </w:r>
      <w:smartTag w:element="metricconverter" w:uri="urn:schemas-microsoft-com:office:smarttags">
        <w:smartTagPr>
          <w:attr w:val="298 m2" w:name="ProductID"/>
        </w:smartTagPr>
        <w:r w:rsidR="000E7250">
          <w:t>298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302/23 put Ante Starčevića sa </w:t>
      </w:r>
      <w:smartTag w:element="metricconverter" w:uri="urn:schemas-microsoft-com:office:smarttags">
        <w:smartTagPr>
          <w:attr w:val="263 m2" w:name="ProductID"/>
        </w:smartTagPr>
        <w:r w:rsidR="000E7250">
          <w:t>263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1.</w:t>
      </w:r>
      <w:r w:rsidR="004E47B2">
        <w:t>625.872,50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3. </w:t>
      </w:r>
      <w:r w:rsidR="000E7250">
        <w:t xml:space="preserve">nekretnine upisane u z.k.ul. 3416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620/10 </w:t>
      </w:r>
      <w:proofErr w:type="spellStart"/>
      <w:r w:rsidR="000E7250">
        <w:t>Polevničica</w:t>
      </w:r>
      <w:proofErr w:type="spellEnd"/>
      <w:r w:rsidR="000E7250">
        <w:t xml:space="preserve"> oranica sa </w:t>
      </w:r>
      <w:smartTag w:element="metricconverter" w:uri="urn:schemas-microsoft-com:office:smarttags">
        <w:smartTagPr>
          <w:attr w:val="464 m2" w:name="ProductID"/>
        </w:smartTagPr>
        <w:r w:rsidR="000E7250">
          <w:t>464 m2</w:t>
        </w:r>
      </w:smartTag>
      <w:r w:rsidR="000E7250">
        <w:t xml:space="preserve">, livada sa </w:t>
      </w:r>
      <w:smartTag w:element="metricconverter" w:uri="urn:schemas-microsoft-com:office:smarttags">
        <w:smartTagPr>
          <w:attr w:val="525 m2" w:name="ProductID"/>
        </w:smartTagPr>
        <w:r w:rsidR="000E7250">
          <w:t>525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621/1.A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50 </w:t>
      </w:r>
      <w:proofErr w:type="spellStart"/>
      <w:r w:rsidR="000E7250">
        <w:t>čhv</w:t>
      </w:r>
      <w:proofErr w:type="spellEnd"/>
      <w:r w:rsidR="000E7250">
        <w:t xml:space="preserve"> i </w:t>
      </w:r>
      <w:proofErr w:type="spellStart"/>
      <w:r w:rsidR="000E7250">
        <w:t>čkbr</w:t>
      </w:r>
      <w:proofErr w:type="spellEnd"/>
      <w:r w:rsidR="000E7250">
        <w:t xml:space="preserve">. 621/1-B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48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19.629,00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  <w:rPr>
          <w:sz w:val="22"/>
          <w:szCs w:val="22"/>
        </w:rPr>
      </w:pPr>
      <w:r>
        <w:t xml:space="preserve">4. </w:t>
      </w:r>
      <w:r w:rsidR="000E7250">
        <w:t xml:space="preserve">nekretnine upisane u z.k.ul. 3417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281/2 oranica </w:t>
      </w:r>
      <w:proofErr w:type="spellStart"/>
      <w:r w:rsidR="000E7250">
        <w:t>Vuklešica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1096 m2" w:name="ProductID"/>
        </w:smartTagPr>
        <w:r w:rsidR="000E7250">
          <w:t>1096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292/1 oranica Mala njiva u </w:t>
      </w:r>
      <w:proofErr w:type="spellStart"/>
      <w:r w:rsidR="000E7250">
        <w:t>Polevčici</w:t>
      </w:r>
      <w:proofErr w:type="spellEnd"/>
      <w:r w:rsidR="000E7250">
        <w:t xml:space="preserve"> sa 370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68.026,50</w:t>
      </w:r>
      <w:r w:rsidR="000E7250">
        <w:rPr>
          <w:sz w:val="22"/>
          <w:szCs w:val="22"/>
        </w:rPr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5. </w:t>
      </w:r>
      <w:r w:rsidR="000E7250">
        <w:t xml:space="preserve">nekretnina upisana u z.k.ul. 1107 k.o. Vratno, </w:t>
      </w:r>
      <w:proofErr w:type="spellStart"/>
      <w:r w:rsidR="000E7250">
        <w:t>čkbr</w:t>
      </w:r>
      <w:proofErr w:type="spellEnd"/>
      <w:r w:rsidR="000E7250">
        <w:t xml:space="preserve">. 2114/6  oranica </w:t>
      </w:r>
      <w:proofErr w:type="spellStart"/>
      <w:r w:rsidR="000E7250">
        <w:t>Hrašćica</w:t>
      </w:r>
      <w:proofErr w:type="spellEnd"/>
      <w:r w:rsidR="000E7250">
        <w:t xml:space="preserve">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896 m2" w:name="ProductID"/>
        </w:smartTagPr>
        <w:r w:rsidR="000E7250">
          <w:t>2896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318.727,80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6. </w:t>
      </w:r>
      <w:r w:rsidR="000E7250">
        <w:t xml:space="preserve">nekretnina upisana u z.k.ul. 1431 k.o. Vratno, </w:t>
      </w:r>
      <w:proofErr w:type="spellStart"/>
      <w:r w:rsidR="000E7250">
        <w:t>čkbr</w:t>
      </w:r>
      <w:proofErr w:type="spellEnd"/>
      <w:r w:rsidR="000E7250">
        <w:t xml:space="preserve">. 2182 bara </w:t>
      </w:r>
      <w:proofErr w:type="spellStart"/>
      <w:r w:rsidR="000E7250">
        <w:t>Peski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579 m2" w:name="ProductID"/>
        </w:smartTagPr>
        <w:r w:rsidR="000E7250">
          <w:t>2579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4E47B2">
        <w:t>33.804,00</w:t>
      </w:r>
      <w:r w:rsidR="000E7250"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7. </w:t>
      </w:r>
      <w:r w:rsidR="000E7250">
        <w:t xml:space="preserve">nekretnina upisana u z.k.ul. 1577 k.o. Vratno, </w:t>
      </w:r>
      <w:proofErr w:type="spellStart"/>
      <w:r w:rsidR="000E7250">
        <w:t>čkbr</w:t>
      </w:r>
      <w:proofErr w:type="spellEnd"/>
      <w:r w:rsidR="000E7250">
        <w:t xml:space="preserve">. 2114/5 oranica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956 m2" w:name="ProductID"/>
        </w:smartTagPr>
        <w:r w:rsidR="000E7250">
          <w:t>2956 m2</w:t>
        </w:r>
      </w:smartTag>
      <w:r w:rsidR="000E7250">
        <w:t xml:space="preserve">, suvlasništvo ½, po početnoj cijeni u iznosu od </w:t>
      </w:r>
      <w:r w:rsidR="004E47B2">
        <w:t>162.668,25</w:t>
      </w:r>
      <w:r w:rsidR="000E7250">
        <w:t xml:space="preserve"> kn.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4E47B2">
        <w:t>drugoj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4E47B2">
        <w:rPr>
          <w:b/>
        </w:rPr>
        <w:t>a najkasnije</w:t>
      </w:r>
      <w:r w:rsidR="00D47E51">
        <w:t xml:space="preserve"> </w:t>
      </w:r>
      <w:r w:rsidR="00D47E51" w:rsidRPr="004E47B2">
        <w:rPr>
          <w:b/>
        </w:rPr>
        <w:t xml:space="preserve">do </w:t>
      </w:r>
      <w:r w:rsidR="004E47B2" w:rsidRPr="004E47B2">
        <w:rPr>
          <w:b/>
        </w:rPr>
        <w:t>27.</w:t>
      </w:r>
      <w:r w:rsidR="004E47B2">
        <w:t xml:space="preserve"> </w:t>
      </w:r>
      <w:r w:rsidR="004E47B2" w:rsidRPr="004E47B2">
        <w:rPr>
          <w:b/>
        </w:rPr>
        <w:t>prosinca</w:t>
      </w:r>
      <w:r w:rsidR="00864D1A" w:rsidRPr="004E47B2">
        <w:rPr>
          <w:b/>
        </w:rPr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 w:rsidRPr="004E47B2">
          <w:rPr>
            <w:b/>
          </w:rPr>
          <w:t>2018. g</w:t>
        </w:r>
      </w:smartTag>
      <w:r w:rsidR="00D47E51" w:rsidRPr="004E47B2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</w:t>
      </w:r>
      <w:r w:rsidR="007E173A">
        <w:lastRenderedPageBreak/>
        <w:t>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4E47B2">
        <w:rPr>
          <w:b/>
        </w:rPr>
        <w:t xml:space="preserve">Rok za dostavu ponuda je </w:t>
      </w:r>
      <w:r w:rsidR="004E47B2" w:rsidRPr="004E47B2">
        <w:rPr>
          <w:b/>
        </w:rPr>
        <w:t>28. prosinac</w:t>
      </w:r>
      <w:r w:rsidR="00864D1A" w:rsidRPr="004E47B2">
        <w:rPr>
          <w:b/>
        </w:rPr>
        <w:t xml:space="preserve"> 2018.</w:t>
      </w:r>
      <w:r w:rsidR="00144520" w:rsidRPr="004E47B2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174092">
        <w:t>7. veljače 2019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4E47B2">
        <w:t>7. siječnja</w:t>
      </w:r>
      <w:r w:rsidR="00E401A5">
        <w:t xml:space="preserve"> </w:t>
      </w:r>
      <w:r>
        <w:t xml:space="preserve"> 201</w:t>
      </w:r>
      <w:r w:rsidR="004E47B2">
        <w:t>9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4E47B2">
        <w:t>9</w:t>
      </w:r>
      <w:r w:rsidR="001152FC">
        <w:t>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764" w:rsidP="00CB0F35" w:rsidR="00A25764">
      <w:r>
        <w:separator/>
      </w:r>
    </w:p>
  </w:endnote>
  <w:endnote w:id="0" w:type="continuationSeparator">
    <w:p w:rsidRDefault="00A25764" w:rsidP="00CB0F35" w:rsidR="00A2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764" w:rsidP="00CB0F35" w:rsidR="00A25764">
      <w:r>
        <w:separator/>
      </w:r>
    </w:p>
  </w:footnote>
  <w:footnote w:id="0" w:type="continuationSeparator">
    <w:p w:rsidRDefault="00A25764" w:rsidP="00CB0F35" w:rsidR="00A25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AD8" w:rsidP="00CB0F35" w:rsidR="00705AD8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705AD8" w:rsidP="00CB0F35" w:rsidR="00705AD8">
    <w:pPr>
      <w:pStyle w:val="Zaglavlje"/>
      <w:jc w:val="center"/>
    </w:pPr>
  </w:p>
  <w:p w:rsidRDefault="00705AD8" w:rsidR="00705A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AD8" w:rsidP="00CB0F35" w:rsidR="00705AD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DD5A34"/>
    <w:multiLevelType w:val="hybridMultilevel"/>
    <w:tmpl w:val="2B98EFEE"/>
    <w:lvl w:tplc="4260E364" w:ilvl="0"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F95546"/>
    <w:multiLevelType w:val="hybridMultilevel"/>
    <w:tmpl w:val="0332D4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BC3EDA"/>
    <w:multiLevelType w:val="hybridMultilevel"/>
    <w:tmpl w:val="2B2471BC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B57B2A"/>
    <w:multiLevelType w:val="hybridMultilevel"/>
    <w:tmpl w:val="8848B58A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9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3"/>
  </w:num>
  <w:num w:numId="10">
    <w:abstractNumId w:val="6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"/>
  </w:num>
  <w:num w:numId="18">
    <w:abstractNumId w:val="4"/>
  </w:num>
  <w:num w:numId="19">
    <w:abstractNumId w:val="9"/>
  </w:num>
  <w:num w:numId="20">
    <w:abstractNumId w:val="12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E2149"/>
    <w:rsid w:val="000E5A89"/>
    <w:rsid w:val="000E7250"/>
    <w:rsid w:val="000F7DED"/>
    <w:rsid w:val="001152FC"/>
    <w:rsid w:val="00116C64"/>
    <w:rsid w:val="00124B23"/>
    <w:rsid w:val="00144520"/>
    <w:rsid w:val="0015309E"/>
    <w:rsid w:val="001577C6"/>
    <w:rsid w:val="0016003D"/>
    <w:rsid w:val="001731A6"/>
    <w:rsid w:val="00174092"/>
    <w:rsid w:val="001815CC"/>
    <w:rsid w:val="001A559E"/>
    <w:rsid w:val="001C67DC"/>
    <w:rsid w:val="001D23A1"/>
    <w:rsid w:val="001D7FC5"/>
    <w:rsid w:val="001E1C3B"/>
    <w:rsid w:val="00242B8F"/>
    <w:rsid w:val="00260063"/>
    <w:rsid w:val="00286840"/>
    <w:rsid w:val="0029130A"/>
    <w:rsid w:val="002C1D00"/>
    <w:rsid w:val="002C2053"/>
    <w:rsid w:val="002C53B0"/>
    <w:rsid w:val="002E42C2"/>
    <w:rsid w:val="00307D2E"/>
    <w:rsid w:val="00313A4E"/>
    <w:rsid w:val="003262D8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9BE"/>
    <w:rsid w:val="00401C0F"/>
    <w:rsid w:val="00405D3C"/>
    <w:rsid w:val="00416899"/>
    <w:rsid w:val="00496893"/>
    <w:rsid w:val="004C01BB"/>
    <w:rsid w:val="004E47B2"/>
    <w:rsid w:val="00515379"/>
    <w:rsid w:val="005369C7"/>
    <w:rsid w:val="0053708E"/>
    <w:rsid w:val="00554952"/>
    <w:rsid w:val="005D05FC"/>
    <w:rsid w:val="005D6E00"/>
    <w:rsid w:val="00601114"/>
    <w:rsid w:val="0061057F"/>
    <w:rsid w:val="006407C6"/>
    <w:rsid w:val="0066732C"/>
    <w:rsid w:val="00673260"/>
    <w:rsid w:val="00685081"/>
    <w:rsid w:val="00685FF4"/>
    <w:rsid w:val="00693E04"/>
    <w:rsid w:val="006B4592"/>
    <w:rsid w:val="006C70E4"/>
    <w:rsid w:val="006D0879"/>
    <w:rsid w:val="006E03EE"/>
    <w:rsid w:val="006F6064"/>
    <w:rsid w:val="007027EA"/>
    <w:rsid w:val="00705AD8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16E2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25764"/>
    <w:rsid w:val="00A3268A"/>
    <w:rsid w:val="00A339F1"/>
    <w:rsid w:val="00A40C3F"/>
    <w:rsid w:val="00AB4A75"/>
    <w:rsid w:val="00AC4E57"/>
    <w:rsid w:val="00AD557B"/>
    <w:rsid w:val="00AE672E"/>
    <w:rsid w:val="00B00F2C"/>
    <w:rsid w:val="00B1236A"/>
    <w:rsid w:val="00B379F8"/>
    <w:rsid w:val="00B417A7"/>
    <w:rsid w:val="00B431C8"/>
    <w:rsid w:val="00B7076D"/>
    <w:rsid w:val="00BA1FB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2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2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4010</properties:Characters>
  <properties:Lines>77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2018-12-07T06:54:00Z</dcterms:created>
  <dc:creator>Home</dc:creator>
  <cp:lastModifiedBy>Tatjana Rukelj</cp:lastModifiedBy>
  <cp:lastPrinted>2014-01-20T12:06:00Z</cp:lastPrinted>
  <dcterms:modified xmlns:xsi="http://www.w3.org/2001/XMLSchema-instance" xsi:type="dcterms:W3CDTF">2018-12-07T06:57:00Z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St-74/2012-716 / Podnesak - Podnesak (2. oglas o prodaji nekretnina ( doka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