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4ba3b" w14:paraId="594ba3b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384B9C" w:rsidRPr="00384B9C">
        <w:rPr>
          <w:b/>
          <w:sz w:val="24"/>
        </w:rPr>
        <w:t>MULTIPLIKATOR j.d.o.o.</w:t>
      </w:r>
      <w:r w:rsidR="00842007">
        <w:rPr>
          <w:b/>
          <w:sz w:val="24"/>
        </w:rPr>
        <w:t xml:space="preserve">, </w:t>
      </w:r>
      <w:r w:rsidR="00384B9C" w:rsidRPr="00384B9C">
        <w:rPr>
          <w:b/>
          <w:sz w:val="24"/>
        </w:rPr>
        <w:t>Osijek</w:t>
      </w:r>
      <w:r w:rsidRPr="009C396C">
        <w:rPr>
          <w:b/>
          <w:sz w:val="24"/>
        </w:rPr>
        <w:t xml:space="preserve">, </w:t>
      </w:r>
      <w:proofErr w:type="spellStart"/>
      <w:r w:rsidR="00384B9C" w:rsidRPr="00384B9C">
        <w:rPr>
          <w:b/>
          <w:sz w:val="24"/>
        </w:rPr>
        <w:t>I.Gundulića</w:t>
      </w:r>
      <w:proofErr w:type="spellEnd"/>
      <w:r w:rsidR="00384B9C" w:rsidRPr="00384B9C">
        <w:rPr>
          <w:b/>
          <w:sz w:val="24"/>
        </w:rPr>
        <w:t xml:space="preserve"> 60</w:t>
      </w:r>
      <w:r w:rsidRPr="009C396C">
        <w:rPr>
          <w:b/>
          <w:sz w:val="24"/>
        </w:rPr>
        <w:t xml:space="preserve">, OIB: </w:t>
      </w:r>
      <w:r w:rsidR="00384B9C" w:rsidRPr="00384B9C">
        <w:rPr>
          <w:b/>
          <w:sz w:val="24"/>
        </w:rPr>
        <w:t>06754579677</w:t>
      </w:r>
      <w:r w:rsidRPr="009C396C">
        <w:rPr>
          <w:b/>
          <w:sz w:val="24"/>
        </w:rPr>
        <w:t xml:space="preserve">, MBS: </w:t>
      </w:r>
      <w:r w:rsidR="00384B9C" w:rsidRPr="00384B9C">
        <w:rPr>
          <w:b/>
          <w:sz w:val="24"/>
        </w:rPr>
        <w:t>030137793</w:t>
      </w:r>
      <w:r w:rsidRPr="009C396C">
        <w:rPr>
          <w:sz w:val="24"/>
        </w:rPr>
        <w:t xml:space="preserve">, dana </w:t>
      </w:r>
      <w:r w:rsidR="00E551D8">
        <w:rPr>
          <w:sz w:val="24"/>
        </w:rPr>
        <w:t>2</w:t>
      </w:r>
      <w:r w:rsidR="00384B9C">
        <w:rPr>
          <w:sz w:val="24"/>
        </w:rPr>
        <w:t>9</w:t>
      </w:r>
      <w:r w:rsidR="00E551D8">
        <w:rPr>
          <w:sz w:val="24"/>
        </w:rPr>
        <w:t xml:space="preserve">. </w:t>
      </w:r>
      <w:r w:rsidR="00740B6F">
        <w:rPr>
          <w:sz w:val="24"/>
        </w:rPr>
        <w:t>lipnja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D60629" w:rsidRPr="00D60629">
        <w:t xml:space="preserve">Marko </w:t>
      </w:r>
      <w:proofErr w:type="spellStart"/>
      <w:r w:rsidR="00D60629" w:rsidRPr="00D60629">
        <w:t>Đuroković</w:t>
      </w:r>
      <w:proofErr w:type="spellEnd"/>
      <w:r w:rsidR="00D60629" w:rsidRPr="00D60629">
        <w:t>, OIB: 46126782231</w:t>
      </w:r>
      <w:r w:rsidR="00926738" w:rsidRPr="009C396C">
        <w:t xml:space="preserve">, </w:t>
      </w:r>
      <w:r w:rsidR="00D60629" w:rsidRPr="00D60629">
        <w:t>Požega, Otona Kučere 17</w:t>
      </w:r>
      <w:r w:rsidR="00926738" w:rsidRPr="009C396C">
        <w:t xml:space="preserve">, da u roku od 8 dana od dana primitka ovog zaključka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D60629" w:rsidRPr="00384B9C">
        <w:rPr>
          <w:b/>
        </w:rPr>
        <w:t>MULTIPLIKATOR j.d.o.o.</w:t>
      </w:r>
      <w:r w:rsidR="00D60629">
        <w:rPr>
          <w:b/>
        </w:rPr>
        <w:t xml:space="preserve">, </w:t>
      </w:r>
      <w:r w:rsidR="00D60629" w:rsidRPr="00384B9C">
        <w:rPr>
          <w:b/>
        </w:rPr>
        <w:t>Osijek</w:t>
      </w:r>
      <w:r w:rsidR="00D60629" w:rsidRPr="009C396C">
        <w:rPr>
          <w:b/>
        </w:rPr>
        <w:t xml:space="preserve">, </w:t>
      </w:r>
      <w:proofErr w:type="spellStart"/>
      <w:r w:rsidR="00D60629" w:rsidRPr="00384B9C">
        <w:rPr>
          <w:b/>
        </w:rPr>
        <w:t>I.Gundulića</w:t>
      </w:r>
      <w:proofErr w:type="spellEnd"/>
      <w:r w:rsidR="00D60629" w:rsidRPr="00384B9C">
        <w:rPr>
          <w:b/>
        </w:rPr>
        <w:t xml:space="preserve"> 60</w:t>
      </w:r>
      <w:r w:rsidR="00D60629" w:rsidRPr="009C396C">
        <w:rPr>
          <w:b/>
        </w:rPr>
        <w:t xml:space="preserve">, OIB: </w:t>
      </w:r>
      <w:r w:rsidR="00D60629" w:rsidRPr="00384B9C">
        <w:rPr>
          <w:b/>
        </w:rPr>
        <w:t>06754579677</w:t>
      </w:r>
      <w:r w:rsidR="00D60629" w:rsidRPr="009C396C">
        <w:rPr>
          <w:b/>
        </w:rPr>
        <w:t xml:space="preserve">, MBS: </w:t>
      </w:r>
      <w:r w:rsidR="00D60629" w:rsidRPr="00384B9C">
        <w:rPr>
          <w:b/>
        </w:rPr>
        <w:t>030137793</w:t>
      </w:r>
      <w:r w:rsidR="00D60629" w:rsidRPr="009C396C">
        <w:t xml:space="preserve"> </w:t>
      </w:r>
      <w:r w:rsidR="00926738" w:rsidRPr="009C396C">
        <w:t>(čl. 113 st. 1 Stečajnog zakona – NN 71/15 u vezi s čl. 114 st. 1 SZ).</w:t>
      </w:r>
    </w:p>
    <w:p w:rsidRDefault="00926738" w:rsidP="00926738" w:rsidR="00926738" w:rsidRPr="009C396C">
      <w:pPr>
        <w:ind w:firstLine="720"/>
        <w:jc w:val="both"/>
      </w:pPr>
      <w:r w:rsidRPr="009C396C">
        <w:t>2.</w:t>
      </w:r>
      <w:r w:rsidRPr="009C396C">
        <w:tab/>
        <w:t xml:space="preserve">Ako zakonski zastupnik dužnika </w:t>
      </w:r>
      <w:r w:rsidR="004517E6" w:rsidRPr="00D60629">
        <w:t xml:space="preserve">Marko </w:t>
      </w:r>
      <w:proofErr w:type="spellStart"/>
      <w:r w:rsidR="004517E6" w:rsidRPr="00D60629">
        <w:t>Đuroković</w:t>
      </w:r>
      <w:proofErr w:type="spellEnd"/>
      <w:r w:rsidR="004517E6" w:rsidRPr="00D60629">
        <w:t>, Požega, Otona Kučere 17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926738" w:rsidP="00926738" w:rsidR="00926738" w:rsidRPr="009C396C">
      <w:pPr>
        <w:ind w:firstLine="720"/>
        <w:jc w:val="both"/>
      </w:pPr>
      <w:r w:rsidRPr="009C396C">
        <w:t xml:space="preserve">3.       Poziva se zakonski zastupnik dužnika </w:t>
      </w:r>
      <w:r w:rsidR="004517E6">
        <w:t xml:space="preserve">Marko </w:t>
      </w:r>
      <w:proofErr w:type="spellStart"/>
      <w:r w:rsidR="004517E6">
        <w:t>Đuroković</w:t>
      </w:r>
      <w:proofErr w:type="spellEnd"/>
      <w:r w:rsidR="004517E6">
        <w:t>, Požega, Otona Kučere 17</w:t>
      </w:r>
      <w:r w:rsidRPr="009C396C">
        <w:t>, da u roku od 8 dana od dana primitka ovog zaključka preda sudu, pozivom na gornji broj predmeta, pisano izvješće o financijsko-gospodarskom stanju dužnika 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9E3E1D">
        <w:t xml:space="preserve">Marko </w:t>
      </w:r>
      <w:proofErr w:type="spellStart"/>
      <w:r w:rsidR="009E3E1D">
        <w:t>Đuroković</w:t>
      </w:r>
      <w:proofErr w:type="spellEnd"/>
      <w:r w:rsidR="009E3E1D">
        <w:t xml:space="preserve">, Požega, Otona Kučere 17,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lastRenderedPageBreak/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 st. 3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BC5581">
        <w:rPr>
          <w:sz w:val="24"/>
        </w:rPr>
        <w:t>2</w:t>
      </w:r>
      <w:r w:rsidR="009E3E1D">
        <w:rPr>
          <w:sz w:val="24"/>
        </w:rPr>
        <w:t>9</w:t>
      </w:r>
      <w:r w:rsidR="00BC5581">
        <w:rPr>
          <w:sz w:val="24"/>
        </w:rPr>
        <w:t>. lipnja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E3E1D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9E3E1D">
        <w:t xml:space="preserve">Marko </w:t>
      </w:r>
      <w:proofErr w:type="spellStart"/>
      <w:r w:rsidR="009E3E1D">
        <w:t>Đuroković</w:t>
      </w:r>
      <w:proofErr w:type="spellEnd"/>
      <w:r w:rsidR="009E3E1D">
        <w:t xml:space="preserve">, Požega, Otona Kučere 17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9E3E1D">
        <w:t>1.9</w:t>
      </w:r>
      <w:r w:rsidR="00620779">
        <w:t>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lastRenderedPageBreak/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0128" w:rsidR="00370128">
      <w:r>
        <w:separator/>
      </w:r>
    </w:p>
  </w:endnote>
  <w:endnote w:id="0" w:type="continuationSeparator">
    <w:p w:rsidRDefault="00370128" w:rsidR="003701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0128" w:rsidR="00370128">
      <w:r>
        <w:separator/>
      </w:r>
    </w:p>
  </w:footnote>
  <w:footnote w:id="0" w:type="continuationSeparator">
    <w:p w:rsidRDefault="00370128" w:rsidR="003701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66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1442C0" w:rsidR="00A35A50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3B063D" w:rsidRPr="003B063D">
      <w:t>6 St-</w:t>
    </w:r>
    <w:r w:rsidR="002C0108">
      <w:t>506</w:t>
    </w:r>
    <w:r w:rsidR="003B063D" w:rsidRPr="003B063D">
      <w:t>/16-</w:t>
    </w:r>
    <w:r w:rsidR="002C0108">
      <w:t>3</w:t>
    </w: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2C0108">
      <w:t>506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2C0"/>
    <w:rsid w:val="00144D3E"/>
    <w:rsid w:val="001454D1"/>
    <w:rsid w:val="00146C17"/>
    <w:rsid w:val="0015031F"/>
    <w:rsid w:val="001521A5"/>
    <w:rsid w:val="0015543C"/>
    <w:rsid w:val="00156575"/>
    <w:rsid w:val="001566C6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0128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500E9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56F0"/>
    <w:rsid w:val="00D91412"/>
    <w:rsid w:val="00D917CC"/>
    <w:rsid w:val="00D91FA6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C3F8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6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566C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566C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6C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6C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C3F8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6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566C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566C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6C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6C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MULTIPLIKATOR jednostavno društvo s ograničenom odgovornošću za edukacijske i računalne usluge</izvorni_sadrzaj>
    <derivirana_varijabla naziv="DomainObject.Predmet.ProtustrankaFormated_1">  MULTIPLIKATOR jednostavno društvo s ograničenom odgovornošću za edukacijske i računalne usluge</derivirana_varijabla>
  </DomainObject.Predmet.ProtustrankaFormated>
  <DomainObject.Predmet.ProtustrankaFormatedOIB>
    <izvorni_sadrzaj>  MULTIPLIKATOR jednostavno društvo s ograničenom odgovornošću za edukacijske i računalne usluge, OIB 06754579677</izvorni_sadrzaj>
    <derivirana_varijabla naziv="DomainObject.Predmet.ProtustrankaFormatedOIB_1">  MULTIPLIKATOR jednostavno društvo s ograničenom odgovornošću za edukacijske i računalne usluge, OIB 06754579677</derivirana_varijabla>
  </DomainObject.Predmet.ProtustrankaFormatedOIB>
  <DomainObject.Predmet.ProtustrankaFormatedWithAdress>
    <izvorni_sadrzaj> MULTIPLIKATOR jednostavno društvo s ograničenom odgovornošću za edukacijske i računalne usluge, I.Gundulića 60, 31000 Osijek</izvorni_sadrzaj>
    <derivirana_varijabla naziv="DomainObject.Predmet.ProtustrankaFormatedWithAdress_1"> MULTIPLIKATOR jednostavno društvo s ograničenom odgovornošću za edukacijske i računalne usluge, I.Gundulića 60, 31000 Osijek</derivirana_varijabla>
  </DomainObject.Predmet.ProtustrankaFormatedWithAdress>
  <DomainObject.Predmet.ProtustrankaFormatedWithAdressOIB>
    <izvorni_sadrzaj> MULTIPLIKATOR jednostavno društvo s ograničenom odgovornošću za edukacijske i računalne usluge, OIB 06754579677, I.Gundulića 60, 31000 Osijek</izvorni_sadrzaj>
    <derivirana_varijabla naziv="DomainObject.Predmet.ProtustrankaFormatedWithAdressOIB_1"> MULTIPLIKATOR jednostavno društvo s ograničenom odgovornošću za edukacijske i računalne usluge, OIB 06754579677, I.Gundulića 60, 31000 Osijek</derivirana_varijabla>
  </DomainObject.Predmet.ProtustrankaFormatedWithAdressOIB>
  <DomainObject.Predmet.ProtustrankaWithAdress>
    <izvorni_sadrzaj>MULTIPLIKATOR jednostavno društvo s ograničenom odgovornošću za edukacijske i računalne usluge I.Gundulića 60, 31000 Osijek</izvorni_sadrzaj>
    <derivirana_varijabla naziv="DomainObject.Predmet.ProtustrankaWithAdress_1">MULTIPLIKATOR jednostavno društvo s ograničenom odgovornošću za edukacijske i računalne usluge I.Gundulića 60, 31000 Osijek</derivirana_varijabla>
  </DomainObject.Predmet.ProtustrankaWithAdress>
  <DomainObject.Predmet.ProtustrankaWithAdressOIB>
    <izvorni_sadrzaj>MULTIPLIKATOR jednostavno društvo s ograničenom odgovornošću za edukacijske i računalne usluge, OIB 06754579677, I.Gundulića 60, 31000 Osijek</izvorni_sadrzaj>
    <derivirana_varijabla naziv="DomainObject.Predmet.ProtustrankaWithAdressOIB_1">MULTIPLIKATOR jednostavno društvo s ograničenom odgovornošću za edukacijske i računalne usluge, OIB 06754579677, I.Gundulića 60, 31000 Osijek</derivirana_varijabla>
  </DomainObject.Predmet.ProtustrankaWithAdressOIB>
  <DomainObject.Predmet.ProtustrankaNazivFormated>
    <izvorni_sadrzaj>MULTIPLIKATOR jednostavno društvo s ograničenom odgovornošću za edukacijske i računalne usluge</izvorni_sadrzaj>
    <derivirana_varijabla naziv="DomainObject.Predmet.ProtustrankaNazivFormated_1">MULTIPLIKATOR jednostavno društvo s ograničenom odgovornošću za edukacijske i računalne usluge</derivirana_varijabla>
  </DomainObject.Predmet.ProtustrankaNazivFormated>
  <DomainObject.Predmet.ProtustrankaNazivFormatedOIB>
    <izvorni_sadrzaj>MULTIPLIKATOR jednostavno društvo s ograničenom odgovornošću za edukacijske i računalne usluge, OIB 06754579677</izvorni_sadrzaj>
    <derivirana_varijabla naziv="DomainObject.Predmet.ProtustrankaNazivFormatedOIB_1">MULTIPLIKATOR jednostavno društvo s ograničenom odgovornošću za edukacijske i računalne usluge, OIB 06754579677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MULTIPLIKATOR jednostavno društvo s ograničenom odgovornošću za edukacijske i računalne usluge</item>
    </izvorni_sadrzaj>
    <derivirana_varijabla naziv="DomainObject.Predmet.ProtuStrankaListFormated_1">
      <item>MULTIPLIKATOR jednostavno društvo s ograničenom odgovornošću za edukacijske i računalne usluge</item>
    </derivirana_varijabla>
  </DomainObject.Predmet.ProtuStrankaListFormated>
  <DomainObject.Predmet.ProtuStrankaListFormatedOIB>
    <izvorni_sadrzaj>
      <item>MULTIPLIKATOR jednostavno društvo s ograničenom odgovornošću za edukacijske i računalne usluge, OIB 06754579677</item>
    </izvorni_sadrzaj>
    <derivirana_varijabla naziv="DomainObject.Predmet.ProtuStrankaListFormatedOIB_1">
      <item>MULTIPLIKATOR jednostavno društvo s ograničenom odgovornošću za edukacijske i računalne usluge, OIB 06754579677</item>
    </derivirana_varijabla>
  </DomainObject.Predmet.ProtuStrankaListFormatedOIB>
  <DomainObject.Predmet.ProtuStrankaListFormatedWithAdress>
    <izvorni_sadrzaj>
      <item>MULTIPLIKATOR jednostavno društvo s ograničenom odgovornošću za edukacijske i računalne usluge, I.Gundulića 60, 31000 Osijek</item>
    </izvorni_sadrzaj>
    <derivirana_varijabla naziv="DomainObject.Predmet.ProtuStrankaListFormatedWithAdress_1">
      <item>MULTIPLIKATOR jednostavno društvo s ograničenom odgovornošću za edukacijske i računalne usluge, I.Gundulića 60, 31000 Osijek</item>
    </derivirana_varijabla>
  </DomainObject.Predmet.ProtuStrankaListFormatedWithAdress>
  <DomainObject.Predmet.ProtuStrankaListFormatedWithAdressOIB>
    <izvorni_sadrzaj>
      <item>MULTIPLIKATOR jednostavno društvo s ograničenom odgovornošću za edukacijske i računalne usluge, OIB 06754579677, I.Gundulića 60, 31000 Osijek</item>
    </izvorni_sadrzaj>
    <derivirana_varijabla naziv="DomainObject.Predmet.ProtuStrankaListFormatedWithAdressOIB_1">
      <item>MULTIPLIKATOR jednostavno društvo s ograničenom odgovornošću za edukacijske i računalne usluge, OIB 06754579677, I.Gundulića 60, 31000 Osijek</item>
    </derivirana_varijabla>
  </DomainObject.Predmet.ProtuStrankaListFormatedWithAdressOIB>
  <DomainObject.Predmet.ProtuStrankaListNazivFormated>
    <izvorni_sadrzaj>
      <item>MULTIPLIKATOR jednostavno društvo s ograničenom odgovornošću za edukacijske i računalne usluge</item>
    </izvorni_sadrzaj>
    <derivirana_varijabla naziv="DomainObject.Predmet.ProtuStrankaListNazivFormated_1">
      <item>MULTIPLIKATOR jednostavno društvo s ograničenom odgovornošću za edukacijske i računalne usluge</item>
    </derivirana_varijabla>
  </DomainObject.Predmet.ProtuStrankaListNazivFormated>
  <DomainObject.Predmet.ProtuStrankaListNazivFormatedOIB>
    <izvorni_sadrzaj>
      <item>MULTIPLIKATOR jednostavno društvo s ograničenom odgovornošću za edukacijske i računalne usluge, OIB 06754579677</item>
    </izvorni_sadrzaj>
    <derivirana_varijabla naziv="DomainObject.Predmet.ProtuStrankaListNazivFormatedOIB_1">
      <item>MULTIPLIKATOR jednostavno društvo s ograničenom odgovornošću za edukacijske i računalne usluge, OIB 06754579677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MULTIPLIKATOR jednostavno društvo s ograničenom odgovornošću za edukacijske i računalne usluge</izvorni_sadrzaj>
    <derivirana_varijabla naziv="DomainObject.Predmet.ProtustrankaIDrugi_1">MULTIPLIKATOR jednostavno društvo s ograničenom odgovornošću za edukacijske i računalne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MULTIPLIKATOR jednostavno društvo s ograničenom odgovornošću za edukacijske i računalne usluge, OIB 06754579677, I.Gundulića 60, 31000 Osijek</izvorni_sadrzaj>
    <derivirana_varijabla naziv="DomainObject.Predmet.ProtustrankaIDrugiAdressOIB_1">MULTIPLIKATOR jednostavno društvo s ograničenom odgovornošću za edukacijske i računalne usluge, OIB 06754579677, I.Gundulića 60,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MULTIPLIKATOR jednostavno društvo s ograničenom odgovornošću za edukacijske i računalne usluge</item>
    </izvorni_sadrzaj>
    <derivirana_varijabla naziv="DomainObject.Predmet.SudioniciListNaziv_1">
      <item>FINA RC OSIJEK</item>
      <item>MULTIPLIKATOR jednostavno društvo s ograničenom odgovornošću za edukacijske i računalne usluge</item>
    </derivirana_varijabla>
  </DomainObject.Predmet.SudioniciListNaziv>
  <DomainObject.Predmet.SudioniciListAdressOIB>
    <izvorni_sadrzaj>
      <item>FINA RC OSIJEK, OIB 85821130368, L. JEGERA 3,31000 Osijek</item>
      <item>MULTIPLIKATOR jednostavno društvo s ograničenom odgovornošću za edukacijske i računalne usluge, OIB 06754579677, I.Gundulića 60,31000 Osijek</item>
    </izvorni_sadrzaj>
    <derivirana_varijabla naziv="DomainObject.Predmet.SudioniciListAdressOIB_1">
      <item>FINA RC OSIJEK, OIB 85821130368, L. JEGERA 3,31000 Osijek</item>
      <item>MULTIPLIKATOR jednostavno društvo s ograničenom odgovornošću za edukacijske i računalne usluge, OIB 06754579677, I.Gundulića 60,31000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06754579677</item>
    </izvorni_sadrzaj>
    <derivirana_varijabla naziv="DomainObject.Predmet.SudioniciListNazivOIB_1">
      <item>, OIB 85821130368</item>
      <item>, OIB 06754579677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42D220-745B-462D-9C28-CAE7E52E65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431</properties:Words>
  <properties:Characters>2139</properties:Characters>
  <properties:Lines>100</properties:Lines>
  <properties:Paragraphs>23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2016-06-29T12:04:00Z</dcterms:modified>
  <cp:revision>76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