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7234" w14:paraId="36d7234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825FF">
        <w:t xml:space="preserve">ĐANI INTERNACIONAL </w:t>
      </w:r>
      <w:r w:rsidR="00D87C29">
        <w:t>društvo s ograničenom odgovornošću</w:t>
      </w:r>
      <w:r w:rsidR="00F825FF">
        <w:t xml:space="preserve"> za trgovinu i usluge, OIB: 44762965245, MBS: 081066369, Zagreb, Ulica grada Chicaga 19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F825FF">
        <w:t xml:space="preserve">ĐANI INTERNACIONAL </w:t>
      </w:r>
      <w:r w:rsidR="00D87C29">
        <w:t>društvo s ograničenom odgovornošću</w:t>
      </w:r>
      <w:r w:rsidR="00F825FF">
        <w:t xml:space="preserve"> za trgovinu i usluge, OIB: 44762965245, MBS: 081066369, Zagreb, Ulica grada Chicaga 19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075556">
        <w:t xml:space="preserve"> </w:t>
      </w:r>
      <w:r w:rsidR="0057324F" w:rsidRPr="00E94503">
        <w:t>Za stečajnog upravitelja imenuje se</w:t>
      </w:r>
      <w:r w:rsidR="00CD5B58">
        <w:t xml:space="preserve"> </w:t>
      </w:r>
      <w:r w:rsidR="00170CCA">
        <w:t>Zoran Ostović, OIB: 14973076805, Velika Gorica, Šibenska 19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170CCA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F825FF">
        <w:t xml:space="preserve">ĐANI INTERNACIONAL </w:t>
      </w:r>
      <w:r w:rsidR="00D87C29">
        <w:t xml:space="preserve">društvo s ograničenom odgovornošću </w:t>
      </w:r>
      <w:r w:rsidR="00F825FF">
        <w:t>za trgovinu i usluge, OIB: 44762965245, MBS: 081066369, Zagreb, Ulica grada Chicaga 19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075556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6F269A">
        <w:rPr>
          <w:bCs/>
        </w:rPr>
        <w:t>11. siječnja</w:t>
      </w:r>
      <w:r w:rsidRPr="0081735B">
        <w:rPr>
          <w:bCs/>
        </w:rPr>
        <w:t xml:space="preserve"> 201</w:t>
      </w:r>
      <w:r w:rsidR="006F269A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4945E5">
        <w:rPr>
          <w:bCs/>
        </w:rPr>
        <w:t>8</w:t>
      </w:r>
      <w:r w:rsidR="004152B9">
        <w:rPr>
          <w:bCs/>
        </w:rPr>
        <w:t>-01/04, Ur.broj: 04-06-18</w:t>
      </w:r>
      <w:r w:rsidRPr="0081735B">
        <w:rPr>
          <w:bCs/>
        </w:rPr>
        <w:t>-</w:t>
      </w:r>
      <w:r w:rsidR="00462960">
        <w:rPr>
          <w:bCs/>
        </w:rPr>
        <w:t>118</w:t>
      </w:r>
      <w:r w:rsidRPr="0081735B">
        <w:rPr>
          <w:bCs/>
        </w:rPr>
        <w:t xml:space="preserve"> od </w:t>
      </w:r>
      <w:r w:rsidR="004945E5">
        <w:rPr>
          <w:bCs/>
        </w:rPr>
        <w:t>8. siječnja 2018</w:t>
      </w:r>
      <w:r w:rsidRPr="0081735B">
        <w:rPr>
          <w:bCs/>
        </w:rPr>
        <w:t xml:space="preserve">. nad stečajnim dužnikom </w:t>
      </w:r>
      <w:r w:rsidR="00F825FF">
        <w:t xml:space="preserve">ĐANI INTERNACIONAL </w:t>
      </w:r>
      <w:r w:rsidR="00D87C29">
        <w:t>društvo s ograničenom odgovornošću</w:t>
      </w:r>
      <w:r w:rsidR="00F825FF">
        <w:t xml:space="preserve"> za trgovinu i usluge, OIB: 44762965245, MBS: 081066369, Zagreb, Ulica grada Chicaga 19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lastRenderedPageBreak/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St-3</w:t>
      </w:r>
      <w:r w:rsidR="00032CEF">
        <w:t>21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9C6572" w:rsidP="009C6572" w:rsidR="009C6572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B902F3">
        <w:t>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C40" w:rsidP="005C2CD1" w:rsidR="00405C40">
      <w:r>
        <w:separator/>
      </w:r>
    </w:p>
  </w:endnote>
  <w:endnote w:id="0" w:type="continuationSeparator">
    <w:p w:rsidRDefault="00405C40" w:rsidP="005C2CD1" w:rsidR="00405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C40" w:rsidP="005C2CD1" w:rsidR="00405C40">
      <w:r>
        <w:separator/>
      </w:r>
    </w:p>
  </w:footnote>
  <w:footnote w:id="0" w:type="continuationSeparator">
    <w:p w:rsidRDefault="00405C40" w:rsidP="005C2CD1" w:rsidR="00405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001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9963EC">
          <w:t>3</w:t>
        </w:r>
        <w:r w:rsidR="00114B95">
          <w:t>21</w:t>
        </w:r>
        <w:r w:rsidR="008D4581">
          <w:t>/201</w:t>
        </w:r>
        <w:r w:rsidR="009963EC">
          <w:t>8</w:t>
        </w:r>
        <w:r w:rsidR="008D4581">
          <w:t>-</w:t>
        </w:r>
        <w:r w:rsidR="00114B95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114B95">
      <w:t>321</w:t>
    </w:r>
    <w:r w:rsidR="00071A4C">
      <w:t>/201</w:t>
    </w:r>
    <w:r w:rsidR="009963EC">
      <w:t>8</w:t>
    </w:r>
    <w:r w:rsidR="00071A4C">
      <w:t>-</w:t>
    </w:r>
    <w:r w:rsidR="00114B9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2CEF"/>
    <w:rsid w:val="00035864"/>
    <w:rsid w:val="000412A0"/>
    <w:rsid w:val="00045373"/>
    <w:rsid w:val="00045ABF"/>
    <w:rsid w:val="00052A89"/>
    <w:rsid w:val="000535EA"/>
    <w:rsid w:val="00071A4C"/>
    <w:rsid w:val="00072146"/>
    <w:rsid w:val="0007555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056B8"/>
    <w:rsid w:val="00114B95"/>
    <w:rsid w:val="001378FA"/>
    <w:rsid w:val="001437B2"/>
    <w:rsid w:val="0014759A"/>
    <w:rsid w:val="0015367E"/>
    <w:rsid w:val="00155DC1"/>
    <w:rsid w:val="00170CCA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55A66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5C40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2960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269A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09B1"/>
    <w:rsid w:val="0097122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4001"/>
    <w:rsid w:val="009C657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4715D"/>
    <w:rsid w:val="00B706CB"/>
    <w:rsid w:val="00B7644F"/>
    <w:rsid w:val="00B82540"/>
    <w:rsid w:val="00B902F3"/>
    <w:rsid w:val="00B95B20"/>
    <w:rsid w:val="00B97428"/>
    <w:rsid w:val="00BA45F5"/>
    <w:rsid w:val="00BB6169"/>
    <w:rsid w:val="00BD7DCD"/>
    <w:rsid w:val="00BE0AFD"/>
    <w:rsid w:val="00BE126A"/>
    <w:rsid w:val="00BE33FF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ĐANI INTERNACIONAL d.o.o.</izvorni_sadrzaj>
    <derivirana_varijabla naziv="DomainObject.Predmet.ProtustrankaFormated_1">  ĐANI INTERNACIONAL d.o.o.</derivirana_varijabla>
  </DomainObject.Predmet.ProtustrankaFormated>
  <DomainObject.Predmet.ProtustrankaFormatedOIB>
    <izvorni_sadrzaj>  ĐANI INTERNACIONAL d.o.o., OIB 44762965245</izvorni_sadrzaj>
    <derivirana_varijabla naziv="DomainObject.Predmet.ProtustrankaFormatedOIB_1">  ĐANI INTERNACIONAL d.o.o., OIB 44762965245</derivirana_varijabla>
  </DomainObject.Predmet.ProtustrankaFormatedOIB>
  <DomainObject.Predmet.ProtustrankaFormatedWithAdress>
    <izvorni_sadrzaj> ĐANI INTERNACIONAL d.o.o., Ulica Grada Chicaga 19, 10000 Zagreb</izvorni_sadrzaj>
    <derivirana_varijabla naziv="DomainObject.Predmet.ProtustrankaFormatedWithAdress_1"> ĐANI INTERNACIONAL d.o.o., Ulica Grada Chicaga 19, 10000 Zagreb</derivirana_varijabla>
  </DomainObject.Predmet.ProtustrankaFormatedWithAdress>
  <DomainObject.Predmet.ProtustrankaFormatedWithAdressOIB>
    <izvorni_sadrzaj> ĐANI INTERNACIONAL d.o.o., OIB 44762965245, Ulica Grada Chicaga 19, 10000 Zagreb</izvorni_sadrzaj>
    <derivirana_varijabla naziv="DomainObject.Predmet.ProtustrankaFormatedWithAdressOIB_1"> ĐANI INTERNACIONAL d.o.o., OIB 44762965245, Ulica Grada Chicaga 19, 10000 Zagreb</derivirana_varijabla>
  </DomainObject.Predmet.ProtustrankaFormatedWithAdressOIB>
  <DomainObject.Predmet.ProtustrankaWithAdress>
    <izvorni_sadrzaj>ĐANI INTERNACIONAL d.o.o. Ulica Grada Chicaga 19, 10000 Zagreb</izvorni_sadrzaj>
    <derivirana_varijabla naziv="DomainObject.Predmet.ProtustrankaWithAdress_1">ĐANI INTERNACIONAL d.o.o. Ulica Grada Chicaga 19, 10000 Zagreb</derivirana_varijabla>
  </DomainObject.Predmet.ProtustrankaWithAdress>
  <DomainObject.Predmet.ProtustrankaWithAdressOIB>
    <izvorni_sadrzaj>ĐANI INTERNACIONAL d.o.o., OIB 44762965245, Ulica Grada Chicaga 19, 10000 Zagreb</izvorni_sadrzaj>
    <derivirana_varijabla naziv="DomainObject.Predmet.ProtustrankaWithAdressOIB_1">ĐANI INTERNACIONAL d.o.o., OIB 44762965245, Ulica Grada Chicaga 19, 10000 Zagreb</derivirana_varijabla>
  </DomainObject.Predmet.ProtustrankaWithAdressOIB>
  <DomainObject.Predmet.ProtustrankaNazivFormated>
    <izvorni_sadrzaj>ĐANI INTERNACIONAL d.o.o.</izvorni_sadrzaj>
    <derivirana_varijabla naziv="DomainObject.Predmet.ProtustrankaNazivFormated_1">ĐANI INTERNACIONAL d.o.o.</derivirana_varijabla>
  </DomainObject.Predmet.ProtustrankaNazivFormated>
  <DomainObject.Predmet.ProtustrankaNazivFormatedOIB>
    <izvorni_sadrzaj>ĐANI INTERNACIONAL d.o.o., OIB 44762965245</izvorni_sadrzaj>
    <derivirana_varijabla naziv="DomainObject.Predmet.ProtustrankaNazivFormatedOIB_1">ĐANI INTERNACIONAL d.o.o., OIB 44762965245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INTERNACIONAL d.o.o.</item>
    </izvorni_sadrzaj>
    <derivirana_varijabla naziv="DomainObject.Predmet.ProtuStrankaListFormated_1">
      <item>ĐANI INTERNACIONAL d.o.o.</item>
    </derivirana_varijabla>
  </DomainObject.Predmet.ProtuStrankaListFormated>
  <DomainObject.Predmet.ProtuStrankaListFormatedOIB>
    <izvorni_sadrzaj>
      <item>ĐANI INTERNACIONAL d.o.o., OIB 44762965245</item>
    </izvorni_sadrzaj>
    <derivirana_varijabla naziv="DomainObject.Predmet.ProtuStrankaListFormatedOIB_1">
      <item>ĐANI INTERNACIONAL d.o.o., OIB 44762965245</item>
    </derivirana_varijabla>
  </DomainObject.Predmet.ProtuStrankaListFormatedOIB>
  <DomainObject.Predmet.ProtuStrankaListFormatedWithAdress>
    <izvorni_sadrzaj>
      <item>ĐANI INTERNACIONAL d.o.o., Ulica Grada Chicaga 19, 10000 Zagreb</item>
    </izvorni_sadrzaj>
    <derivirana_varijabla naziv="DomainObject.Predmet.ProtuStrankaListFormatedWithAdress_1">
      <item>ĐANI INTERNACIONAL d.o.o., Ulica Grada Chicaga 19, 10000 Zagreb</item>
    </derivirana_varijabla>
  </DomainObject.Predmet.ProtuStrankaListFormatedWithAdress>
  <DomainObject.Predmet.ProtuStrankaListFormatedWithAdressOIB>
    <izvorni_sadrzaj>
      <item>ĐANI INTERNACIONAL d.o.o., OIB 44762965245, Ulica Grada Chicaga 19, 10000 Zagreb</item>
    </izvorni_sadrzaj>
    <derivirana_varijabla naziv="DomainObject.Predmet.ProtuStrankaListFormatedWithAdressOIB_1">
      <item>ĐANI INTERNACIONAL d.o.o., OIB 44762965245, Ulica Grada Chicaga 19, 10000 Zagreb</item>
    </derivirana_varijabla>
  </DomainObject.Predmet.ProtuStrankaListFormatedWithAdressOIB>
  <DomainObject.Predmet.ProtuStrankaListNazivFormated>
    <izvorni_sadrzaj>
      <item>ĐANI INTERNACIONAL d.o.o.</item>
    </izvorni_sadrzaj>
    <derivirana_varijabla naziv="DomainObject.Predmet.ProtuStrankaListNazivFormated_1">
      <item>ĐANI INTERNACIONAL d.o.o.</item>
    </derivirana_varijabla>
  </DomainObject.Predmet.ProtuStrankaListNazivFormated>
  <DomainObject.Predmet.ProtuStrankaListNazivFormatedOIB>
    <izvorni_sadrzaj>
      <item>ĐANI INTERNACIONAL d.o.o., OIB 44762965245</item>
    </izvorni_sadrzaj>
    <derivirana_varijabla naziv="DomainObject.Predmet.ProtuStrankaListNazivFormatedOIB_1">
      <item>ĐANI INTERNACIONAL d.o.o., OIB 44762965245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INTERNACIONAL d.o.o.</izvorni_sadrzaj>
    <derivirana_varijabla naziv="DomainObject.Predmet.ProtustrankaIDrugi_1">ĐANI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ĐANI INTERNACIONAL d.o.o., OIB 44762965245, Ulica Grada Chicaga 19, 10000 Zagreb</izvorni_sadrzaj>
    <derivirana_varijabla naziv="DomainObject.Predmet.ProtustrankaIDrugiAdressOIB_1">ĐANI INTERNACIONAL d.o.o., OIB 44762965245, Ulica Grada Chicaga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 INTERNACIONAL d.o.o.</item>
      <item>FINA Regionalni centar Zagreb</item>
    </izvorni_sadrzaj>
    <derivirana_varijabla naziv="DomainObject.Predmet.SudioniciListNaziv_1">
      <item>ĐANI INTERNACIONAL d.o.o.</item>
      <item>FINA Regionalni centar Zagreb</item>
    </derivirana_varijabla>
  </DomainObject.Predmet.SudioniciListNaziv>
  <DomainObject.Predmet.SudioniciListAdressOIB>
    <izvorni_sadrzaj>
      <item>ĐANI INTERNACIONAL d.o.o., OIB 44762965245, Ulica Grada Chicaga 19,10000 Zagreb</item>
      <item>FINA Regionalni centar Zagreb, OIB 85821130368, Trg svibanjskih žrtava 1995. br. 1,10000 Zagreb</item>
    </izvorni_sadrzaj>
    <derivirana_varijabla naziv="DomainObject.Predmet.SudioniciListAdressOIB_1">
      <item>ĐANI INTERNACIONAL d.o.o., OIB 44762965245, Ulica Grada Chicaga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44762965245</item>
      <item>, OIB 85821130368</item>
    </izvorni_sadrzaj>
    <derivirana_varijabla naziv="DomainObject.Predmet.SudioniciListNazivOIB_1">
      <item>, OIB 44762965245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57517-B9A2-46AE-B481-F867C99FD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3252</properties:Characters>
  <properties:Lines>95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2018-06-06T12:39:00Z</dcterms:created>
  <dc:creator>Korisnik</dc:creator>
  <cp:lastModifiedBy>Renata Horvat</cp:lastModifiedBy>
  <cp:lastPrinted>2018-05-23T11:56:00Z</cp:lastPrinted>
  <dcterms:modified xmlns:xsi="http://www.w3.org/2001/XMLSchema-instance" xsi:type="dcterms:W3CDTF">2018-06-07T08:07:00Z</dcterms:modified>
  <cp:revision>13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(ĐANI INTERNACIONAL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