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A42119" w:rsidP="008723A5" w:rsidRDefault="00A42119" w14:paraId="bdc6832" w14:textId="bdc6832">
      <w:pPr>
        <w15:collapsed w:val="false"/>
      </w:pPr>
      <w:bookmarkStart w:name="_GoBack" w:id="0"/>
      <w:bookmarkEnd w:id="0"/>
    </w:p>
    <w:p w:rsidRPr="00B95A88" w:rsidR="004B23BC" w:rsidP="008723A5" w:rsidRDefault="00BD5EBC">
      <w:r w:rsidRPr="00152A1E">
        <w:t xml:space="preserve">  </w:t>
      </w:r>
      <w:r w:rsidR="008723A5">
        <w:rPr>
          <w:lang w:val="pl-PL"/>
        </w:rPr>
        <w:t xml:space="preserve">   </w:t>
      </w:r>
      <w:r w:rsidR="00B95A88">
        <w:rPr>
          <w:lang w:val="pl-PL"/>
        </w:rPr>
        <w:t xml:space="preserve"> </w:t>
      </w:r>
      <w:r w:rsidRPr="00B95A88" w:rsidR="004B23BC">
        <w:rPr>
          <w:lang w:val="pl-PL"/>
        </w:rPr>
        <w:t>REPUBLIKA HRVATSKA</w:t>
      </w:r>
      <w:r w:rsidRPr="00B95A88" w:rsidR="004B23BC">
        <w:rPr>
          <w:lang w:val="pl-PL"/>
        </w:rPr>
        <w:tab/>
      </w:r>
      <w:r w:rsidRPr="00B95A88" w:rsidR="004B23BC">
        <w:rPr>
          <w:lang w:val="pl-PL"/>
        </w:rPr>
        <w:tab/>
      </w:r>
      <w:r w:rsidRPr="00B95A88" w:rsidR="004B23BC">
        <w:rPr>
          <w:lang w:val="pl-PL"/>
        </w:rPr>
        <w:tab/>
      </w:r>
      <w:r w:rsidRPr="00B95A88" w:rsidR="004B23BC">
        <w:rPr>
          <w:lang w:val="pl-PL"/>
        </w:rPr>
        <w:tab/>
      </w:r>
      <w:r w:rsidRPr="00B95A88" w:rsidR="004B23BC">
        <w:rPr>
          <w:lang w:val="pl-PL"/>
        </w:rPr>
        <w:tab/>
      </w:r>
    </w:p>
    <w:p w:rsidRPr="00B95A88" w:rsidR="004B23BC" w:rsidP="004B23BC" w:rsidRDefault="004B23BC">
      <w:pPr>
        <w:jc w:val="both"/>
        <w:rPr>
          <w:lang w:val="pl-PL"/>
        </w:rPr>
      </w:pPr>
      <w:r w:rsidRPr="00B95A88">
        <w:rPr>
          <w:lang w:val="pl-PL"/>
        </w:rPr>
        <w:t>TRGOVAČKI SUD U ZAGREBU</w:t>
      </w:r>
    </w:p>
    <w:p w:rsidRPr="00B95A88" w:rsidR="00152A1E" w:rsidP="004B23BC" w:rsidRDefault="00B95A88">
      <w:pPr>
        <w:jc w:val="both"/>
        <w:rPr>
          <w:lang w:val="pt-BR"/>
        </w:rPr>
      </w:pPr>
      <w:r>
        <w:rPr>
          <w:lang w:val="pt-BR"/>
        </w:rPr>
        <w:t xml:space="preserve">         </w:t>
      </w:r>
      <w:r w:rsidRPr="00B95A88" w:rsidR="004B23BC">
        <w:rPr>
          <w:lang w:val="pt-BR"/>
        </w:rPr>
        <w:t>Zagreb, Amruševa 2/II</w:t>
      </w:r>
      <w:r w:rsidRPr="00B95A88" w:rsidR="004B23BC">
        <w:rPr>
          <w:lang w:val="pt-BR"/>
        </w:rPr>
        <w:tab/>
      </w:r>
      <w:r w:rsidRPr="00B95A88" w:rsidR="004B23BC">
        <w:rPr>
          <w:lang w:val="pt-BR"/>
        </w:rPr>
        <w:tab/>
      </w:r>
      <w:r w:rsidRPr="00B95A88" w:rsidR="004B23BC">
        <w:rPr>
          <w:lang w:val="pt-BR"/>
        </w:rPr>
        <w:tab/>
      </w:r>
      <w:r w:rsidRPr="00B95A88" w:rsidR="004B23BC">
        <w:rPr>
          <w:lang w:val="pt-BR"/>
        </w:rPr>
        <w:tab/>
      </w:r>
      <w:r w:rsidRPr="00B95A88" w:rsidR="004B23BC">
        <w:rPr>
          <w:lang w:val="pt-BR"/>
        </w:rPr>
        <w:tab/>
      </w:r>
      <w:r w:rsidRPr="00B95A88" w:rsidR="004B23BC">
        <w:rPr>
          <w:lang w:val="pt-BR"/>
        </w:rPr>
        <w:tab/>
        <w:t xml:space="preserve">        </w:t>
      </w:r>
      <w:r w:rsidR="008723A5">
        <w:rPr>
          <w:lang w:val="pt-BR"/>
        </w:rPr>
        <w:t xml:space="preserve">        </w:t>
      </w:r>
      <w:r w:rsidRPr="00B95A88" w:rsidR="004B23BC">
        <w:rPr>
          <w:lang w:val="pt-BR"/>
        </w:rPr>
        <w:t xml:space="preserve"> </w:t>
      </w:r>
    </w:p>
    <w:p w:rsidR="00A42119" w:rsidP="004D4406" w:rsidRDefault="00A42119">
      <w:pPr>
        <w:jc w:val="center"/>
        <w:rPr>
          <w:lang w:val="pt-BR"/>
        </w:rPr>
      </w:pPr>
    </w:p>
    <w:p w:rsidR="00A42119" w:rsidP="004D4406" w:rsidRDefault="00A42119">
      <w:pPr>
        <w:jc w:val="center"/>
        <w:rPr>
          <w:lang w:val="pt-BR"/>
        </w:rPr>
      </w:pPr>
    </w:p>
    <w:p w:rsidRPr="00B95A88" w:rsidR="00A42119" w:rsidP="00A42119" w:rsidRDefault="00A42119">
      <w:pPr>
        <w:jc w:val="both"/>
      </w:pP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                                     </w:t>
      </w:r>
      <w:r>
        <w:t>89</w:t>
      </w:r>
      <w:r w:rsidRPr="00B95A88">
        <w:t>. St-</w:t>
      </w:r>
      <w:r w:rsidR="0056224C">
        <w:t>276</w:t>
      </w:r>
      <w:r>
        <w:t>/</w:t>
      </w:r>
      <w:r w:rsidRPr="00B95A88">
        <w:t>1</w:t>
      </w:r>
      <w:r w:rsidR="0056224C">
        <w:t>8</w:t>
      </w:r>
      <w:r>
        <w:t>-</w:t>
      </w:r>
      <w:r w:rsidR="00EA70A6">
        <w:t>11</w:t>
      </w:r>
    </w:p>
    <w:p w:rsidRPr="00B95A88" w:rsidR="004D4406" w:rsidP="004D4406" w:rsidRDefault="004D4406">
      <w:pPr>
        <w:jc w:val="center"/>
        <w:rPr>
          <w:lang w:val="pt-BR"/>
        </w:rPr>
      </w:pPr>
      <w:r w:rsidRPr="00B95A88">
        <w:rPr>
          <w:lang w:val="pt-BR"/>
        </w:rPr>
        <w:t>U  I M E  R E P U B L I K E  H R V A T S K E</w:t>
      </w:r>
    </w:p>
    <w:p w:rsidRPr="00B95A88" w:rsidR="004D4406" w:rsidP="004B23BC" w:rsidRDefault="004D4406">
      <w:pPr>
        <w:jc w:val="center"/>
        <w:rPr>
          <w:lang w:val="pt-BR"/>
        </w:rPr>
      </w:pPr>
    </w:p>
    <w:p w:rsidRPr="00B95A88" w:rsidR="004B23BC" w:rsidP="004B23BC" w:rsidRDefault="004B23BC">
      <w:pPr>
        <w:jc w:val="center"/>
        <w:rPr>
          <w:lang w:val="pt-BR"/>
        </w:rPr>
      </w:pPr>
      <w:r w:rsidRPr="00B95A88">
        <w:rPr>
          <w:lang w:val="pt-BR"/>
        </w:rPr>
        <w:t>R J E Š E N J E</w:t>
      </w:r>
    </w:p>
    <w:p w:rsidRPr="00B95A88" w:rsidR="004B23BC" w:rsidP="004B23BC" w:rsidRDefault="004B23BC">
      <w:pPr>
        <w:jc w:val="both"/>
        <w:rPr>
          <w:lang w:val="pt-BR"/>
        </w:rPr>
      </w:pPr>
    </w:p>
    <w:p w:rsidRPr="009F3D4B" w:rsidR="0056224C" w:rsidP="0056224C" w:rsidRDefault="0056224C">
      <w:pPr>
        <w:ind w:firstLine="720"/>
        <w:jc w:val="both"/>
      </w:pPr>
      <w:r w:rsidRPr="009F3D4B">
        <w:rPr>
          <w:lang w:val="pt-BR"/>
        </w:rPr>
        <w:t xml:space="preserve">Trgovački sud u Zagrebu, po </w:t>
      </w:r>
      <w:r>
        <w:rPr>
          <w:lang w:val="pt-BR"/>
        </w:rPr>
        <w:t>sutkinji</w:t>
      </w:r>
      <w:r w:rsidRPr="004E5649">
        <w:rPr>
          <w:lang w:val="pt-BR"/>
        </w:rPr>
        <w:t xml:space="preserve"> Nikolini Dorić Hadžisejdić, u stečajnom postupku nad dužnikom </w:t>
      </w:r>
      <w:r>
        <w:t>MOLTO</w:t>
      </w:r>
      <w:r w:rsidRPr="004E5649">
        <w:t xml:space="preserve"> d.o.o., Z</w:t>
      </w:r>
      <w:r>
        <w:t>agreb</w:t>
      </w:r>
      <w:r w:rsidRPr="004E5649">
        <w:t xml:space="preserve">, </w:t>
      </w:r>
      <w:proofErr w:type="spellStart"/>
      <w:r>
        <w:t>Olovska</w:t>
      </w:r>
      <w:proofErr w:type="spellEnd"/>
      <w:r>
        <w:t xml:space="preserve"> 9</w:t>
      </w:r>
      <w:r w:rsidRPr="004E5649">
        <w:t xml:space="preserve">, OIB: </w:t>
      </w:r>
      <w:r>
        <w:t>17119812563</w:t>
      </w:r>
      <w:r w:rsidRPr="009F3D4B">
        <w:t>,</w:t>
      </w:r>
      <w:r w:rsidRPr="009F3D4B">
        <w:rPr>
          <w:lang w:val="pt-BR"/>
        </w:rPr>
        <w:t xml:space="preserve"> </w:t>
      </w:r>
      <w:r>
        <w:rPr>
          <w:lang w:val="pt-BR"/>
        </w:rPr>
        <w:t>1</w:t>
      </w:r>
      <w:r w:rsidR="00EA70A6">
        <w:rPr>
          <w:lang w:val="pt-BR"/>
        </w:rPr>
        <w:t>1</w:t>
      </w:r>
      <w:r w:rsidRPr="009F3D4B">
        <w:rPr>
          <w:lang w:val="pt-BR"/>
        </w:rPr>
        <w:t xml:space="preserve">. </w:t>
      </w:r>
      <w:r>
        <w:rPr>
          <w:lang w:val="pt-BR"/>
        </w:rPr>
        <w:t>rujna 2019</w:t>
      </w:r>
      <w:r w:rsidRPr="009F3D4B">
        <w:rPr>
          <w:lang w:val="pt-BR"/>
        </w:rPr>
        <w:t>.</w:t>
      </w:r>
      <w:r w:rsidRPr="009F3D4B">
        <w:t>,</w:t>
      </w:r>
    </w:p>
    <w:p w:rsidRPr="008723A5" w:rsidR="00BD5EBC" w:rsidP="004B23BC" w:rsidRDefault="00BD5EBC">
      <w:pPr>
        <w:ind w:firstLine="708"/>
        <w:jc w:val="both"/>
      </w:pPr>
    </w:p>
    <w:p w:rsidRPr="00B95A88" w:rsidR="00152A1E" w:rsidP="00B07CA3" w:rsidRDefault="00152A1E"/>
    <w:p w:rsidRPr="00B95A88" w:rsidR="00C907C8" w:rsidP="007F268F" w:rsidRDefault="00C907C8">
      <w:pPr>
        <w:jc w:val="center"/>
      </w:pPr>
      <w:r w:rsidRPr="00B95A88">
        <w:t>r i j e š i o    j e</w:t>
      </w:r>
    </w:p>
    <w:p w:rsidRPr="00B95A88" w:rsidR="00E437C6" w:rsidP="00152A1E" w:rsidRDefault="00E437C6">
      <w:pPr>
        <w:jc w:val="both"/>
      </w:pPr>
    </w:p>
    <w:p w:rsidRPr="008723A5" w:rsidR="00E437C6" w:rsidP="007F268F" w:rsidRDefault="00E437C6">
      <w:pPr>
        <w:ind w:firstLine="708"/>
        <w:jc w:val="both"/>
      </w:pPr>
      <w:r w:rsidRPr="00B95A88">
        <w:t xml:space="preserve"> Odbacuje se kao nedopušten prijedlog za otvaranje stečajnog postupka nad dužnikom </w:t>
      </w:r>
      <w:r w:rsidR="0056224C">
        <w:t>MOLTO</w:t>
      </w:r>
      <w:r w:rsidRPr="004E5649" w:rsidR="0056224C">
        <w:t xml:space="preserve"> d.o.o., Z</w:t>
      </w:r>
      <w:r w:rsidR="0056224C">
        <w:t>agreb</w:t>
      </w:r>
      <w:r w:rsidRPr="004E5649" w:rsidR="0056224C">
        <w:t xml:space="preserve">, </w:t>
      </w:r>
      <w:proofErr w:type="spellStart"/>
      <w:r w:rsidR="0056224C">
        <w:t>Olovska</w:t>
      </w:r>
      <w:proofErr w:type="spellEnd"/>
      <w:r w:rsidR="0056224C">
        <w:t xml:space="preserve"> 9</w:t>
      </w:r>
      <w:r w:rsidRPr="004E5649" w:rsidR="0056224C">
        <w:t xml:space="preserve">, OIB: </w:t>
      </w:r>
      <w:r w:rsidR="0056224C">
        <w:t>17119812563</w:t>
      </w:r>
      <w:r w:rsidRPr="008723A5">
        <w:rPr>
          <w:lang w:val="pt-BR"/>
        </w:rPr>
        <w:t>.</w:t>
      </w:r>
    </w:p>
    <w:p w:rsidRPr="00B95A88" w:rsidR="00E437C6" w:rsidP="00C907C8" w:rsidRDefault="00E437C6"/>
    <w:p w:rsidRPr="00B95A88" w:rsidR="00C907C8" w:rsidP="007F268F" w:rsidRDefault="00C907C8">
      <w:pPr>
        <w:jc w:val="center"/>
      </w:pPr>
      <w:r w:rsidRPr="00B95A88">
        <w:t>Obrazloženje</w:t>
      </w:r>
      <w:r w:rsidR="00B95A88">
        <w:t xml:space="preserve">  </w:t>
      </w:r>
    </w:p>
    <w:p w:rsidRPr="00B95A88" w:rsidR="00E437C6" w:rsidP="004B23BC" w:rsidRDefault="00E437C6">
      <w:pPr>
        <w:jc w:val="both"/>
      </w:pPr>
    </w:p>
    <w:p w:rsidRPr="00B95A88" w:rsidR="004B23BC" w:rsidP="004B23BC" w:rsidRDefault="004B23BC">
      <w:pPr>
        <w:ind w:firstLine="708"/>
        <w:jc w:val="both"/>
      </w:pPr>
      <w:r w:rsidRPr="00477F1C">
        <w:t xml:space="preserve">Provjerom u sudskom registru ovog suda utvrđeno je da je rješenjem poslovni broj </w:t>
      </w:r>
      <w:r w:rsidRPr="00477F1C" w:rsidR="00625C93">
        <w:br/>
      </w:r>
      <w:proofErr w:type="spellStart"/>
      <w:r w:rsidR="0056224C">
        <w:t>Tt</w:t>
      </w:r>
      <w:proofErr w:type="spellEnd"/>
      <w:r w:rsidR="0056224C">
        <w:t>-17</w:t>
      </w:r>
      <w:r w:rsidRPr="00477F1C" w:rsidR="00B95A88">
        <w:t>/</w:t>
      </w:r>
      <w:r w:rsidR="0056224C">
        <w:t>11681</w:t>
      </w:r>
      <w:r w:rsidR="00A42119">
        <w:t>-</w:t>
      </w:r>
      <w:r w:rsidR="0056224C">
        <w:t>63</w:t>
      </w:r>
      <w:r w:rsidRPr="00477F1C" w:rsidR="00B95A88">
        <w:t xml:space="preserve"> </w:t>
      </w:r>
      <w:r w:rsidRPr="00477F1C" w:rsidR="004D4406">
        <w:t>od</w:t>
      </w:r>
      <w:r w:rsidR="0056224C">
        <w:t xml:space="preserve"> 23</w:t>
      </w:r>
      <w:r w:rsidRPr="00477F1C" w:rsidR="00625C93">
        <w:t xml:space="preserve">. </w:t>
      </w:r>
      <w:r w:rsidR="0056224C">
        <w:t>listopada</w:t>
      </w:r>
      <w:r w:rsidRPr="00477F1C" w:rsidR="00625C93">
        <w:t xml:space="preserve"> 201</w:t>
      </w:r>
      <w:r w:rsidR="0056224C">
        <w:t>7</w:t>
      </w:r>
      <w:r w:rsidRPr="00477F1C" w:rsidR="00625C93">
        <w:t>.</w:t>
      </w:r>
      <w:r w:rsidRPr="00477F1C">
        <w:t xml:space="preserve"> društvo </w:t>
      </w:r>
      <w:r w:rsidR="0056224C">
        <w:t>MOLTO</w:t>
      </w:r>
      <w:r w:rsidRPr="004E5649" w:rsidR="0056224C">
        <w:t xml:space="preserve"> d.o.o., Z</w:t>
      </w:r>
      <w:r w:rsidR="0056224C">
        <w:t>agreb</w:t>
      </w:r>
      <w:r w:rsidRPr="004E5649" w:rsidR="0056224C">
        <w:t xml:space="preserve">, </w:t>
      </w:r>
      <w:proofErr w:type="spellStart"/>
      <w:r w:rsidR="0056224C">
        <w:t>Olovska</w:t>
      </w:r>
      <w:proofErr w:type="spellEnd"/>
      <w:r w:rsidR="0056224C">
        <w:t xml:space="preserve"> 9</w:t>
      </w:r>
      <w:r w:rsidRPr="004E5649" w:rsidR="0056224C">
        <w:t xml:space="preserve">, OIB: </w:t>
      </w:r>
      <w:r w:rsidR="0056224C">
        <w:t>17119812563</w:t>
      </w:r>
      <w:r w:rsidRPr="00B95A88">
        <w:rPr>
          <w:lang w:val="en-GB"/>
        </w:rPr>
        <w:t>,</w:t>
      </w:r>
      <w:r w:rsidRPr="00B95A88">
        <w:rPr>
          <w:lang w:val="pt-BR"/>
        </w:rPr>
        <w:t xml:space="preserve"> brisano iz sudskog registra. </w:t>
      </w:r>
    </w:p>
    <w:p w:rsidRPr="00B95A88" w:rsidR="004B23BC" w:rsidP="004B23BC" w:rsidRDefault="004B23BC">
      <w:pPr>
        <w:jc w:val="both"/>
      </w:pPr>
    </w:p>
    <w:p w:rsidRPr="00B95A88" w:rsidR="004B23BC" w:rsidP="004B23BC" w:rsidRDefault="004B23BC">
      <w:pPr>
        <w:tabs>
          <w:tab w:val="left" w:pos="720"/>
        </w:tabs>
        <w:jc w:val="both"/>
      </w:pPr>
      <w:r w:rsidRPr="00B95A88">
        <w:tab/>
        <w:t xml:space="preserve">Prema odredbi čl. </w:t>
      </w:r>
      <w:smartTag w:uri="urn:schemas-microsoft-com:office:smarttags" w:element="metricconverter">
        <w:smartTagPr>
          <w:attr w:name="ProductID" w:val="3. st"/>
        </w:smartTagPr>
        <w:r w:rsidRPr="00B95A88">
          <w:t>3. st</w:t>
        </w:r>
      </w:smartTag>
      <w:r w:rsidRPr="00B95A88">
        <w:t xml:space="preserve">. 1. Stečajnog zakona („Narodne novine“ broj </w:t>
      </w:r>
      <w:r w:rsidRPr="00B95A88" w:rsidR="004D4406">
        <w:t>71/15</w:t>
      </w:r>
      <w:r w:rsidRPr="00B95A88">
        <w:t xml:space="preserve">, dalje: SZ) stečaj se može provesti </w:t>
      </w:r>
      <w:r w:rsidRPr="00B95A88" w:rsidR="004D4406">
        <w:t>nad pravnom osobom i nad imovinom dužnika pojedinca, ako zakonom nije drukčije određeno. Dužnikom pojedincem u smislu ovoga Zakona smatra se fizička osoba obveznik poreza na dohodak od samostalne djelatnosti prema odredbama Zakona o porezu na dohodak i fizička osoba obveznik poreza na dobit prema odredbama Zakona o porezu na dobit</w:t>
      </w:r>
      <w:r w:rsidRPr="00B95A88">
        <w:t>.</w:t>
      </w:r>
    </w:p>
    <w:p w:rsidRPr="00B95A88" w:rsidR="004B23BC" w:rsidP="004B23BC" w:rsidRDefault="004B23BC">
      <w:pPr>
        <w:tabs>
          <w:tab w:val="left" w:pos="720"/>
        </w:tabs>
        <w:jc w:val="both"/>
      </w:pPr>
    </w:p>
    <w:p w:rsidRPr="00B95A88" w:rsidR="004B23BC" w:rsidP="004B23BC" w:rsidRDefault="004B23BC">
      <w:pPr>
        <w:tabs>
          <w:tab w:val="left" w:pos="720"/>
        </w:tabs>
        <w:jc w:val="both"/>
      </w:pPr>
      <w:r w:rsidRPr="00B95A88">
        <w:tab/>
        <w:t>Dakle, dužnik je upisom brisanja u sudski registar prestao postojati te kako je pravna osoba nad kojom se može provesti stečajni postupak time prestala postojati, sud je riješio kao u izreci.</w:t>
      </w:r>
    </w:p>
    <w:p w:rsidRPr="00B95A88" w:rsidR="00F6362F" w:rsidP="00152A1E" w:rsidRDefault="00F6362F">
      <w:pPr>
        <w:jc w:val="both"/>
      </w:pPr>
    </w:p>
    <w:p w:rsidRPr="00B95A88" w:rsidR="00867960" w:rsidP="004D4406" w:rsidRDefault="00867960">
      <w:pPr>
        <w:jc w:val="center"/>
      </w:pPr>
      <w:r w:rsidRPr="00B95A88">
        <w:t xml:space="preserve">U </w:t>
      </w:r>
      <w:r w:rsidRPr="008723A5" w:rsidR="00C907C8">
        <w:t>Zagreb</w:t>
      </w:r>
      <w:r w:rsidRPr="008723A5" w:rsidR="00F6362F">
        <w:t xml:space="preserve">u </w:t>
      </w:r>
      <w:r w:rsidRPr="008723A5" w:rsidR="00B95A88">
        <w:t>1</w:t>
      </w:r>
      <w:r w:rsidR="00EA70A6">
        <w:t>1</w:t>
      </w:r>
      <w:r w:rsidRPr="008723A5" w:rsidR="00B95A88">
        <w:t xml:space="preserve">. </w:t>
      </w:r>
      <w:r w:rsidR="0056224C">
        <w:t>rujna</w:t>
      </w:r>
      <w:r w:rsidRPr="008723A5" w:rsidR="004D4406">
        <w:t xml:space="preserve"> 201</w:t>
      </w:r>
      <w:r w:rsidR="00A42119">
        <w:t>9</w:t>
      </w:r>
      <w:r w:rsidRPr="00B95A88" w:rsidR="00C907C8">
        <w:t>.</w:t>
      </w:r>
    </w:p>
    <w:p w:rsidR="00B95A88" w:rsidP="00050C9F" w:rsidRDefault="00867960">
      <w:pPr>
        <w:ind w:left="5040" w:firstLine="720"/>
        <w:jc w:val="both"/>
      </w:pPr>
      <w:r w:rsidRPr="00B95A88">
        <w:t xml:space="preserve">                  </w:t>
      </w:r>
    </w:p>
    <w:p w:rsidRPr="00E23F2E" w:rsidR="00B95A88" w:rsidP="00B95A88" w:rsidRDefault="0056224C">
      <w:pPr>
        <w:tabs>
          <w:tab w:val="left" w:pos="5100"/>
        </w:tabs>
        <w:ind w:firstLine="720"/>
        <w:jc w:val="right"/>
      </w:pPr>
      <w:r>
        <w:t>Sutkinja</w:t>
      </w:r>
      <w:r w:rsidRPr="00E23F2E" w:rsidR="00B95A88">
        <w:t>:</w:t>
      </w:r>
    </w:p>
    <w:p w:rsidRPr="00E23F2E" w:rsidR="00B95A88" w:rsidP="00B95A88" w:rsidRDefault="00B95A88">
      <w:pPr>
        <w:ind w:left="5040"/>
        <w:jc w:val="right"/>
      </w:pPr>
      <w:r w:rsidRPr="00E23F2E">
        <w:t xml:space="preserve"> Nikolina Dorić Hadžisejdić</w:t>
      </w:r>
      <w:r w:rsidR="00C95C00">
        <w:t>, v.r.</w:t>
      </w:r>
    </w:p>
    <w:p w:rsidR="00B95A88" w:rsidP="00867960" w:rsidRDefault="00B95A88">
      <w:pPr>
        <w:jc w:val="both"/>
        <w:rPr>
          <w:lang w:val="da-DK"/>
        </w:rPr>
      </w:pPr>
    </w:p>
    <w:p w:rsidR="00B95A88" w:rsidP="00867960" w:rsidRDefault="00B95A88">
      <w:pPr>
        <w:jc w:val="both"/>
        <w:rPr>
          <w:lang w:val="da-DK"/>
        </w:rPr>
      </w:pPr>
    </w:p>
    <w:p w:rsidRPr="00B95A88" w:rsidR="00867960" w:rsidP="00867960" w:rsidRDefault="00867960">
      <w:pPr>
        <w:jc w:val="both"/>
        <w:rPr>
          <w:lang w:val="da-DK"/>
        </w:rPr>
      </w:pPr>
      <w:r w:rsidRPr="00B95A88">
        <w:rPr>
          <w:lang w:val="da-DK"/>
        </w:rPr>
        <w:t>UPUTA O PRAVNOM LIJEKU:</w:t>
      </w:r>
    </w:p>
    <w:p w:rsidRPr="00B95A88" w:rsidR="00867960" w:rsidP="00867960" w:rsidRDefault="00867960">
      <w:pPr>
        <w:jc w:val="both"/>
        <w:rPr>
          <w:lang w:val="pl-PL"/>
        </w:rPr>
      </w:pPr>
      <w:r w:rsidRPr="00B95A88">
        <w:rPr>
          <w:lang w:val="pl-PL"/>
        </w:rPr>
        <w:lastRenderedPageBreak/>
        <w:t>Protiv ovog rješenja, nezadovoljna stranka može uložiti žalbu Visokom trgovačkom sudu Republike Hrvatske u roku od 8 dana po primitku rješenja, a ulaže se putem ovog suda u 2 primjerka.</w:t>
      </w:r>
    </w:p>
    <w:p w:rsidR="00C95C00" w:rsidP="00C95C00" w:rsidRDefault="00C95C00">
      <w:pPr>
        <w:ind w:left="720"/>
      </w:pPr>
    </w:p>
    <w:p w:rsidR="00C95C00" w:rsidP="007B64C7" w:rsidRDefault="00C95C00">
      <w:pPr>
        <w:ind w:left="3540" w:firstLine="708"/>
        <w:jc w:val="right"/>
      </w:pPr>
    </w:p>
    <w:p w:rsidR="00C95C00" w:rsidP="007B64C7" w:rsidRDefault="00C95C00">
      <w:pPr>
        <w:ind w:left="3540" w:firstLine="708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="00C95C00" w:rsidP="007B64C7" w:rsidRDefault="00C95C00">
      <w:pPr>
        <w:ind w:left="3540" w:firstLine="708"/>
        <w:jc w:val="right"/>
      </w:pPr>
      <w:r>
        <w:t xml:space="preserve">                                       Valentina Gabud</w:t>
      </w:r>
    </w:p>
    <w:p w:rsidRPr="00B95A88" w:rsidR="004D4406" w:rsidP="00C95C00" w:rsidRDefault="00B95A88">
      <w:pPr>
        <w:ind w:left="720"/>
      </w:pPr>
      <w:r>
        <w:t xml:space="preserve"> </w:t>
      </w:r>
    </w:p>
    <w:sectPr w:rsidRPr="00B95A88" w:rsidR="004D4406" w:rsidSect="00B95A88">
      <w:head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95A88" w:rsidP="00B95A88" w:rsidRDefault="00B95A88">
      <w:r>
        <w:separator/>
      </w:r>
    </w:p>
  </w:endnote>
  <w:endnote w:type="continuationSeparator" w:id="0">
    <w:p w:rsidR="00B95A88" w:rsidP="00B95A88" w:rsidRDefault="00B95A88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95A88" w:rsidP="00B95A88" w:rsidRDefault="00B95A88">
      <w:r>
        <w:separator/>
      </w:r>
    </w:p>
  </w:footnote>
  <w:footnote w:type="continuationSeparator" w:id="0">
    <w:p w:rsidR="00B95A88" w:rsidP="00B95A88" w:rsidRDefault="00B95A88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95A88" w:rsidP="00B95A88" w:rsidRDefault="00B95A88">
    <w:pPr>
      <w:pStyle w:val="Zaglavlje"/>
      <w:jc w:val="right"/>
    </w:pPr>
    <w:r>
      <w:t>8</w:t>
    </w:r>
    <w:r w:rsidR="0056224C">
      <w:t>9. St-276/18</w:t>
    </w:r>
    <w:r>
      <w:t>-</w:t>
    </w:r>
    <w:r w:rsidR="00EA70A6">
      <w:t>11</w:t>
    </w: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95A88" w:rsidRDefault="00B95A88">
    <w:pPr>
      <w:pStyle w:val="Zaglavlje"/>
    </w:pPr>
    <w:r>
      <w:t xml:space="preserve">                 </w:t>
    </w:r>
    <w:r w:rsidRPr="007809D5">
      <w:rPr>
        <w:i/>
        <w:noProof/>
      </w:rPr>
      <w:drawing>
        <wp:inline distT="0" distB="0" distL="0" distR="0">
          <wp:extent cx="723900" cy="962025"/>
          <wp:effectExtent l="0" t="0" r="0" b="9525"/>
          <wp:docPr id="1" name="Slika 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id="0" name="Picture 1"/>
                  <pic:cNvPicPr>
                    <a:picLocks noChangeAspect="true" noChangeArrowheads="true"/>
                  </pic:cNvPicPr>
                </pic:nvPicPr>
                <pic:blipFill>
                  <a:blip cstate="print"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962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7C8"/>
    <w:rsid w:val="00050C9F"/>
    <w:rsid w:val="000829B9"/>
    <w:rsid w:val="00152A1E"/>
    <w:rsid w:val="00350AD0"/>
    <w:rsid w:val="00401592"/>
    <w:rsid w:val="0043400F"/>
    <w:rsid w:val="00454A8D"/>
    <w:rsid w:val="00477F1C"/>
    <w:rsid w:val="0048725F"/>
    <w:rsid w:val="004B23BC"/>
    <w:rsid w:val="004D4406"/>
    <w:rsid w:val="0056224C"/>
    <w:rsid w:val="005B2BDC"/>
    <w:rsid w:val="006026B9"/>
    <w:rsid w:val="00625C93"/>
    <w:rsid w:val="0062632F"/>
    <w:rsid w:val="007F268F"/>
    <w:rsid w:val="00867960"/>
    <w:rsid w:val="008723A5"/>
    <w:rsid w:val="00A42119"/>
    <w:rsid w:val="00A92BD7"/>
    <w:rsid w:val="00B075D4"/>
    <w:rsid w:val="00B07CA3"/>
    <w:rsid w:val="00B95A88"/>
    <w:rsid w:val="00B965FB"/>
    <w:rsid w:val="00BD5EBC"/>
    <w:rsid w:val="00C33E26"/>
    <w:rsid w:val="00C907C8"/>
    <w:rsid w:val="00C95C00"/>
    <w:rsid w:val="00CD1F20"/>
    <w:rsid w:val="00E437C6"/>
    <w:rsid w:val="00EA70A6"/>
    <w:rsid w:val="00F63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B95A88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B95A88"/>
    <w:rPr>
      <w:sz w:val="24"/>
      <w:szCs w:val="24"/>
    </w:rPr>
  </w:style>
  <w:style w:type="paragraph" w:styleId="Podnoje">
    <w:name w:val="footer"/>
    <w:basedOn w:val="Normal"/>
    <w:link w:val="PodnojeChar"/>
    <w:rsid w:val="00B95A88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B95A88"/>
    <w:rPr>
      <w:sz w:val="24"/>
      <w:szCs w:val="24"/>
    </w:rPr>
  </w:style>
  <w:style w:type="paragraph" w:styleId="Tekstbalonia">
    <w:name w:val="Balloon Text"/>
    <w:basedOn w:val="Normal"/>
    <w:link w:val="TekstbaloniaChar"/>
    <w:rsid w:val="00B95A88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B95A88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C95C0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95C0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95C00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95C00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95C00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57580468">
          <w:marLeft w:val="0"/>
          <w:marRight w:val="0"/>
          <w:marTop w:val="5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header2.xml.rels><?xml version="1.0" encoding="UTF-8" standalone="yes"?><Relationships xmlns="http://schemas.openxmlformats.org/package/2006/relationships"><Relationship Target="media/image1.png" Type="http://schemas.openxmlformats.org/officeDocument/2006/relationships/image" Id="rId1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11. rujna 2019.</izvorni_sadrzaj>
    <derivirana_varijabla naziv="DomainObject.DatumDonosenjaOdluke_1">11.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</izvorni_sadrzaj>
    <derivirana_varijabla naziv="DomainObject.Predmet.Broj_1">276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2018.</izvorni_sadrzaj>
    <derivirana_varijabla naziv="DomainObject.Predmet.DatumOsnivanja_1">29.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St-276/2018</izvorni_sadrzaj>
    <derivirana_varijabla naziv="DomainObject.Predmet.OznakaBroj_1">St-276/2018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MOLTO, d.o.o. zastupanog po punomoćniku Toma Mazarekić</izvorni_sadrzaj>
    <derivirana_varijabla naziv="DomainObject.Predmet.ProtustrankaFormated_1">  MOLTO, d.o.o. zastupanog po punomoćniku Toma Mazarekić</derivirana_varijabla>
  </DomainObject.Predmet.ProtustrankaFormated>
  <DomainObject.Predmet.ProtustrankaFormatedOIB>
    <izvorni_sadrzaj>  MOLTO, d.o.o., OIB 17119812563 zastupanog po punomoćniku Toma Mazarekić</izvorni_sadrzaj>
    <derivirana_varijabla naziv="DomainObject.Predmet.ProtustrankaFormatedOIB_1">  MOLTO, d.o.o., OIB 17119812563 zastupanog po punomoćniku Toma Mazarekić</derivirana_varijabla>
  </DomainObject.Predmet.ProtustrankaFormatedOIB>
  <DomainObject.Predmet.ProtustrankaFormatedWithAdress>
    <izvorni_sadrzaj> MOLTO, d.o.o., Olovska 9, 10000 Zagreb zastupanog po punomoćniku Toma Mazarekić</izvorni_sadrzaj>
    <derivirana_varijabla naziv="DomainObject.Predmet.ProtustrankaFormatedWithAdress_1"> MOLTO, d.o.o., Olovska 9, 10000 Zagreb zastupanog po punomoćniku Toma Mazarekić</derivirana_varijabla>
  </DomainObject.Predmet.ProtustrankaFormatedWithAdress>
  <DomainObject.Predmet.ProtustrankaFormatedWithAdressOIB>
    <izvorni_sadrzaj> MOLTO, d.o.o., OIB 17119812563, Olovska 9, 10000 Zagreb zastupanog po punomoćniku Toma Mazarekić</izvorni_sadrzaj>
    <derivirana_varijabla naziv="DomainObject.Predmet.ProtustrankaFormatedWithAdressOIB_1"> MOLTO, d.o.o., OIB 17119812563, Olovska 9, 10000 Zagreb zastupanog po punomoćniku Toma Mazarekić</derivirana_varijabla>
  </DomainObject.Predmet.ProtustrankaFormatedWithAdressOIB>
  <DomainObject.Predmet.ProtustrankaWithAdress>
    <izvorni_sadrzaj>MOLTO, d.o.o. Olovska 9, 10000 Zagreb</izvorni_sadrzaj>
    <derivirana_varijabla naziv="DomainObject.Predmet.ProtustrankaWithAdress_1">MOLTO, d.o.o. Olovska 9, 10000 Zagreb</derivirana_varijabla>
  </DomainObject.Predmet.ProtustrankaWithAdress>
  <DomainObject.Predmet.ProtustrankaWithAdressOIB>
    <izvorni_sadrzaj>MOLTO, d.o.o., OIB 17119812563, Olovska 9, 10000 Zagreb</izvorni_sadrzaj>
    <derivirana_varijabla naziv="DomainObject.Predmet.ProtustrankaWithAdressOIB_1">MOLTO, d.o.o., OIB 17119812563, Olovska 9, 10000 Zagreb</derivirana_varijabla>
  </DomainObject.Predmet.ProtustrankaWithAdressOIB>
  <DomainObject.Predmet.ProtustrankaNazivFormated>
    <izvorni_sadrzaj>MOLTO, d.o.o.</izvorni_sadrzaj>
    <derivirana_varijabla naziv="DomainObject.Predmet.ProtustrankaNazivFormated_1">MOLTO, d.o.o.</derivirana_varijabla>
  </DomainObject.Predmet.ProtustrankaNazivFormated>
  <DomainObject.Predmet.ProtustrankaNazivFormatedOIB>
    <izvorni_sadrzaj>MOLTO, d.o.o., OIB 17119812563</izvorni_sadrzaj>
    <derivirana_varijabla naziv="DomainObject.Predmet.ProtustrankaNazivFormatedOIB_1">MOLTO, d.o.o., OIB 17119812563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MOLTO, d.o.o. zastupanog po punomoćniku Toma Mazarekić</item>
    </izvorni_sadrzaj>
    <derivirana_varijabla naziv="DomainObject.Predmet.ProtuStrankaListFormated_1">
      <item>MOLTO, d.o.o. zastupanog po punomoćniku Toma Mazarekić</item>
    </derivirana_varijabla>
  </DomainObject.Predmet.ProtuStrankaListFormated>
  <DomainObject.Predmet.ProtuStrankaListFormatedOIB>
    <izvorni_sadrzaj>
      <item>MOLTO, d.o.o., OIB 17119812563 zastupanog po punomoćniku Toma Mazarekić</item>
    </izvorni_sadrzaj>
    <derivirana_varijabla naziv="DomainObject.Predmet.ProtuStrankaListFormatedOIB_1">
      <item>MOLTO, d.o.o., OIB 17119812563 zastupanog po punomoćniku Toma Mazarekić</item>
    </derivirana_varijabla>
  </DomainObject.Predmet.ProtuStrankaListFormatedOIB>
  <DomainObject.Predmet.ProtuStrankaListFormatedWithAdress>
    <izvorni_sadrzaj>
      <item>MOLTO, d.o.o., Olovska 9, 10000 Zagreb zastupanog po punomoćniku Toma Mazarekić</item>
    </izvorni_sadrzaj>
    <derivirana_varijabla naziv="DomainObject.Predmet.ProtuStrankaListFormatedWithAdress_1">
      <item>MOLTO, d.o.o., Olovska 9, 10000 Zagreb zastupanog po punomoćniku Toma Mazarekić</item>
    </derivirana_varijabla>
  </DomainObject.Predmet.ProtuStrankaListFormatedWithAdress>
  <DomainObject.Predmet.ProtuStrankaListFormatedWithAdressOIB>
    <izvorni_sadrzaj>
      <item>MOLTO, d.o.o., OIB 17119812563, Olovska 9, 10000 Zagreb zastupanog po punomoćniku Toma Mazarekić</item>
    </izvorni_sadrzaj>
    <derivirana_varijabla naziv="DomainObject.Predmet.ProtuStrankaListFormatedWithAdressOIB_1">
      <item>MOLTO, d.o.o., OIB 17119812563, Olovska 9, 10000 Zagreb zastupanog po punomoćniku Toma Mazarekić</item>
    </derivirana_varijabla>
  </DomainObject.Predmet.ProtuStrankaListFormatedWithAdressOIB>
  <DomainObject.Predmet.ProtuStrankaListNazivFormated>
    <izvorni_sadrzaj>
      <item>MOLTO, d.o.o.</item>
    </izvorni_sadrzaj>
    <derivirana_varijabla naziv="DomainObject.Predmet.ProtuStrankaListNazivFormated_1">
      <item>MOLTO, d.o.o.</item>
    </derivirana_varijabla>
  </DomainObject.Predmet.ProtuStrankaListNazivFormated>
  <DomainObject.Predmet.ProtuStrankaListNazivFormatedOIB>
    <izvorni_sadrzaj>
      <item>MOLTO, d.o.o., OIB 17119812563</item>
    </izvorni_sadrzaj>
    <derivirana_varijabla naziv="DomainObject.Predmet.ProtuStrankaListNazivFormatedOIB_1">
      <item>MOLTO, d.o.o., OIB 17119812563</item>
    </derivirana_varijabla>
  </DomainObject.Predmet.ProtuStrankaListNazivFormatedOIB>
  <DomainObject.Predmet.OstaliListFormated>
    <izvorni_sadrzaj>
      <item>Toma Mazarekić punomoćnik sudionika u postupku MOLTO, d.o.o.</item>
    </izvorni_sadrzaj>
    <derivirana_varijabla naziv="DomainObject.Predmet.OstaliListFormated_1">
      <item>Toma Mazarekić punomoćnik sudionika u postupku MOLTO, d.o.o.</item>
    </derivirana_varijabla>
  </DomainObject.Predmet.OstaliListFormated>
  <DomainObject.Predmet.OstaliListFormatedOIB>
    <izvorni_sadrzaj>
      <item>Toma Mazarekić, OIB 95186784892 punomoćnik sudionika u postupku MOLTO, d.o.o.</item>
    </izvorni_sadrzaj>
    <derivirana_varijabla naziv="DomainObject.Predmet.OstaliListFormatedOIB_1">
      <item>Toma Mazarekić, OIB 95186784892 punomoćnik sudionika u postupku MOLTO, d.o.o.</item>
    </derivirana_varijabla>
  </DomainObject.Predmet.OstaliListFormatedOIB>
  <DomainObject.Predmet.OstaliListFormatedWithAdress>
    <izvorni_sadrzaj>
      <item>Toma Mazarekić, Olovska 9, 10000 Zagreb punomoćnik sudionika u postupku MOLTO, d.o.o.</item>
    </izvorni_sadrzaj>
    <derivirana_varijabla naziv="DomainObject.Predmet.OstaliListFormatedWithAdress_1">
      <item>Toma Mazarekić, Olovska 9, 10000 Zagreb punomoćnik sudionika u postupku MOLTO, d.o.o.</item>
    </derivirana_varijabla>
  </DomainObject.Predmet.OstaliListFormatedWithAdress>
  <DomainObject.Predmet.OstaliListFormatedWithAdressOIB>
    <izvorni_sadrzaj>
      <item>Toma Mazarekić, OIB 95186784892, Olovska 9, 10000 Zagreb punomoćnik sudionika u postupku MOLTO, d.o.o.</item>
    </izvorni_sadrzaj>
    <derivirana_varijabla naziv="DomainObject.Predmet.OstaliListFormatedWithAdressOIB_1">
      <item>Toma Mazarekić, OIB 95186784892, Olovska 9, 10000 Zagreb punomoćnik sudionika u postupku MOLTO, d.o.o.</item>
    </derivirana_varijabla>
  </DomainObject.Predmet.OstaliListFormatedWithAdressOIB>
  <DomainObject.Predmet.OstaliListNazivFormated>
    <izvorni_sadrzaj>
      <item>Toma Mazarekić</item>
    </izvorni_sadrzaj>
    <derivirana_varijabla naziv="DomainObject.Predmet.OstaliListNazivFormated_1">
      <item>Toma Mazarekić</item>
    </derivirana_varijabla>
  </DomainObject.Predmet.OstaliListNazivFormated>
  <DomainObject.Predmet.OstaliListNazivFormatedOIB>
    <izvorni_sadrzaj>
      <item>Toma Mazarekić, OIB 95186784892</item>
    </izvorni_sadrzaj>
    <derivirana_varijabla naziv="DomainObject.Predmet.OstaliListNazivFormatedOIB_1">
      <item>Toma Mazarekić, OIB 95186784892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11. rujna 2019.</izvorni_sadrzaj>
    <derivirana_varijabla naziv="DomainObject.Datum_1">11.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MOLTO, d.o.o.</izvorni_sadrzaj>
    <derivirana_varijabla naziv="DomainObject.Predmet.ProtustrankaIDrugi_1">MOLTO,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MOLTO, d.o.o., OIB 17119812563, Olovska 9, 10000 Zagreb</izvorni_sadrzaj>
    <derivirana_varijabla naziv="DomainObject.Predmet.ProtustrankaIDrugiAdressOIB_1">MOLTO, d.o.o., OIB 17119812563, Olovska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MOLTO, d.o.o.</item>
      <item>FINA Regionalni centar Zagreb</item>
      <item>Toma Mazarekić</item>
    </izvorni_sadrzaj>
    <derivirana_varijabla naziv="DomainObject.Predmet.SudioniciListNaziv_1">
      <item>MOLTO, d.o.o.</item>
      <item>FINA Regionalni centar Zagreb</item>
      <item>Toma Mazarekić</item>
    </derivirana_varijabla>
  </DomainObject.Predmet.SudioniciListNaziv>
  <DomainObject.Predmet.SudioniciListAdressOIB>
    <izvorni_sadrzaj>
      <item>MOLTO, d.o.o., OIB 17119812563, Olovska 9,10000 Zagreb</item>
      <item>FINA Regionalni centar Zagreb, OIB 85821130368, Trg svibanjskih žrtava 1995. br. 1,10000 Zagreb</item>
      <item>Toma Mazarekić, OIB 95186784892, Olovska 9,10000 Zagreb</item>
    </izvorni_sadrzaj>
    <derivirana_varijabla naziv="DomainObject.Predmet.SudioniciListAdressOIB_1">
      <item>MOLTO, d.o.o., OIB 17119812563, Olovska 9,10000 Zagreb</item>
      <item>FINA Regionalni centar Zagreb, OIB 85821130368, Trg svibanjskih žrtava 1995. br. 1,10000 Zagreb</item>
      <item>Toma Mazarekić, OIB 95186784892, Olovska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17119812563</item>
      <item>, OIB 85821130368</item>
      <item>, OIB 95186784892</item>
    </izvorni_sadrzaj>
    <derivirana_varijabla naziv="DomainObject.Predmet.SudioniciListNazivOIB_1">
      <item>, OIB 17119812563</item>
      <item>, OIB 85821130368</item>
      <item>, OIB 95186784892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272</properties:Words>
  <properties:Characters>1378</properties:Characters>
  <properties:Lines>53</properties:Lines>
  <properties:Paragraphs>20</properties:Paragraphs>
  <properties:TotalTime>51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1791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2015-10-04T15:56:00Z</dcterms:created>
  <dc:creator>gzubak</dc:creator>
  <cp:lastModifiedBy>Valentina Gabud</cp:lastModifiedBy>
  <cp:lastPrinted>2019-09-11T07:07:00Z</cp:lastPrinted>
  <dcterms:modified xmlns:xsi="http://www.w3.org/2001/XMLSchema-instance" xsi:type="dcterms:W3CDTF">2019-09-11T07:07:00Z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odbačen zahtjev/prijedlog (1. rješenje  - odbačaj zahtjeva-BRISAN IZ REGISTRA.docx)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