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73e45" w14:paraId="5e73e45" w:rsidRDefault="00573CDB" w:rsidP="008F0C95" w:rsidR="00573CDB">
      <w:pPr>
        <w15:collapsed w:val="false"/>
      </w:pPr>
      <w:bookmarkStart w:name="_GoBack" w:id="0"/>
      <w:bookmarkEnd w:id="0"/>
    </w:p>
    <w:p w:rsidRDefault="001A6FEC" w:rsidP="008F0C95" w:rsidR="00573CDB">
      <w:r>
        <w:rPr>
          <w:noProof/>
        </w:rPr>
        <w:drawing>
          <wp:inline distR="0" distL="0" distB="0" distT="0">
            <wp:extent cy="771525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2CAE" w:rsidP="008F0C95" w:rsidR="00CA2CAE"/>
    <w:p w:rsidRDefault="00573CDB" w:rsidP="008F0C95" w:rsidR="00377BCD">
      <w:r>
        <w:t>REPUBLIKA HRVATSKA</w:t>
      </w:r>
    </w:p>
    <w:p w:rsidRDefault="004C3E46" w:rsidP="004C3E46" w:rsidR="00573CDB">
      <w:r>
        <w:t>TRGOVAČKI SUD U OSIJEKU</w:t>
      </w:r>
      <w:r>
        <w:br/>
        <w:t>STALNA SLUŽBA TRGOVAČKOG</w:t>
      </w:r>
    </w:p>
    <w:p w:rsidRDefault="004C3E46" w:rsidP="004C3E46" w:rsidR="004C3E46">
      <w:r>
        <w:t>SUDA OSIJEK</w:t>
      </w:r>
      <w:r>
        <w:br/>
        <w:t xml:space="preserve">Trg pobjede 13.                                                                       </w:t>
      </w:r>
    </w:p>
    <w:p w:rsidRDefault="004C3E46" w:rsidP="004C3E46" w:rsidR="004C3E46" w:rsidRPr="00510AD3">
      <w:pPr>
        <w:rPr>
          <w:b/>
        </w:rPr>
      </w:pPr>
      <w:r>
        <w:t xml:space="preserve">350000 Slavonski Brod                        </w:t>
      </w:r>
      <w:r w:rsidR="007C76E7">
        <w:t xml:space="preserve">                               </w:t>
      </w:r>
      <w:r w:rsidR="003032D4">
        <w:t xml:space="preserve"> </w:t>
      </w:r>
      <w:r w:rsidR="003032D4">
        <w:tab/>
        <w:t xml:space="preserve">     </w:t>
      </w:r>
      <w:r w:rsidRPr="00510AD3">
        <w:rPr>
          <w:b/>
        </w:rPr>
        <w:t>Broj:</w:t>
      </w:r>
      <w:r w:rsidR="003032D4" w:rsidRPr="003032D4">
        <w:t xml:space="preserve"> </w:t>
      </w:r>
      <w:r w:rsidR="003032D4">
        <w:rPr>
          <w:b/>
        </w:rPr>
        <w:t>2/St-516/2011-65</w:t>
      </w:r>
    </w:p>
    <w:p w:rsidRDefault="004C3E46" w:rsidP="004C3E46" w:rsidR="004C3E46" w:rsidRPr="00510AD3">
      <w:pPr>
        <w:rPr>
          <w:b/>
        </w:rPr>
      </w:pPr>
    </w:p>
    <w:p w:rsidRDefault="007C76E7" w:rsidP="004C3E46" w:rsidR="004C3E46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7C76E7" w:rsidP="004C3E46" w:rsidR="007C76E7" w:rsidRPr="00510AD3">
      <w:pPr>
        <w:jc w:val="center"/>
        <w:rPr>
          <w:b/>
        </w:rPr>
      </w:pPr>
      <w:r>
        <w:rPr>
          <w:b/>
        </w:rPr>
        <w:t>ZAKLJUČAK</w:t>
      </w:r>
    </w:p>
    <w:p w:rsidRDefault="003032D4" w:rsidP="00246F47" w:rsidR="003032D4">
      <w:pPr>
        <w:jc w:val="both"/>
      </w:pPr>
    </w:p>
    <w:p w:rsidRDefault="003032D4" w:rsidP="003032D4" w:rsidR="003032D4" w:rsidRPr="003032D4">
      <w:pPr>
        <w:ind w:firstLine="708"/>
        <w:jc w:val="both"/>
      </w:pPr>
      <w:r w:rsidRPr="003032D4">
        <w:t xml:space="preserve">TRGOVAČKI SUD U  OSIJEKU, STALNA SLUŽBA U SLAVONSKOM BRODU, po stečajnom sucu Davorinu Pavičić, u postupku  </w:t>
      </w:r>
      <w:r>
        <w:t xml:space="preserve">ispitivanja tražbina </w:t>
      </w:r>
      <w:r w:rsidRPr="003032D4">
        <w:t xml:space="preserve">nad stečajnim dužnikom STARČEVIĆ d.o.o. SLAVONSKI BROD, Juraja Dobrile b.b., OIB: 06989595644,  dana </w:t>
      </w:r>
      <w:r>
        <w:t>22</w:t>
      </w:r>
      <w:r w:rsidRPr="003032D4">
        <w:t xml:space="preserve">. </w:t>
      </w:r>
      <w:r>
        <w:t>studenog</w:t>
      </w:r>
      <w:r w:rsidRPr="003032D4">
        <w:t xml:space="preserve">  2017. </w:t>
      </w:r>
    </w:p>
    <w:p w:rsidRDefault="004C3E46" w:rsidP="004C3E46" w:rsidR="004C3E46"/>
    <w:p w:rsidRDefault="007C76E7" w:rsidP="004C3E46" w:rsidR="004C3E46">
      <w:pPr>
        <w:jc w:val="center"/>
      </w:pPr>
      <w:r>
        <w:t>z a k  l j u č i o  j e</w:t>
      </w:r>
    </w:p>
    <w:p w:rsidRDefault="007C76E7" w:rsidP="004C3E46" w:rsidR="007C76E7">
      <w:pPr>
        <w:jc w:val="center"/>
      </w:pPr>
    </w:p>
    <w:p w:rsidRDefault="007C76E7" w:rsidP="007C76E7" w:rsidR="007C76E7">
      <w:r>
        <w:t>Određuje se posebno ispitno ročište na kojem će se ispitati tražbine vjerovnika II višeg isplatnog reda</w:t>
      </w:r>
      <w:r w:rsidR="003032D4">
        <w:t xml:space="preserve"> i to</w:t>
      </w:r>
      <w:r>
        <w:t>:</w:t>
      </w:r>
    </w:p>
    <w:p w:rsidRDefault="007C76E7" w:rsidP="007C76E7" w:rsidR="007C76E7"/>
    <w:p w:rsidRDefault="003032D4" w:rsidP="003032D4" w:rsidR="003032D4">
      <w:pPr>
        <w:numPr>
          <w:ilvl w:val="0"/>
          <w:numId w:val="12"/>
        </w:numPr>
      </w:pPr>
      <w:r>
        <w:t>Grad Slavonski Brod</w:t>
      </w:r>
    </w:p>
    <w:p w:rsidRDefault="003032D4" w:rsidP="003032D4" w:rsidR="003032D4">
      <w:pPr>
        <w:numPr>
          <w:ilvl w:val="0"/>
          <w:numId w:val="12"/>
        </w:numPr>
      </w:pPr>
      <w:r>
        <w:t>Vodovod d.o.o</w:t>
      </w:r>
    </w:p>
    <w:p w:rsidRDefault="003032D4" w:rsidP="003032D4" w:rsidR="003032D4">
      <w:pPr>
        <w:numPr>
          <w:ilvl w:val="0"/>
          <w:numId w:val="12"/>
        </w:numPr>
      </w:pPr>
      <w:r>
        <w:t>Vladimir Starčević</w:t>
      </w:r>
    </w:p>
    <w:p w:rsidRDefault="003032D4" w:rsidP="003032D4" w:rsidR="003032D4">
      <w:pPr>
        <w:numPr>
          <w:ilvl w:val="0"/>
          <w:numId w:val="12"/>
        </w:numPr>
      </w:pPr>
      <w:r>
        <w:t xml:space="preserve">Marija </w:t>
      </w:r>
      <w:proofErr w:type="spellStart"/>
      <w:r>
        <w:t>Markovinović</w:t>
      </w:r>
      <w:proofErr w:type="spellEnd"/>
      <w:r>
        <w:t xml:space="preserve"> Starčević</w:t>
      </w:r>
    </w:p>
    <w:p w:rsidRDefault="003032D4" w:rsidP="003032D4" w:rsidR="003032D4">
      <w:pPr>
        <w:numPr>
          <w:ilvl w:val="0"/>
          <w:numId w:val="12"/>
        </w:numPr>
      </w:pPr>
      <w:r>
        <w:t>Hrvatske vode</w:t>
      </w:r>
    </w:p>
    <w:p w:rsidRDefault="003032D4" w:rsidP="003032D4" w:rsidR="003032D4">
      <w:pPr>
        <w:numPr>
          <w:ilvl w:val="0"/>
          <w:numId w:val="12"/>
        </w:numPr>
      </w:pPr>
      <w:proofErr w:type="spellStart"/>
      <w:r>
        <w:t>Panoex</w:t>
      </w:r>
      <w:proofErr w:type="spellEnd"/>
      <w:r>
        <w:t xml:space="preserve"> – marketing </w:t>
      </w:r>
      <w:proofErr w:type="spellStart"/>
      <w:r>
        <w:t>vl</w:t>
      </w:r>
      <w:proofErr w:type="spellEnd"/>
      <w:r>
        <w:t xml:space="preserve">. Srećko </w:t>
      </w:r>
      <w:proofErr w:type="spellStart"/>
      <w:r>
        <w:t>Muminović</w:t>
      </w:r>
      <w:proofErr w:type="spellEnd"/>
    </w:p>
    <w:p w:rsidRDefault="003032D4" w:rsidP="003032D4" w:rsidR="003032D4">
      <w:pPr>
        <w:numPr>
          <w:ilvl w:val="0"/>
          <w:numId w:val="12"/>
        </w:numPr>
      </w:pPr>
      <w:r>
        <w:t xml:space="preserve">Hypo – </w:t>
      </w:r>
      <w:proofErr w:type="spellStart"/>
      <w:r>
        <w:t>leasing</w:t>
      </w:r>
      <w:proofErr w:type="spellEnd"/>
      <w:r>
        <w:t xml:space="preserve"> </w:t>
      </w:r>
      <w:proofErr w:type="spellStart"/>
      <w:r>
        <w:t>Croatien</w:t>
      </w:r>
      <w:proofErr w:type="spellEnd"/>
    </w:p>
    <w:p w:rsidRDefault="003032D4" w:rsidP="003032D4" w:rsidR="003032D4">
      <w:pPr>
        <w:numPr>
          <w:ilvl w:val="0"/>
          <w:numId w:val="12"/>
        </w:numPr>
      </w:pPr>
      <w:r>
        <w:t>Vladimir Starčević</w:t>
      </w:r>
    </w:p>
    <w:p w:rsidRDefault="003032D4" w:rsidP="003032D4" w:rsidR="003032D4">
      <w:pPr>
        <w:numPr>
          <w:ilvl w:val="0"/>
          <w:numId w:val="12"/>
        </w:numPr>
      </w:pPr>
      <w:r>
        <w:t>Vodovod d.o.o.</w:t>
      </w:r>
    </w:p>
    <w:p w:rsidRDefault="00E0212D" w:rsidP="007C76E7" w:rsidR="00E0212D">
      <w:pPr>
        <w:ind w:left="720"/>
        <w:jc w:val="center"/>
      </w:pPr>
    </w:p>
    <w:p w:rsidRDefault="007C76E7" w:rsidP="007C76E7" w:rsidR="007C76E7">
      <w:pPr>
        <w:ind w:left="720"/>
        <w:jc w:val="center"/>
        <w:rPr>
          <w:b/>
        </w:rPr>
      </w:pPr>
      <w:r w:rsidRPr="007C76E7">
        <w:rPr>
          <w:b/>
        </w:rPr>
        <w:t>za dan</w:t>
      </w:r>
      <w:r>
        <w:rPr>
          <w:b/>
        </w:rPr>
        <w:t xml:space="preserve"> </w:t>
      </w:r>
      <w:r w:rsidR="003032D4">
        <w:rPr>
          <w:b/>
        </w:rPr>
        <w:t>22</w:t>
      </w:r>
      <w:r>
        <w:rPr>
          <w:b/>
        </w:rPr>
        <w:t xml:space="preserve">. </w:t>
      </w:r>
      <w:r w:rsidR="003032D4">
        <w:rPr>
          <w:b/>
        </w:rPr>
        <w:t>prosinca</w:t>
      </w:r>
      <w:r>
        <w:rPr>
          <w:b/>
        </w:rPr>
        <w:t xml:space="preserve"> 2017. u </w:t>
      </w:r>
      <w:r w:rsidR="003032D4">
        <w:rPr>
          <w:b/>
        </w:rPr>
        <w:t>10</w:t>
      </w:r>
      <w:r>
        <w:rPr>
          <w:b/>
        </w:rPr>
        <w:t>,00 sati, soba broj 77/III, Trg pobjede 13</w:t>
      </w:r>
    </w:p>
    <w:p w:rsidRDefault="007C76E7" w:rsidP="007C76E7" w:rsidR="007C76E7">
      <w:pPr>
        <w:ind w:left="720"/>
      </w:pPr>
      <w:r>
        <w:t xml:space="preserve">                                             Obrazloženje</w:t>
      </w:r>
    </w:p>
    <w:p w:rsidRDefault="007C76E7" w:rsidP="007C76E7" w:rsidR="007C76E7">
      <w:pPr>
        <w:ind w:left="720"/>
        <w:jc w:val="center"/>
      </w:pPr>
    </w:p>
    <w:p w:rsidRDefault="007C76E7" w:rsidP="003032D4" w:rsidR="007C76E7">
      <w:pPr>
        <w:jc w:val="both"/>
      </w:pPr>
      <w:r>
        <w:t>Navedene tražbine nisu ispitane</w:t>
      </w:r>
      <w:r w:rsidR="003032D4">
        <w:t xml:space="preserve"> na prvom ispitnom ročištu jer bivša stečajna upraviteljica nije mogla bez nalaza i mišljenja i vještaka izjasniti se o tražbinama vjerovnika Vladimira Starčevića, Marije </w:t>
      </w:r>
      <w:proofErr w:type="spellStart"/>
      <w:r w:rsidR="003032D4">
        <w:t>Markovinović</w:t>
      </w:r>
      <w:proofErr w:type="spellEnd"/>
      <w:r w:rsidR="003032D4">
        <w:t xml:space="preserve"> Starčević, te također nisu ispitane niti preostale tražbine gore navedene jer su stigle nakon isteka prvog roka za prijavu. Stoga je odlučeno kao u izreci.</w:t>
      </w:r>
    </w:p>
    <w:p w:rsidRDefault="00E0212D" w:rsidP="004C3E46" w:rsidR="00E0212D">
      <w:pPr>
        <w:ind w:left="540"/>
        <w:jc w:val="center"/>
      </w:pPr>
    </w:p>
    <w:p w:rsidRDefault="004C3E46" w:rsidP="004C3E46" w:rsidR="004C3E46">
      <w:pPr>
        <w:ind w:left="540"/>
        <w:jc w:val="center"/>
      </w:pPr>
      <w:r>
        <w:t>U Slavonsk</w:t>
      </w:r>
      <w:r w:rsidR="007C76E7">
        <w:t>om Brodu</w:t>
      </w:r>
      <w:r>
        <w:t xml:space="preserve"> </w:t>
      </w:r>
      <w:r w:rsidR="003032D4">
        <w:t>22</w:t>
      </w:r>
      <w:r>
        <w:t>.</w:t>
      </w:r>
      <w:r w:rsidR="0023225D">
        <w:t xml:space="preserve"> </w:t>
      </w:r>
      <w:r w:rsidR="003032D4">
        <w:t>studenog</w:t>
      </w:r>
      <w:r>
        <w:t xml:space="preserve"> </w:t>
      </w:r>
      <w:r w:rsidR="007C76E7">
        <w:t>2017</w:t>
      </w:r>
      <w:r>
        <w:t>.</w:t>
      </w:r>
    </w:p>
    <w:p w:rsidRDefault="004C3E46" w:rsidP="004C3E46" w:rsidR="004C3E46">
      <w:pPr>
        <w:ind w:left="540"/>
        <w:jc w:val="center"/>
      </w:pPr>
      <w:r>
        <w:t xml:space="preserve">                                                                                               Stečajni sudac:</w:t>
      </w:r>
    </w:p>
    <w:p w:rsidRDefault="004C3E46" w:rsidP="007C76E7" w:rsidR="004C3E46">
      <w:pPr>
        <w:ind w:left="540"/>
        <w:jc w:val="center"/>
      </w:pPr>
      <w:r>
        <w:t xml:space="preserve">                                                                                        </w:t>
      </w:r>
      <w:r w:rsidR="007C76E7">
        <w:t xml:space="preserve">  </w:t>
      </w:r>
      <w:r>
        <w:t xml:space="preserve">      Davorin Pavičić</w:t>
      </w:r>
    </w:p>
    <w:p w:rsidRDefault="004C3E46" w:rsidP="007C76E7" w:rsidR="004C3E46">
      <w:pPr>
        <w:ind w:left="540"/>
      </w:pPr>
      <w:r>
        <w:t>NAPUTAK O PRAVNOM LIJEKU</w:t>
      </w:r>
      <w:r w:rsidR="007C76E7">
        <w:t>:</w:t>
      </w:r>
    </w:p>
    <w:p w:rsidRDefault="007C76E7" w:rsidP="007C76E7" w:rsidR="007C76E7">
      <w:pPr>
        <w:ind w:left="540"/>
      </w:pPr>
      <w:r>
        <w:t>Protiv ovog zaključka nije dopuštena žalba.</w:t>
      </w:r>
    </w:p>
    <w:p w:rsidRDefault="003032D4" w:rsidP="007C76E7" w:rsidR="003032D4">
      <w:pPr>
        <w:ind w:left="540"/>
      </w:pPr>
    </w:p>
    <w:p w:rsidRDefault="003032D4" w:rsidP="007C76E7" w:rsidR="003032D4">
      <w:pPr>
        <w:ind w:left="540"/>
      </w:pPr>
    </w:p>
    <w:p w:rsidRDefault="007C76E7" w:rsidP="007C76E7" w:rsidR="004C3E46">
      <w:r>
        <w:t>DNA:</w:t>
      </w:r>
    </w:p>
    <w:p w:rsidRDefault="007C76E7" w:rsidP="003032D4" w:rsidR="007A793B">
      <w:pPr>
        <w:numPr>
          <w:ilvl w:val="0"/>
          <w:numId w:val="10"/>
        </w:numPr>
      </w:pPr>
      <w:r>
        <w:t>e-Oglasna ploča</w:t>
      </w:r>
    </w:p>
    <w:p w:rsidRDefault="003032D4" w:rsidP="003032D4" w:rsidR="003032D4">
      <w:pPr>
        <w:numPr>
          <w:ilvl w:val="0"/>
          <w:numId w:val="10"/>
        </w:numPr>
      </w:pPr>
      <w:r>
        <w:t>Stečajnom upravitelju</w:t>
      </w:r>
    </w:p>
    <w:p w:rsidRDefault="008D14A5" w:rsidP="008D14A5" w:rsidR="008D14A5">
      <w:pPr>
        <w:numPr>
          <w:ilvl w:val="0"/>
          <w:numId w:val="10"/>
        </w:numPr>
      </w:pPr>
      <w:r>
        <w:t>Grad Slavonski Brod</w:t>
      </w:r>
    </w:p>
    <w:p w:rsidRDefault="008D14A5" w:rsidP="008D14A5" w:rsidR="008D14A5">
      <w:pPr>
        <w:numPr>
          <w:ilvl w:val="0"/>
          <w:numId w:val="10"/>
        </w:numPr>
      </w:pPr>
      <w:r>
        <w:t>Vodovod d.o.o</w:t>
      </w:r>
    </w:p>
    <w:p w:rsidRDefault="008D14A5" w:rsidP="008D14A5" w:rsidR="008D14A5">
      <w:pPr>
        <w:numPr>
          <w:ilvl w:val="0"/>
          <w:numId w:val="10"/>
        </w:numPr>
      </w:pPr>
      <w:r>
        <w:t>Vladimir Starčević</w:t>
      </w:r>
    </w:p>
    <w:p w:rsidRDefault="008D14A5" w:rsidP="008D14A5" w:rsidR="008D14A5">
      <w:pPr>
        <w:numPr>
          <w:ilvl w:val="0"/>
          <w:numId w:val="10"/>
        </w:numPr>
      </w:pPr>
      <w:r>
        <w:t xml:space="preserve">Marija </w:t>
      </w:r>
      <w:proofErr w:type="spellStart"/>
      <w:r>
        <w:t>Markovinović</w:t>
      </w:r>
      <w:proofErr w:type="spellEnd"/>
      <w:r>
        <w:t xml:space="preserve"> Starčević</w:t>
      </w:r>
    </w:p>
    <w:p w:rsidRDefault="008D14A5" w:rsidP="008D14A5" w:rsidR="008D14A5">
      <w:pPr>
        <w:numPr>
          <w:ilvl w:val="0"/>
          <w:numId w:val="10"/>
        </w:numPr>
      </w:pPr>
      <w:r>
        <w:t>Hrvatske vode</w:t>
      </w:r>
    </w:p>
    <w:p w:rsidRDefault="008D14A5" w:rsidP="008D14A5" w:rsidR="008D14A5">
      <w:pPr>
        <w:numPr>
          <w:ilvl w:val="0"/>
          <w:numId w:val="10"/>
        </w:numPr>
      </w:pPr>
      <w:proofErr w:type="spellStart"/>
      <w:r>
        <w:t>Panoex</w:t>
      </w:r>
      <w:proofErr w:type="spellEnd"/>
      <w:r>
        <w:t xml:space="preserve"> – marketing </w:t>
      </w:r>
      <w:proofErr w:type="spellStart"/>
      <w:r>
        <w:t>vl</w:t>
      </w:r>
      <w:proofErr w:type="spellEnd"/>
      <w:r>
        <w:t xml:space="preserve">. Srećko </w:t>
      </w:r>
      <w:proofErr w:type="spellStart"/>
      <w:r>
        <w:t>Muminović</w:t>
      </w:r>
      <w:proofErr w:type="spellEnd"/>
    </w:p>
    <w:p w:rsidRDefault="008D14A5" w:rsidP="008D14A5" w:rsidR="008D14A5">
      <w:pPr>
        <w:numPr>
          <w:ilvl w:val="0"/>
          <w:numId w:val="10"/>
        </w:numPr>
      </w:pPr>
      <w:r>
        <w:t xml:space="preserve">Hypo – </w:t>
      </w:r>
      <w:proofErr w:type="spellStart"/>
      <w:r>
        <w:t>leasing</w:t>
      </w:r>
      <w:proofErr w:type="spellEnd"/>
      <w:r>
        <w:t xml:space="preserve"> Croatia</w:t>
      </w:r>
    </w:p>
    <w:p w:rsidRDefault="008D14A5" w:rsidP="008D14A5" w:rsidR="008D14A5">
      <w:pPr>
        <w:ind w:left="720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5B5FF9" w:rsidP="008F0C95" w:rsidR="005B5FF9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>
      <w:pPr>
        <w:jc w:val="center"/>
      </w:pPr>
    </w:p>
    <w:p w:rsidRDefault="008879EF" w:rsidP="001874FA" w:rsidR="008879EF" w:rsidRPr="001874FA"/>
    <w:sectPr w:rsidR="008879EF" w:rsidRPr="001874FA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3002F"/>
    <w:multiLevelType w:val="hybridMultilevel"/>
    <w:tmpl w:val="4478234C"/>
    <w:lvl w:tplc="84041080" w:ilvl="0">
      <w:start w:val="1"/>
      <w:numFmt w:val="decimal"/>
      <w:lvlText w:val="%1."/>
      <w:lvlJc w:val="left"/>
      <w:pPr>
        <w:tabs>
          <w:tab w:pos="1293" w:val="num"/>
        </w:tabs>
        <w:ind w:hanging="585" w:left="129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BFB501D"/>
    <w:multiLevelType w:val="hybridMultilevel"/>
    <w:tmpl w:val="0B4486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992A51"/>
    <w:multiLevelType w:val="hybridMultilevel"/>
    <w:tmpl w:val="960818E6"/>
    <w:lvl w:tplc="AF44668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0204A1B"/>
    <w:multiLevelType w:val="hybridMultilevel"/>
    <w:tmpl w:val="97B0BB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3784B3D"/>
    <w:multiLevelType w:val="hybridMultilevel"/>
    <w:tmpl w:val="BE2884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844A1C"/>
    <w:multiLevelType w:val="hybridMultilevel"/>
    <w:tmpl w:val="00E0D6A8"/>
    <w:lvl w:tplc="F4121C3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55B6AC8"/>
    <w:multiLevelType w:val="hybridMultilevel"/>
    <w:tmpl w:val="2C2273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5DD7959"/>
    <w:multiLevelType w:val="hybridMultilevel"/>
    <w:tmpl w:val="D91E0EB4"/>
    <w:lvl w:tplc="423455F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E632CD"/>
    <w:multiLevelType w:val="hybridMultilevel"/>
    <w:tmpl w:val="23DCF56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70AB12F8"/>
    <w:multiLevelType w:val="hybridMultilevel"/>
    <w:tmpl w:val="0D2A4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6D63AE9"/>
    <w:multiLevelType w:val="hybridMultilevel"/>
    <w:tmpl w:val="210E89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A6726AC"/>
    <w:multiLevelType w:val="hybridMultilevel"/>
    <w:tmpl w:val="86ACFF88"/>
    <w:lvl w:tplc="041A000F" w:ilvl="0">
      <w:start w:val="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3"/>
  </w:num>
  <w:num w:numId="5">
    <w:abstractNumId w:val="0"/>
  </w:num>
  <w:num w:numId="6">
    <w:abstractNumId w:val="8"/>
  </w:num>
  <w:num w:numId="7">
    <w:abstractNumId w:val="2"/>
  </w:num>
  <w:num w:numId="8">
    <w:abstractNumId w:val="7"/>
  </w:num>
  <w:num w:numId="9">
    <w:abstractNumId w:val="6"/>
  </w:num>
  <w:num w:numId="10">
    <w:abstractNumId w:val="1"/>
  </w:num>
  <w:num w:numId="11">
    <w:abstractNumId w:val="11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3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6EBB"/>
    <w:rsid w:val="00083235"/>
    <w:rsid w:val="00085641"/>
    <w:rsid w:val="00102249"/>
    <w:rsid w:val="001124F2"/>
    <w:rsid w:val="001874FA"/>
    <w:rsid w:val="001A6FEC"/>
    <w:rsid w:val="001F5CCB"/>
    <w:rsid w:val="002207E6"/>
    <w:rsid w:val="0023225D"/>
    <w:rsid w:val="00246F47"/>
    <w:rsid w:val="00253F8B"/>
    <w:rsid w:val="00285CCE"/>
    <w:rsid w:val="002A2AC9"/>
    <w:rsid w:val="002A3CA4"/>
    <w:rsid w:val="002B4DD1"/>
    <w:rsid w:val="002B5916"/>
    <w:rsid w:val="003032D4"/>
    <w:rsid w:val="0034435B"/>
    <w:rsid w:val="00355400"/>
    <w:rsid w:val="00377BCD"/>
    <w:rsid w:val="0038145E"/>
    <w:rsid w:val="003C18D1"/>
    <w:rsid w:val="003F63E8"/>
    <w:rsid w:val="004225B3"/>
    <w:rsid w:val="00437DCD"/>
    <w:rsid w:val="004C3E46"/>
    <w:rsid w:val="00573CDB"/>
    <w:rsid w:val="0057763A"/>
    <w:rsid w:val="005B5FF9"/>
    <w:rsid w:val="005E416B"/>
    <w:rsid w:val="00606B9E"/>
    <w:rsid w:val="00612767"/>
    <w:rsid w:val="006209DD"/>
    <w:rsid w:val="006355FA"/>
    <w:rsid w:val="00660575"/>
    <w:rsid w:val="006A7927"/>
    <w:rsid w:val="006C418D"/>
    <w:rsid w:val="006C6EBB"/>
    <w:rsid w:val="006F4D23"/>
    <w:rsid w:val="00700220"/>
    <w:rsid w:val="00790364"/>
    <w:rsid w:val="00790DC3"/>
    <w:rsid w:val="0079726E"/>
    <w:rsid w:val="007A372D"/>
    <w:rsid w:val="007A793B"/>
    <w:rsid w:val="007C76E7"/>
    <w:rsid w:val="007E2DE2"/>
    <w:rsid w:val="00855BBC"/>
    <w:rsid w:val="008879EF"/>
    <w:rsid w:val="008A2759"/>
    <w:rsid w:val="008A587F"/>
    <w:rsid w:val="008D14A5"/>
    <w:rsid w:val="008F0C95"/>
    <w:rsid w:val="009016D6"/>
    <w:rsid w:val="00936AE5"/>
    <w:rsid w:val="009610E8"/>
    <w:rsid w:val="0098052C"/>
    <w:rsid w:val="00993A13"/>
    <w:rsid w:val="009C0C92"/>
    <w:rsid w:val="00A045E8"/>
    <w:rsid w:val="00A200FE"/>
    <w:rsid w:val="00A97E37"/>
    <w:rsid w:val="00AA6ED4"/>
    <w:rsid w:val="00AB60F5"/>
    <w:rsid w:val="00AC081E"/>
    <w:rsid w:val="00AC373F"/>
    <w:rsid w:val="00AF09D2"/>
    <w:rsid w:val="00B06201"/>
    <w:rsid w:val="00B31579"/>
    <w:rsid w:val="00B4687F"/>
    <w:rsid w:val="00BD2F4E"/>
    <w:rsid w:val="00BF0CAE"/>
    <w:rsid w:val="00C93420"/>
    <w:rsid w:val="00CA2CAE"/>
    <w:rsid w:val="00CE1F69"/>
    <w:rsid w:val="00D16609"/>
    <w:rsid w:val="00D256AA"/>
    <w:rsid w:val="00D63159"/>
    <w:rsid w:val="00D76172"/>
    <w:rsid w:val="00D814D8"/>
    <w:rsid w:val="00D8683F"/>
    <w:rsid w:val="00DC7704"/>
    <w:rsid w:val="00DD0A99"/>
    <w:rsid w:val="00DE5BF1"/>
    <w:rsid w:val="00E0212D"/>
    <w:rsid w:val="00E03DF7"/>
    <w:rsid w:val="00E24EF2"/>
    <w:rsid w:val="00E3637D"/>
    <w:rsid w:val="00E92164"/>
    <w:rsid w:val="00EA0E25"/>
    <w:rsid w:val="00EA400A"/>
    <w:rsid w:val="00ED6D5E"/>
    <w:rsid w:val="00F45853"/>
    <w:rsid w:val="00F57C56"/>
    <w:rsid w:val="00F75E30"/>
    <w:rsid w:val="00F8074A"/>
    <w:rsid w:val="00F90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F0C95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8F0C95"/>
    <w:pPr>
      <w:ind w:left="720"/>
      <w:contextualSpacing/>
    </w:pPr>
  </w:style>
  <w:style w:styleId="Tekstbalonia" w:type="paragraph">
    <w:name w:val="Balloon Text"/>
    <w:basedOn w:val="Normal"/>
    <w:semiHidden/>
    <w:rsid w:val="00A045E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02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02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02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2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2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F0C95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8F0C95"/>
    <w:pPr>
      <w:ind w:left="720"/>
      <w:contextualSpacing/>
    </w:pPr>
  </w:style>
  <w:style w:styleId="Tekstbalonia" w:type="paragraph">
    <w:name w:val="Balloon Text"/>
    <w:basedOn w:val="Normal"/>
    <w:semiHidden/>
    <w:rsid w:val="00A045E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02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02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02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2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2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3096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2011.</izvorni_sadrzaj>
    <derivirana_varijabla naziv="DomainObject.Predmet.DatumOsnivanja_1">8.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St-516/2011</izvorni_sadrzaj>
    <derivirana_varijabla naziv="DomainObject.Predmet.OznakaBroj_1">St-516/2011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STARČEVIĆ  d.o.o. SLAVONSKI BROD</izvorni_sadrzaj>
    <derivirana_varijabla naziv="DomainObject.Predmet.ProtustrankaFormated_1">  STARČEVIĆ  d.o.o. SLAVONSKI BROD</derivirana_varijabla>
  </DomainObject.Predmet.ProtustrankaFormated>
  <DomainObject.Predmet.ProtustrankaFormatedOIB>
    <izvorni_sadrzaj>  STARČEVIĆ  d.o.o. SLAVONSKI BROD, OIB 06989595644</izvorni_sadrzaj>
    <derivirana_varijabla naziv="DomainObject.Predmet.ProtustrankaFormatedOIB_1">  STARČEVIĆ  d.o.o. SLAVONSKI BROD, OIB 06989595644</derivirana_varijabla>
  </DomainObject.Predmet.ProtustrankaFormatedOIB>
  <DomainObject.Predmet.ProtustrankaFormatedWithAdress>
    <izvorni_sadrzaj> STARČEVIĆ  d.o.o. SLAVONSKI BROD, Juraja Dobrile bb, 35000 Slavonski Brod</izvorni_sadrzaj>
    <derivirana_varijabla naziv="DomainObject.Predmet.ProtustrankaFormatedWithAdress_1"> STARČEVIĆ  d.o.o. SLAVONSKI BROD, Juraja Dobrile bb, 35000 Slavonski Brod</derivirana_varijabla>
  </DomainObject.Predmet.ProtustrankaFormatedWithAdress>
  <DomainObject.Predmet.ProtustrankaFormatedWithAdressOIB>
    <izvorni_sadrzaj> STARČEVIĆ  d.o.o. SLAVONSKI BROD, OIB 06989595644, Juraja Dobrile bb, 35000 Slavonski Brod</izvorni_sadrzaj>
    <derivirana_varijabla naziv="DomainObject.Predmet.ProtustrankaFormatedWithAdressOIB_1"> STARČEVIĆ  d.o.o. SLAVONSKI BROD, OIB 06989595644, Juraja Dobrile bb, 35000 Slavonski Brod</derivirana_varijabla>
  </DomainObject.Predmet.ProtustrankaFormatedWithAdressOIB>
  <DomainObject.Predmet.ProtustrankaWithAdress>
    <izvorni_sadrzaj>STARČEVIĆ  d.o.o. SLAVONSKI BROD Juraja Dobrile bb, 35000 Slavonski Brod</izvorni_sadrzaj>
    <derivirana_varijabla naziv="DomainObject.Predmet.ProtustrankaWithAdress_1">STARČEVIĆ  d.o.o. SLAVONSKI BROD Juraja Dobrile bb, 35000 Slavonski Brod</derivirana_varijabla>
  </DomainObject.Predmet.ProtustrankaWithAdress>
  <DomainObject.Predmet.ProtustrankaWithAdressOIB>
    <izvorni_sadrzaj>STARČEVIĆ  d.o.o. SLAVONSKI BROD, OIB 06989595644, Juraja Dobrile bb, 35000 Slavonski Brod</izvorni_sadrzaj>
    <derivirana_varijabla naziv="DomainObject.Predmet.ProtustrankaWithAdressOIB_1">STARČEVIĆ  d.o.o. SLAVONSKI BROD, OIB 06989595644, Juraja Dobrile bb, 35000 Slavonski Brod</derivirana_varijabla>
  </DomainObject.Predmet.ProtustrankaWithAdressOIB>
  <DomainObject.Predmet.ProtustrankaNazivFormated>
    <izvorni_sadrzaj>STARČEVIĆ  d.o.o. SLAVONSKI BROD</izvorni_sadrzaj>
    <derivirana_varijabla naziv="DomainObject.Predmet.ProtustrankaNazivFormated_1">STARČEVIĆ  d.o.o. SLAVONSKI BROD</derivirana_varijabla>
  </DomainObject.Predmet.ProtustrankaNazivFormated>
  <DomainObject.Predmet.ProtustrankaNazivFormatedOIB>
    <izvorni_sadrzaj>STARČEVIĆ  d.o.o. SLAVONSKI BROD, OIB 06989595644</izvorni_sadrzaj>
    <derivirana_varijabla naziv="DomainObject.Predmet.ProtustrankaNazivFormatedOIB_1">STARČEVIĆ  d.o.o. SLAVONSKI BROD, OIB 06989595644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 d.d. Zagreb</izvorni_sadrzaj>
    <derivirana_varijabla naziv="DomainObject.Predmet.StrankaFormated_1">  PRIVREDNA BANKA ZAGREB  d.d. Zagreb</derivirana_varijabla>
  </DomainObject.Predmet.StrankaFormated>
  <DomainObject.Predmet.StrankaFormatedOIB>
    <izvorni_sadrzaj>  PRIVREDNA BANKA ZAGREB  d.d. Zagreb, OIB 02535697732</izvorni_sadrzaj>
    <derivirana_varijabla naziv="DomainObject.Predmet.StrankaFormatedOIB_1">  PRIVREDNA BANKA ZAGREB  d.d. Zagreb, OIB 02535697732</derivirana_varijabla>
  </DomainObject.Predmet.StrankaFormatedOIB>
  <DomainObject.Predmet.StrankaFormatedWithAdress>
    <izvorni_sadrzaj> PRIVREDNA BANKA ZAGREB  d.d. Zagreb, Račkoga 6, 10000 Zagreb</izvorni_sadrzaj>
    <derivirana_varijabla naziv="DomainObject.Predmet.StrankaFormatedWithAdress_1"> PRIVREDNA BANKA ZAGREB  d.d. Zagreb, Račkoga 6, 10000 Zagreb</derivirana_varijabla>
  </DomainObject.Predmet.StrankaFormatedWithAdress>
  <DomainObject.Predmet.StrankaFormatedWithAdressOIB>
    <izvorni_sadrzaj> PRIVREDNA BANKA ZAGREB  d.d. Zagreb, OIB 02535697732, Račkoga 6, 10000 Zagreb</izvorni_sadrzaj>
    <derivirana_varijabla naziv="DomainObject.Predmet.StrankaFormatedWithAdressOIB_1"> PRIVREDNA BANKA ZAGREB  d.d. Zagreb, OIB 02535697732, Račkoga 6, 10000 Zagreb</derivirana_varijabla>
  </DomainObject.Predmet.StrankaFormatedWithAdressOIB>
  <DomainObject.Predmet.StrankaWithAdress>
    <izvorni_sadrzaj>PRIVREDNA BANKA ZAGREB  d.d. Zagreb Račkoga 6,10000 Zagreb</izvorni_sadrzaj>
    <derivirana_varijabla naziv="DomainObject.Predmet.StrankaWithAdress_1">PRIVREDNA BANKA ZAGREB  d.d. Zagreb Račkoga 6,10000 Zagreb</derivirana_varijabla>
  </DomainObject.Predmet.StrankaWithAdress>
  <DomainObject.Predmet.StrankaWithAdressOIB>
    <izvorni_sadrzaj>PRIVREDNA BANKA ZAGREB  d.d. Zagreb, OIB 02535697732, Račkoga 6,10000 Zagreb</izvorni_sadrzaj>
    <derivirana_varijabla naziv="DomainObject.Predmet.StrankaWithAdressOIB_1">PRIVREDNA BANKA ZAGREB  d.d. Zagreb, OIB 02535697732, Račkoga 6,10000 Zagreb</derivirana_varijabla>
  </DomainObject.Predmet.StrankaWithAdressOIB>
  <DomainObject.Predmet.StrankaNazivFormated>
    <izvorni_sadrzaj>PRIVREDNA BANKA ZAGREB  d.d. Zagreb</izvorni_sadrzaj>
    <derivirana_varijabla naziv="DomainObject.Predmet.StrankaNazivFormated_1">PRIVREDNA BANKA ZAGREB  d.d. Zagreb</derivirana_varijabla>
  </DomainObject.Predmet.StrankaNazivFormated>
  <DomainObject.Predmet.StrankaNazivFormatedOIB>
    <izvorni_sadrzaj>PRIVREDNA BANKA ZAGREB  d.d. Zagreb, OIB 02535697732</izvorni_sadrzaj>
    <derivirana_varijabla naziv="DomainObject.Predmet.StrankaNazivFormatedOIB_1">PRIVREDNA BANKA ZAGREB  d.d. Zagreb, OIB 02535697732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PRIVREDNA BANKA ZAGREB  d.d. Zagreb</item>
    </izvorni_sadrzaj>
    <derivirana_varijabla naziv="DomainObject.Predmet.StrankaListFormated_1">
      <item>PRIVREDNA BANKA ZAGREB  d.d. Zagreb</item>
    </derivirana_varijabla>
  </DomainObject.Predmet.StrankaListFormated>
  <DomainObject.Predmet.StrankaListFormatedOIB>
    <izvorni_sadrzaj>
      <item>PRIVREDNA BANKA ZAGREB  d.d. Zagreb, OIB 02535697732</item>
    </izvorni_sadrzaj>
    <derivirana_varijabla naziv="DomainObject.Predmet.StrankaListFormatedOIB_1">
      <item>PRIVREDNA BANKA ZAGREB  d.d. Zagreb, OIB 02535697732</item>
    </derivirana_varijabla>
  </DomainObject.Predmet.StrankaListFormatedOIB>
  <DomainObject.Predmet.StrankaListFormatedWithAdress>
    <izvorni_sadrzaj>
      <item>PRIVREDNA BANKA ZAGREB  d.d. Zagreb, Račkoga 6, 10000 Zagreb</item>
    </izvorni_sadrzaj>
    <derivirana_varijabla naziv="DomainObject.Predmet.StrankaListFormatedWithAdress_1">
      <item>PRIVREDNA BANKA ZAGREB  d.d. Zagreb, Račkoga 6, 10000 Zagreb</item>
    </derivirana_varijabla>
  </DomainObject.Predmet.StrankaListFormatedWithAdress>
  <DomainObject.Predmet.StrankaListFormatedWithAdressOIB>
    <izvorni_sadrzaj>
      <item>PRIVREDNA BANKA ZAGREB  d.d. Zagreb, OIB 02535697732, Račkoga 6, 10000 Zagreb</item>
    </izvorni_sadrzaj>
    <derivirana_varijabla naziv="DomainObject.Predmet.StrankaListFormatedWithAdressOIB_1">
      <item>PRIVREDNA BANKA ZAGREB  d.d. Zagreb, OIB 02535697732, Račkoga 6, 10000 Zagreb</item>
    </derivirana_varijabla>
  </DomainObject.Predmet.StrankaListFormatedWithAdressOIB>
  <DomainObject.Predmet.StrankaListNazivFormated>
    <izvorni_sadrzaj>
      <item>PRIVREDNA BANKA ZAGREB  d.d. Zagreb</item>
    </izvorni_sadrzaj>
    <derivirana_varijabla naziv="DomainObject.Predmet.StrankaListNazivFormated_1">
      <item>PRIVREDNA BANKA ZAGREB  d.d. Zagreb</item>
    </derivirana_varijabla>
  </DomainObject.Predmet.StrankaListNazivFormated>
  <DomainObject.Predmet.StrankaListNazivFormatedOIB>
    <izvorni_sadrzaj>
      <item>PRIVREDNA BANKA ZAGREB  d.d. Zagreb, OIB 02535697732</item>
    </izvorni_sadrzaj>
    <derivirana_varijabla naziv="DomainObject.Predmet.StrankaListNazivFormatedOIB_1">
      <item>PRIVREDNA BANKA ZAGREB  d.d. Zagreb, OIB 02535697732</item>
    </derivirana_varijabla>
  </DomainObject.Predmet.StrankaListNazivFormatedOIB>
  <DomainObject.Predmet.ProtuStrankaListFormated>
    <izvorni_sadrzaj>
      <item>STARČEVIĆ  d.o.o. SLAVONSKI BROD</item>
    </izvorni_sadrzaj>
    <derivirana_varijabla naziv="DomainObject.Predmet.ProtuStrankaListFormated_1">
      <item>STARČEVIĆ  d.o.o. SLAVONSKI BROD</item>
    </derivirana_varijabla>
  </DomainObject.Predmet.ProtuStrankaListFormated>
  <DomainObject.Predmet.ProtuStrankaListFormatedOIB>
    <izvorni_sadrzaj>
      <item>STARČEVIĆ  d.o.o. SLAVONSKI BROD, OIB 06989595644</item>
    </izvorni_sadrzaj>
    <derivirana_varijabla naziv="DomainObject.Predmet.ProtuStrankaListFormatedOIB_1">
      <item>STARČEVIĆ  d.o.o. SLAVONSKI BROD, OIB 06989595644</item>
    </derivirana_varijabla>
  </DomainObject.Predmet.ProtuStrankaListFormatedOIB>
  <DomainObject.Predmet.ProtuStrankaListFormatedWithAdress>
    <izvorni_sadrzaj>
      <item>STARČEVIĆ  d.o.o. SLAVONSKI BROD, Juraja Dobrile bb, 35000 Slavonski Brod</item>
    </izvorni_sadrzaj>
    <derivirana_varijabla naziv="DomainObject.Predmet.ProtuStrankaListFormatedWithAdress_1">
      <item>STARČEVIĆ  d.o.o. SLAVONSKI BROD, Juraja Dobrile bb, 35000 Slavonski Brod</item>
    </derivirana_varijabla>
  </DomainObject.Predmet.ProtuStrankaListFormatedWithAdress>
  <DomainObject.Predmet.ProtuStrankaListFormatedWithAdressOIB>
    <izvorni_sadrzaj>
      <item>STARČEVIĆ  d.o.o. SLAVONSKI BROD, OIB 06989595644, Juraja Dobrile bb, 35000 Slavonski Brod</item>
    </izvorni_sadrzaj>
    <derivirana_varijabla naziv="DomainObject.Predmet.ProtuStrankaListFormatedWithAdressOIB_1">
      <item>STARČEVIĆ  d.o.o. SLAVONSKI BROD, OIB 06989595644, Juraja Dobrile bb, 35000 Slavonski Brod</item>
    </derivirana_varijabla>
  </DomainObject.Predmet.ProtuStrankaListFormatedWithAdressOIB>
  <DomainObject.Predmet.ProtuStrankaListNazivFormated>
    <izvorni_sadrzaj>
      <item>STARČEVIĆ  d.o.o. SLAVONSKI BROD</item>
    </izvorni_sadrzaj>
    <derivirana_varijabla naziv="DomainObject.Predmet.ProtuStrankaListNazivFormated_1">
      <item>STARČEVIĆ  d.o.o. SLAVONSKI BROD</item>
    </derivirana_varijabla>
  </DomainObject.Predmet.ProtuStrankaListNazivFormated>
  <DomainObject.Predmet.ProtuStrankaListNazivFormatedOIB>
    <izvorni_sadrzaj>
      <item>STARČEVIĆ  d.o.o. SLAVONSKI BROD, OIB 06989595644</item>
    </izvorni_sadrzaj>
    <derivirana_varijabla naziv="DomainObject.Predmet.ProtuStrankaListNazivFormatedOIB_1">
      <item>STARČEVIĆ  d.o.o. SLAVONSKI BROD, OIB 06989595644</item>
    </derivirana_varijabla>
  </DomainObject.Predmet.ProtuStrankaListNazivFormatedOIB>
  <DomainObject.Predmet.OstaliListFormated>
    <izvorni_sadrzaj>
      <item>ZDRAVKO KUZMIĆ, stečajni upravitelj</item>
    </izvorni_sadrzaj>
    <derivirana_varijabla naziv="DomainObject.Predmet.OstaliListFormated_1">
      <item>ZDRAVKO KUZMIĆ, stečajni upravitelj</item>
    </derivirana_varijabla>
  </DomainObject.Predmet.OstaliListFormated>
  <DomainObject.Predmet.OstaliListFormatedOIB>
    <izvorni_sadrzaj>
      <item>ZDRAVKO KUZMIĆ, stečajni upravitelj, OIB 42435648261</item>
    </izvorni_sadrzaj>
    <derivirana_varijabla naziv="DomainObject.Predmet.OstaliListFormatedOIB_1">
      <item>ZDRAVKO KUZMIĆ, stečajni upravitelj, OIB 42435648261</item>
    </derivirana_varijabla>
  </DomainObject.Predmet.OstaliListFormatedOIB>
  <DomainObject.Predmet.OstaliListFormatedWithAdress>
    <izvorni_sadrzaj>
      <item>ZDRAVKO KUZMIĆ, stečajni upravitelj, Horvatovac 13, 10000 Zagreb</item>
    </izvorni_sadrzaj>
    <derivirana_varijabla naziv="DomainObject.Predmet.OstaliListFormatedWithAdress_1">
      <item>ZDRAVKO KUZMIĆ, stečajni upravitelj, Horvatovac 13, 10000 Zagreb</item>
    </derivirana_varijabla>
  </DomainObject.Predmet.OstaliListFormatedWithAdress>
  <DomainObject.Predmet.OstaliListFormatedWithAdressOIB>
    <izvorni_sadrzaj>
      <item>ZDRAVKO KUZMIĆ, stečajni upravitelj, OIB 42435648261, Horvatovac 13, 10000 Zagreb</item>
    </izvorni_sadrzaj>
    <derivirana_varijabla naziv="DomainObject.Predmet.OstaliListFormatedWithAdressOIB_1">
      <item>ZDRAVKO KUZMIĆ, stečajni upravitelj, OIB 42435648261, Horvatovac 13, 10000 Zagreb</item>
    </derivirana_varijabla>
  </DomainObject.Predmet.OstaliListFormatedWithAdressOIB>
  <DomainObject.Predmet.OstaliListNazivFormated>
    <izvorni_sadrzaj>
      <item>ZDRAVKO KUZMIĆ, stečajni upravitelj</item>
    </izvorni_sadrzaj>
    <derivirana_varijabla naziv="DomainObject.Predmet.OstaliListNazivFormated_1">
      <item>ZDRAVKO KUZMIĆ, stečajni upravitelj</item>
    </derivirana_varijabla>
  </DomainObject.Predmet.OstaliListNazivFormated>
  <DomainObject.Predmet.OstaliListNazivFormatedOIB>
    <izvorni_sadrzaj>
      <item>ZDRAVKO KUZMIĆ, stečajni upravitelj, OIB 42435648261</item>
    </izvorni_sadrzaj>
    <derivirana_varijabla naziv="DomainObject.Predmet.OstaliListNazivFormatedOIB_1">
      <item>ZDRAVKO KUZMIĆ, stečajni upravitelj, OIB 42435648261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 d.d. Zagreb</izvorni_sadrzaj>
    <derivirana_varijabla naziv="DomainObject.Predmet.StrankaIDrugi_1">PRIVREDNA BANKA ZAGREB  d.d. Zagreb</derivirana_varijabla>
  </DomainObject.Predmet.StrankaIDrugi>
  <DomainObject.Predmet.ProtustrankaIDrugi>
    <izvorni_sadrzaj>STARČEVIĆ  d.o.o. SLAVONSKI BROD</izvorni_sadrzaj>
    <derivirana_varijabla naziv="DomainObject.Predmet.ProtustrankaIDrugi_1">STARČEVIĆ  d.o.o. SLAVONSKI BROD</derivirana_varijabla>
  </DomainObject.Predmet.ProtustrankaIDrugi>
  <DomainObject.Predmet.StrankaIDrugiAdressOIB>
    <izvorni_sadrzaj>PRIVREDNA BANKA ZAGREB  d.d. Zagreb, OIB 02535697732, Račkoga 6, 10000 Zagreb</izvorni_sadrzaj>
    <derivirana_varijabla naziv="DomainObject.Predmet.StrankaIDrugiAdressOIB_1">PRIVREDNA BANKA ZAGREB  d.d. Zagreb, OIB 02535697732, Račkoga 6, 10000 Zagreb</derivirana_varijabla>
  </DomainObject.Predmet.StrankaIDrugiAdressOIB>
  <DomainObject.Predmet.ProtustrankaIDrugiAdressOIB>
    <izvorni_sadrzaj>STARČEVIĆ  d.o.o. SLAVONSKI BROD, OIB 06989595644, Juraja Dobrile bb, 35000 Slavonski Brod</izvorni_sadrzaj>
    <derivirana_varijabla naziv="DomainObject.Predmet.ProtustrankaIDrugiAdressOIB_1">STARČEVIĆ  d.o.o. SLAVONSKI BROD, OIB 06989595644, Juraja Dobrile 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STARČEVIĆ  d.o.o. SLAVONSKI BROD</item>
      <item>PRIVREDNA BANKA ZAGREB  d.d. Zagreb</item>
      <item>ZDRAVKO KUZMIĆ, stečajni upravitelj</item>
    </izvorni_sadrzaj>
    <derivirana_varijabla naziv="DomainObject.Predmet.SudioniciListNaziv_1">
      <item>STARČEVIĆ  d.o.o. SLAVONSKI BROD</item>
      <item>PRIVREDNA BANKA ZAGREB  d.d. Zagreb</item>
      <item>ZDRAVKO KUZMIĆ, stečajni upravitelj</item>
    </derivirana_varijabla>
  </DomainObject.Predmet.SudioniciListNaziv>
  <DomainObject.Predmet.SudioniciListAdressOIB>
    <izvorni_sadrzaj>
      <item>STARČEVIĆ  d.o.o. SLAVONSKI BROD, OIB 06989595644, Juraja Dobrile bb,35000 Slavonski Brod</item>
      <item>PRIVREDNA BANKA ZAGREB  d.d. Zagreb, OIB 02535697732, Račkoga 6,10000 Zagreb</item>
      <item>ZDRAVKO KUZMIĆ, stečajni upravitelj, OIB 42435648261, Horvatovac 13,10000 Zagreb</item>
    </izvorni_sadrzaj>
    <derivirana_varijabla naziv="DomainObject.Predmet.SudioniciListAdressOIB_1">
      <item>STARČEVIĆ  d.o.o. SLAVONSKI BROD, OIB 06989595644, Juraja Dobrile bb,35000 Slavonski Brod</item>
      <item>PRIVREDNA BANKA ZAGREB  d.d. Zagreb, OIB 02535697732, Račkoga 6,10000 Zagreb</item>
      <item>ZDRAVKO KUZMIĆ, stečajni upravitelj, OIB 42435648261,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06989595644</item>
      <item>, OIB 02535697732</item>
      <item>, OIB 42435648261</item>
    </izvorni_sadrzaj>
    <derivirana_varijabla naziv="DomainObject.Predmet.SudioniciListNazivOIB_1">
      <item>, OIB 06989595644</item>
      <item>, OIB 02535697732</item>
      <item>, OIB 42435648261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256</properties:Words>
  <properties:Characters>1352</properties:Characters>
  <properties:Lines>91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2017-11-22T13:46:00Z</dcterms:created>
  <dc:creator>bconka</dc:creator>
  <cp:keywords/>
  <cp:lastModifiedBy>wsadmin</cp:lastModifiedBy>
  <cp:lastPrinted>2017-08-30T11:34:00Z</cp:lastPrinted>
  <dcterms:modified xmlns:xsi="http://www.w3.org/2001/XMLSchema-instance" xsi:type="dcterms:W3CDTF">2017-11-22T13:46:00Z</dcterms:modified>
  <cp:revision>4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