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e3a9" w14:paraId="cffe3a9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FB017F">
        <w:rPr>
          <w:b/>
        </w:rPr>
        <w:t>7</w:t>
      </w:r>
      <w:r w:rsidR="0022402D">
        <w:rPr>
          <w:b/>
        </w:rPr>
        <w:t>61</w:t>
      </w:r>
      <w:r w:rsidR="008D1B0D" w:rsidRPr="008D1B0D">
        <w:rPr>
          <w:b/>
        </w:rPr>
        <w:t>/2016-</w:t>
      </w:r>
      <w:r w:rsidR="00FB017F">
        <w:rPr>
          <w:b/>
        </w:rPr>
        <w:t>4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22402D" w:rsidRPr="0022402D">
        <w:t>DIGITALNO TISKARSKI CENTAR d.o.o. za proizvodnju, trgovinu i usluge, skraćena tvrtka: DIGITALNO TISKARSKI CENTAR d.o.o., Zagreb, Kozjačka 20, OIB: 85038940594</w:t>
      </w:r>
      <w:r w:rsidR="00B16504" w:rsidRPr="00B16504">
        <w:t xml:space="preserve">, </w:t>
      </w:r>
      <w:r w:rsidR="00AA7765">
        <w:t xml:space="preserve">dana </w:t>
      </w:r>
      <w:r w:rsidR="0022402D">
        <w:t>13</w:t>
      </w:r>
      <w:r w:rsidR="00CA613B">
        <w:t xml:space="preserve">. </w:t>
      </w:r>
      <w:r w:rsidR="0022402D">
        <w:t>travnja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22402D" w:rsidRPr="0022402D">
        <w:t>DIGITALNO TISKARSKI CENTAR d.o.o. za proizvodnju, trgovinu i usluge, skraćena tvrtka: DIGITALNO TISKARSKI CENTAR d.o.o., Zagreb, Kozjačka 20, OIB: 85038940594</w:t>
      </w:r>
      <w:r w:rsidR="0022402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22402D">
        <w:t xml:space="preserve">Krešimir Fučkar </w:t>
      </w:r>
      <w:r w:rsidR="003525B4">
        <w:t xml:space="preserve"> iz </w:t>
      </w:r>
      <w:r w:rsidR="0022402D">
        <w:t>Sladojevaca</w:t>
      </w:r>
      <w:r w:rsidR="00C81DE6">
        <w:t xml:space="preserve">, </w:t>
      </w:r>
      <w:r w:rsidR="0022402D">
        <w:t>Braće Radića 63</w:t>
      </w:r>
      <w:r w:rsidR="00C81DE6">
        <w:t>,</w:t>
      </w:r>
      <w:r w:rsidR="00CA613B" w:rsidRPr="00CA613B">
        <w:t xml:space="preserve"> OIB: </w:t>
      </w:r>
      <w:r w:rsidR="0022402D">
        <w:t>01195634741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22402D" w:rsidRPr="0022402D">
        <w:t>DIGITALNO TISKARSKI CENTAR d.o.o. za proizvodnju, trgovinu i usluge, skraćena tvrtka: DIGITALNO TISKARSKI CENTAR d.o.o., Zagreb, Kozjačka 20, OIB: 85038940594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1F3CC8" w:rsidP="00F74270" w:rsidR="001F3CC8">
      <w:pPr>
        <w:ind w:firstLine="1440"/>
        <w:jc w:val="both"/>
      </w:pPr>
    </w:p>
    <w:p w:rsidRDefault="001F3CC8" w:rsidP="00F74270" w:rsidR="001F3CC8">
      <w:pPr>
        <w:ind w:firstLine="1440"/>
        <w:jc w:val="both"/>
      </w:pPr>
    </w:p>
    <w:p w:rsidRDefault="001F3CC8" w:rsidP="00D8004C" w:rsidR="001F3CC8">
      <w:pPr>
        <w:ind w:firstLine="1440"/>
        <w:jc w:val="right"/>
      </w:pPr>
      <w:r w:rsidRPr="001F3CC8">
        <w:rPr>
          <w:b/>
        </w:rPr>
        <w:t>Broj: 7/St-2</w:t>
      </w:r>
      <w:r w:rsidR="0022402D">
        <w:rPr>
          <w:b/>
        </w:rPr>
        <w:t>761</w:t>
      </w:r>
      <w:r w:rsidRPr="001F3CC8">
        <w:rPr>
          <w:b/>
        </w:rPr>
        <w:t>/2016-</w:t>
      </w:r>
      <w:r w:rsidR="00FB017F">
        <w:rPr>
          <w:b/>
        </w:rPr>
        <w:t>4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6D7CD4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22402D" w:rsidRPr="0022402D">
        <w:t>DIGITALNO TISKARSKI CENTAR d.o.o. za proizvodnju, trgovinu i usluge, skraćena tvrtka: DIGITALNO TISKARSKI CENTAR d.o.o., Zagreb, Kozjačka 20, OIB: 85038940594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6D7CD4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B017F">
        <w:t>0</w:t>
      </w:r>
      <w:r w:rsidR="001D5374">
        <w:t>9</w:t>
      </w:r>
      <w:r w:rsidR="00654824" w:rsidRPr="00857F3B">
        <w:t xml:space="preserve">. </w:t>
      </w:r>
      <w:r w:rsidR="00FB017F">
        <w:t>siječnja</w:t>
      </w:r>
      <w:r w:rsidR="002833E0">
        <w:t xml:space="preserve"> 201</w:t>
      </w:r>
      <w:r w:rsidR="00FB017F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22402D">
        <w:t>13</w:t>
      </w:r>
      <w:r w:rsidR="00CA613B">
        <w:t xml:space="preserve">. </w:t>
      </w:r>
      <w:r w:rsidR="0022402D">
        <w:t>travnja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CB9" w:rsidR="00154CB9">
      <w:r>
        <w:separator/>
      </w:r>
    </w:p>
  </w:endnote>
  <w:endnote w:id="0" w:type="continuationSeparator">
    <w:p w:rsidRDefault="00154CB9" w:rsidR="00154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CB9" w:rsidR="00154CB9">
      <w:r>
        <w:separator/>
      </w:r>
    </w:p>
  </w:footnote>
  <w:footnote w:id="0" w:type="continuationSeparator">
    <w:p w:rsidRDefault="00154CB9" w:rsidR="00154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6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54CB9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3CC8"/>
    <w:rsid w:val="00202563"/>
    <w:rsid w:val="0021269A"/>
    <w:rsid w:val="002208F9"/>
    <w:rsid w:val="00222327"/>
    <w:rsid w:val="0022402D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9135EF"/>
    <w:rsid w:val="00942E1D"/>
    <w:rsid w:val="009458D8"/>
    <w:rsid w:val="00945E0C"/>
    <w:rsid w:val="00950699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A3704"/>
    <w:rsid w:val="00DB52D3"/>
    <w:rsid w:val="00DC4082"/>
    <w:rsid w:val="00DC4AFF"/>
    <w:rsid w:val="00DC7E31"/>
    <w:rsid w:val="00DE2256"/>
    <w:rsid w:val="00DF26AE"/>
    <w:rsid w:val="00E11F91"/>
    <w:rsid w:val="00E1784E"/>
    <w:rsid w:val="00E57783"/>
    <w:rsid w:val="00E72C9F"/>
    <w:rsid w:val="00E82FB3"/>
    <w:rsid w:val="00E9327B"/>
    <w:rsid w:val="00E93D49"/>
    <w:rsid w:val="00EB5B81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6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6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6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6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6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6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6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6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2761</izvorni_sadrzaj>
    <derivirana_varijabla naziv="DomainObject.Predmet.Broj_1">2761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St-2761/2016</izvorni_sadrzaj>
    <derivirana_varijabla naziv="DomainObject.Predmet.OznakaBroj_1">St-2761/2016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DIGITALNO TISKARSKI CENTAR d.o.o.</izvorni_sadrzaj>
    <derivirana_varijabla naziv="DomainObject.Predmet.ProtustrankaFormated_1">  DIGITALNO TISKARSKI CENTAR d.o.o.</derivirana_varijabla>
  </DomainObject.Predmet.ProtustrankaFormated>
  <DomainObject.Predmet.ProtustrankaFormatedOIB>
    <izvorni_sadrzaj>  DIGITALNO TISKARSKI CENTAR d.o.o., OIB 85038940594</izvorni_sadrzaj>
    <derivirana_varijabla naziv="DomainObject.Predmet.ProtustrankaFormatedOIB_1">  DIGITALNO TISKARSKI CENTAR d.o.o., OIB 85038940594</derivirana_varijabla>
  </DomainObject.Predmet.ProtustrankaFormatedOIB>
  <DomainObject.Predmet.ProtustrankaFormatedWithAdress>
    <izvorni_sadrzaj> DIGITALNO TISKARSKI CENTAR d.o.o., Kozjačka 20, 10000 Zagreb</izvorni_sadrzaj>
    <derivirana_varijabla naziv="DomainObject.Predmet.ProtustrankaFormatedWithAdress_1"> DIGITALNO TISKARSKI CENTAR d.o.o., Kozjačka 20, 10000 Zagreb</derivirana_varijabla>
  </DomainObject.Predmet.ProtustrankaFormatedWithAdress>
  <DomainObject.Predmet.ProtustrankaFormatedWithAdressOIB>
    <izvorni_sadrzaj> DIGITALNO TISKARSKI CENTAR d.o.o., OIB 85038940594, Kozjačka 20, 10000 Zagreb</izvorni_sadrzaj>
    <derivirana_varijabla naziv="DomainObject.Predmet.ProtustrankaFormatedWithAdressOIB_1"> DIGITALNO TISKARSKI CENTAR d.o.o., OIB 85038940594, Kozjačka 20, 10000 Zagreb</derivirana_varijabla>
  </DomainObject.Predmet.ProtustrankaFormatedWithAdressOIB>
  <DomainObject.Predmet.ProtustrankaWithAdress>
    <izvorni_sadrzaj>DIGITALNO TISKARSKI CENTAR d.o.o. Kozjačka 20, 10000 Zagreb</izvorni_sadrzaj>
    <derivirana_varijabla naziv="DomainObject.Predmet.ProtustrankaWithAdress_1">DIGITALNO TISKARSKI CENTAR d.o.o. Kozjačka 20, 10000 Zagreb</derivirana_varijabla>
  </DomainObject.Predmet.ProtustrankaWithAdress>
  <DomainObject.Predmet.ProtustrankaWithAdressOIB>
    <izvorni_sadrzaj>DIGITALNO TISKARSKI CENTAR d.o.o., OIB 85038940594, Kozjačka 20, 10000 Zagreb</izvorni_sadrzaj>
    <derivirana_varijabla naziv="DomainObject.Predmet.ProtustrankaWithAdressOIB_1">DIGITALNO TISKARSKI CENTAR d.o.o., OIB 85038940594, Kozjačka 20, 10000 Zagreb</derivirana_varijabla>
  </DomainObject.Predmet.ProtustrankaWithAdressOIB>
  <DomainObject.Predmet.ProtustrankaNazivFormated>
    <izvorni_sadrzaj>DIGITALNO TISKARSKI CENTAR d.o.o.</izvorni_sadrzaj>
    <derivirana_varijabla naziv="DomainObject.Predmet.ProtustrankaNazivFormated_1">DIGITALNO TISKARSKI CENTAR d.o.o.</derivirana_varijabla>
  </DomainObject.Predmet.ProtustrankaNazivFormated>
  <DomainObject.Predmet.ProtustrankaNazivFormatedOIB>
    <izvorni_sadrzaj>DIGITALNO TISKARSKI CENTAR d.o.o., OIB 85038940594</izvorni_sadrzaj>
    <derivirana_varijabla naziv="DomainObject.Predmet.ProtustrankaNazivFormatedOIB_1">DIGITALNO TISKARSKI CENTAR d.o.o., OIB 85038940594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343068.43</izvorni_sadrzaj>
    <derivirana_varijabla naziv="DomainObject.Predmet.TrenutnaVrijednost_1">343068.43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DIGITALNO TISKARSKI CENTAR d.o.o.</item>
    </izvorni_sadrzaj>
    <derivirana_varijabla naziv="DomainObject.Predmet.ProtuStrankaListFormated_1">
      <item>DIGITALNO TISKARSKI CENTAR d.o.o.</item>
    </derivirana_varijabla>
  </DomainObject.Predmet.ProtuStrankaListFormated>
  <DomainObject.Predmet.ProtuStrankaListFormatedOIB>
    <izvorni_sadrzaj>
      <item>DIGITALNO TISKARSKI CENTAR d.o.o., OIB 85038940594</item>
    </izvorni_sadrzaj>
    <derivirana_varijabla naziv="DomainObject.Predmet.ProtuStrankaListFormatedOIB_1">
      <item>DIGITALNO TISKARSKI CENTAR d.o.o., OIB 85038940594</item>
    </derivirana_varijabla>
  </DomainObject.Predmet.ProtuStrankaListFormatedOIB>
  <DomainObject.Predmet.ProtuStrankaListFormatedWithAdress>
    <izvorni_sadrzaj>
      <item>DIGITALNO TISKARSKI CENTAR d.o.o., Kozjačka 20, 10000 Zagreb</item>
    </izvorni_sadrzaj>
    <derivirana_varijabla naziv="DomainObject.Predmet.ProtuStrankaListFormatedWithAdress_1">
      <item>DIGITALNO TISKARSKI CENTAR d.o.o., Kozjačka 20, 10000 Zagreb</item>
    </derivirana_varijabla>
  </DomainObject.Predmet.ProtuStrankaListFormatedWithAdress>
  <DomainObject.Predmet.ProtuStrankaListFormatedWithAdressOIB>
    <izvorni_sadrzaj>
      <item>DIGITALNO TISKARSKI CENTAR d.o.o., OIB 85038940594, Kozjačka 20, 10000 Zagreb</item>
    </izvorni_sadrzaj>
    <derivirana_varijabla naziv="DomainObject.Predmet.ProtuStrankaListFormatedWithAdressOIB_1">
      <item>DIGITALNO TISKARSKI CENTAR d.o.o., OIB 85038940594, Kozjačka 20, 10000 Zagreb</item>
    </derivirana_varijabla>
  </DomainObject.Predmet.ProtuStrankaListFormatedWithAdressOIB>
  <DomainObject.Predmet.ProtuStrankaListNazivFormated>
    <izvorni_sadrzaj>
      <item>DIGITALNO TISKARSKI CENTAR d.o.o.</item>
    </izvorni_sadrzaj>
    <derivirana_varijabla naziv="DomainObject.Predmet.ProtuStrankaListNazivFormated_1">
      <item>DIGITALNO TISKARSKI CENTAR d.o.o.</item>
    </derivirana_varijabla>
  </DomainObject.Predmet.ProtuStrankaListNazivFormated>
  <DomainObject.Predmet.ProtuStrankaListNazivFormatedOIB>
    <izvorni_sadrzaj>
      <item>DIGITALNO TISKARSKI CENTAR d.o.o., OIB 85038940594</item>
    </izvorni_sadrzaj>
    <derivirana_varijabla naziv="DomainObject.Predmet.ProtuStrankaListNazivFormatedOIB_1">
      <item>DIGITALNO TISKARSKI CENTAR d.o.o., OIB 85038940594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DIGITALNO TISKARSKI CENTAR d.o.o.</izvorni_sadrzaj>
    <derivirana_varijabla naziv="DomainObject.Predmet.ProtustrankaIDrugi_1">DIGITALNO TISKARSKI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DIGITALNO TISKARSKI CENTAR d.o.o., OIB 85038940594, Kozjačka 20, 10000 Zagreb</izvorni_sadrzaj>
    <derivirana_varijabla naziv="DomainObject.Predmet.ProtustrankaIDrugiAdressOIB_1">DIGITALNO TISKARSKI CENTAR d.o.o., OIB 85038940594, Kozjačka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DIGITALNO TISKARSKI CENTAR d.o.o.</item>
      <item>FINA Regionalni centar Zagreb</item>
    </izvorni_sadrzaj>
    <derivirana_varijabla naziv="DomainObject.Predmet.SudioniciListNaziv_1">
      <item>DIGITALNO TISKARSKI CENTAR d.o.o.</item>
      <item>FINA Regionalni centar Zagreb</item>
    </derivirana_varijabla>
  </DomainObject.Predmet.SudioniciListNaziv>
  <DomainObject.Predmet.SudioniciListAdressOIB>
    <izvorni_sadrzaj>
      <item>DIGITALNO TISKARSKI CENTAR d.o.o., OIB 85038940594, Kozjačka 20,10000 Zagreb</item>
      <item>FINA Regionalni centar Zagreb, OIB 85821130368, Trg svibanjskih žrtava 1995. br. 1,10000 Zagreb</item>
    </izvorni_sadrzaj>
    <derivirana_varijabla naziv="DomainObject.Predmet.SudioniciListAdressOIB_1">
      <item>DIGITALNO TISKARSKI CENTAR d.o.o., OIB 85038940594, Kozjačka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85038940594</item>
      <item>, OIB 85821130368</item>
    </izvorni_sadrzaj>
    <derivirana_varijabla naziv="DomainObject.Predmet.SudioniciListNazivOIB_1">
      <item>, OIB 85038940594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5F63E-A8E9-4A43-91F3-D00E75559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818</properties:Words>
  <properties:Characters>4666</properties:Characters>
  <properties:Lines>114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2017-04-13T06:32:00Z</dcterms:created>
  <dc:creator>alet</dc:creator>
  <cp:lastModifiedBy>wsadmin</cp:lastModifiedBy>
  <cp:lastPrinted>2017-03-16T13:29:00Z</cp:lastPrinted>
  <dcterms:modified xmlns:xsi="http://www.w3.org/2001/XMLSchema-instance" xsi:type="dcterms:W3CDTF">2017-04-13T06:44:00Z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