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4302" w14:paraId="5a74302" w:rsidRDefault="00A653F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1716405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53F5" w:rsidP="00A653F5" w:rsidR="00AE649C">
      <w:pPr>
        <w:pStyle w:val="NormaleSPIS"/>
        <w:spacing w:after="0"/>
      </w:pPr>
      <w:r>
        <w:t xml:space="preserve">     Republika Hrvatska</w:t>
      </w:r>
    </w:p>
    <w:p w:rsidRDefault="00A653F5" w:rsidP="00A653F5" w:rsidR="00A653F5">
      <w:pPr>
        <w:pStyle w:val="NormaleSPIS"/>
        <w:spacing w:after="0"/>
      </w:pPr>
      <w:r>
        <w:t>Trgovački sud u Bjelovaru</w:t>
      </w:r>
    </w:p>
    <w:p w:rsidRDefault="00A653F5" w:rsidP="004F27AE" w:rsidR="00A653F5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A653F5" w:rsidP="00A653F5" w:rsidR="00A653F5">
      <w:pPr>
        <w:jc w:val="right"/>
        <w:rPr>
          <w:b/>
        </w:rPr>
      </w:pPr>
      <w:r>
        <w:t>Poslovni broj:7 St-577/2016-13</w:t>
      </w:r>
    </w:p>
    <w:p w:rsidRDefault="00A653F5" w:rsidP="00A653F5" w:rsidR="00A653F5">
      <w:pPr>
        <w:jc w:val="center"/>
      </w:pPr>
      <w:r>
        <w:t>U  I M E  R E P U B L I K E   H R V A T  S K E</w:t>
      </w:r>
    </w:p>
    <w:p w:rsidRDefault="00A653F5" w:rsidP="00A653F5" w:rsidR="00A653F5">
      <w:pPr>
        <w:jc w:val="center"/>
        <w:rPr>
          <w:b/>
        </w:rPr>
      </w:pPr>
      <w:r>
        <w:t xml:space="preserve"> R J E Š E N J E</w:t>
      </w:r>
    </w:p>
    <w:p w:rsidRDefault="00A653F5" w:rsidP="00A653F5" w:rsidR="00A653F5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GOMOLAVA-INVEST d.o.o. za trgovinu iz Slatine, Kralja Tomislava 106, MBS 010028537, OIB 20485072183, 25. listopada 2017. </w:t>
      </w:r>
    </w:p>
    <w:p w:rsidRDefault="00A653F5" w:rsidP="00A653F5" w:rsidR="00A653F5">
      <w:pPr>
        <w:jc w:val="center"/>
        <w:rPr>
          <w:b/>
        </w:rPr>
      </w:pPr>
      <w:r>
        <w:t>r i j e š i o   j e</w:t>
      </w:r>
    </w:p>
    <w:p w:rsidRDefault="00A653F5" w:rsidP="00A653F5" w:rsidR="00A653F5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GOMOLAVA-INVEST d.o.o. za trgovinu iz Slatine, Kralja Tomislava 106, MBS 010028537, OIB 20485072183. </w:t>
      </w:r>
    </w:p>
    <w:p w:rsidRDefault="00A653F5" w:rsidP="00A653F5" w:rsidR="00A653F5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Franjo </w:t>
      </w:r>
      <w:proofErr w:type="spellStart"/>
      <w:r>
        <w:t>Otročak</w:t>
      </w:r>
      <w:proofErr w:type="spellEnd"/>
      <w:r>
        <w:t xml:space="preserve"> iz Lukača 24, OIB 42279189814.</w:t>
      </w:r>
    </w:p>
    <w:p w:rsidRDefault="00A653F5" w:rsidP="00A653F5" w:rsidR="00A653F5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GOMOLAVA-INVEST d.o.o. za trgovinu iz Slatine, Kralja Tomislava 106, MBS 010028537, OIB 20485072183.</w:t>
      </w:r>
    </w:p>
    <w:p w:rsidRDefault="00A653F5" w:rsidP="00A653F5" w:rsidR="00A653F5">
      <w:pPr>
        <w:jc w:val="both"/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25. listopada 2017. godine u</w:t>
      </w:r>
      <w:r>
        <w:rPr>
          <w:b/>
        </w:rPr>
        <w:t xml:space="preserve"> </w:t>
      </w:r>
      <w:r>
        <w:t>08,00 sati, kada je ovo rješenje stavljeno na e-oglasnu ploču ovog suda.</w:t>
      </w:r>
    </w:p>
    <w:p w:rsidRDefault="00A653F5" w:rsidP="00A653F5" w:rsidR="00A653F5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A653F5" w:rsidP="00A653F5" w:rsidR="00A653F5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</w:t>
      </w:r>
      <w:r>
        <w:t>.</w:t>
      </w:r>
      <w:r>
        <w:tab/>
        <w:t xml:space="preserve"> </w:t>
      </w:r>
    </w:p>
    <w:p w:rsidRDefault="00A653F5" w:rsidP="00A653F5" w:rsidR="00A653F5">
      <w:pPr>
        <w:jc w:val="center"/>
        <w:rPr>
          <w:b/>
        </w:rPr>
      </w:pPr>
      <w:r>
        <w:t>Obrazloženje</w:t>
      </w:r>
    </w:p>
    <w:p w:rsidRDefault="00A653F5" w:rsidP="00A653F5" w:rsidR="00A653F5">
      <w:pPr>
        <w:jc w:val="both"/>
      </w:pPr>
      <w:r>
        <w:tab/>
        <w:t xml:space="preserve">Na prijedlog predlagatelja FINANCIJSKE AGENCIJE, RC ZAGREB, Podružnica Bjelovar za otvaranje stečajnog postupka nad dužnikom GOMOLAVA-INVEST d.o.o. iz Slatine, sud je pokrenuo postupak radi utvrđivanja uvjeta za otvaranje stečajnog postupka nad dužnikom, te u tom postupku utvrdio da dužnik nema imovine kojom bi se mogli pokriti troškovi stečajnog postupka, slijedom čega je svojim rješenjem 7 St-577/2016-6 od dana 2.02.2017.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2.02.2017. godine, pa kako nitko nije u </w:t>
      </w:r>
    </w:p>
    <w:p w:rsidRDefault="00A653F5" w:rsidP="00A653F5" w:rsidR="00A653F5">
      <w:pPr>
        <w:jc w:val="center"/>
      </w:pPr>
      <w:r>
        <w:lastRenderedPageBreak/>
        <w:t>2</w:t>
      </w:r>
    </w:p>
    <w:p w:rsidRDefault="00A653F5" w:rsidP="00A653F5" w:rsidR="00A653F5">
      <w:pPr>
        <w:jc w:val="right"/>
      </w:pPr>
      <w:r>
        <w:t>Poslovni broj:7 St-577/2016-13</w:t>
      </w:r>
    </w:p>
    <w:p w:rsidRDefault="00A653F5" w:rsidP="00A653F5" w:rsidR="00A653F5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A653F5" w:rsidP="00A653F5" w:rsidR="00A653F5">
      <w:pPr>
        <w:ind w:firstLine="720"/>
        <w:jc w:val="center"/>
      </w:pPr>
      <w:r>
        <w:t xml:space="preserve">U Bjelovaru 25. listopada 2017. </w:t>
      </w:r>
    </w:p>
    <w:p w:rsidRDefault="00A653F5" w:rsidP="00A653F5" w:rsidR="00A653F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A653F5" w:rsidP="00A653F5" w:rsidR="00A653F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A653F5" w:rsidP="00A653F5" w:rsidR="00A653F5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653F5" w:rsidP="00A653F5" w:rsidR="00A653F5">
      <w:pPr>
        <w:ind w:firstLine="720"/>
        <w:jc w:val="both"/>
      </w:pPr>
      <w:r>
        <w:t xml:space="preserve">   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  <w:t xml:space="preserve">  </w:t>
      </w:r>
    </w:p>
    <w:p w:rsidRDefault="00A653F5" w:rsidP="00A653F5" w:rsidR="00A653F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653F5" w:rsidP="00A653F5" w:rsidR="00A653F5">
      <w:pPr>
        <w:jc w:val="both"/>
      </w:pPr>
    </w:p>
    <w:p w:rsidRDefault="00A653F5" w:rsidP="00A653F5" w:rsidR="00A653F5">
      <w:pPr>
        <w:ind w:firstLine="720"/>
        <w:jc w:val="both"/>
      </w:pPr>
      <w:r>
        <w:tab/>
      </w:r>
    </w:p>
    <w:p w:rsidRDefault="00A653F5" w:rsidP="00A653F5" w:rsidR="00A653F5">
      <w:pPr>
        <w:jc w:val="both"/>
      </w:pPr>
      <w:r>
        <w:tab/>
      </w:r>
    </w:p>
    <w:p w:rsidRDefault="00A653F5" w:rsidP="00A653F5" w:rsidR="00A653F5">
      <w:pPr>
        <w:jc w:val="both"/>
      </w:pPr>
      <w:r>
        <w:tab/>
      </w:r>
      <w:r>
        <w:tab/>
      </w:r>
      <w:r>
        <w:tab/>
      </w:r>
    </w:p>
    <w:p w:rsidRDefault="00A653F5" w:rsidP="00A653F5" w:rsidR="00A653F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3F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8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St-577/2016-13</izvorni_sadrzaj>
    <derivirana_varijabla naziv="DomainObject.Oznaka_1">St-577/2016-13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GOMOLAVA-INVEST društvo s ograničenom odgovornošću za trgovinu zastupanog po punomoćniku Ivanka Jurić; ZOU Karlo Tamaš i Ivana Stojić</izvorni_sadrzaj>
    <derivirana_varijabla naziv="DomainObject.Predmet.ProtustrankaFormated_1">  GOMOLAVA-INVEST društvo s ograničenom odgovornošću za trgovinu zastupanog po punomoćniku Ivanka Jurić; ZOU Karlo Tamaš i Ivana Stojić</derivirana_varijabla>
  </DomainObject.Predmet.ProtustrankaFormated>
  <DomainObject.Predmet.ProtustrankaFormatedOIB>
    <izvorni_sadrzaj>  GOMOLAVA-INVEST društvo s ograničenom odgovornošću za trgovinu, OIB 20485072183 zastupanog po punomoćniku Ivanka Jurić; ZOU Karlo Tamaš i Ivana Stojić</izvorni_sadrzaj>
    <derivirana_varijabla naziv="DomainObject.Predmet.ProtustrankaFormatedOIB_1">  GOMOLAVA-INVEST društvo s ograničenom odgovornošću za trgovinu, OIB 20485072183 zastupanog po punomoćniku Ivanka Jurić; ZOU Karlo Tamaš i Ivana Stojić</derivirana_varijabla>
  </DomainObject.Predmet.ProtustrankaFormatedOIB>
  <DomainObject.Predmet.ProtustrankaFormatedWithAdress>
    <izvorni_sadrzaj> GOMOLAVA-INVEST društvo s ograničenom odgovornošću za trgovinu, Kralja Tomislava 106, 33520 Slatina zastupanog po punomoćniku Ivanka Jurić; ZOU Karlo Tamaš i Ivana Stojić</izvorni_sadrzaj>
    <derivirana_varijabla naziv="DomainObject.Predmet.ProtustrankaFormatedWithAdress_1"> GOMOLAVA-INVEST društvo s ograničenom odgovornošću za trgovinu, Kralja Tomislava 106, 33520 Slatina zastupanog po punomoćniku Ivanka Jurić; ZOU Karlo Tamaš i Ivana Stojić</derivirana_varijabla>
  </DomainObject.Predmet.ProtustrankaFormatedWithAdress>
  <DomainObject.Predmet.ProtustrankaFormatedWithAdressOIB>
    <izvorni_sadrzaj> GOMOLAVA-INVEST društvo s ograničenom odgovornošću za trgovinu, OIB 20485072183, Kralja Tomislava 106, 33520 Slatina zastupanog po punomoćniku Ivanka Jurić; ZOU Karlo Tamaš i Ivana Stojić</izvorni_sadrzaj>
    <derivirana_varijabla naziv="DomainObject.Predmet.ProtustrankaFormatedWithAdressOIB_1"> GOMOLAVA-INVEST društvo s ograničenom odgovornošću za trgovinu, OIB 20485072183, Kralja Tomislava 106, 33520 Slatina zastupanog po punomoćniku Ivanka Jurić; ZOU Karlo Tamaš i Ivana Stojić</derivirana_varijabla>
  </DomainObject.Predmet.ProtustrankaFormatedWithAdressOIB>
  <DomainObject.Predmet.ProtustrankaWithAdress>
    <izvorni_sadrzaj>GOMOLAVA-INVEST društvo s ograničenom odgovornošću za trgovinu Kralja Tomislava 106, 33520 Slatina</izvorni_sadrzaj>
    <derivirana_varijabla naziv="DomainObject.Predmet.ProtustrankaWithAdress_1">GOMOLAVA-INVEST društvo s ograničenom odgovornošću za trgovinu Kralja Tomislava 106, 33520 Slatina</derivirana_varijabla>
  </DomainObject.Predmet.ProtustrankaWithAdress>
  <DomainObject.Predmet.ProtustrankaWithAdressOIB>
    <izvorni_sadrzaj>GOMOLAVA-INVEST društvo s ograničenom odgovornošću za trgovinu, OIB 20485072183, Kralja Tomislava 106, 33520 Slatina</izvorni_sadrzaj>
    <derivirana_varijabla naziv="DomainObject.Predmet.ProtustrankaWithAdressOIB_1">GOMOLAVA-INVEST društvo s ograničenom odgovornošću za trgovinu, OIB 20485072183, Kralja Tomislava 106, 33520 Slatina</derivirana_varijabla>
  </DomainObject.Predmet.ProtustrankaWithAdressOIB>
  <DomainObject.Predmet.ProtustrankaNazivFormated>
    <izvorni_sadrzaj>GOMOLAVA-INVEST društvo s ograničenom odgovornošću za trgovinu</izvorni_sadrzaj>
    <derivirana_varijabla naziv="DomainObject.Predmet.ProtustrankaNazivFormated_1">GOMOLAVA-INVEST društvo s ograničenom odgovornošću za trgovinu</derivirana_varijabla>
  </DomainObject.Predmet.ProtustrankaNazivFormated>
  <DomainObject.Predmet.ProtustrankaNazivFormatedOIB>
    <izvorni_sadrzaj>GOMOLAVA-INVEST društvo s ograničenom odgovornošću za trgovinu, OIB 20485072183</izvorni_sadrzaj>
    <derivirana_varijabla naziv="DomainObject.Predmet.ProtustrankaNazivFormatedOIB_1">GOMOLAVA-INVEST društvo s ograničenom odgovornošću za trgovinu, OIB 20485072183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GOMOLAVA-INVEST društvo s ograničenom odgovornošću za trgovinu zastupanog po punomoćniku Ivanka Jurić; ZOU Karlo Tamaš i Ivana Stojić</item>
    </izvorni_sadrzaj>
    <derivirana_varijabla naziv="DomainObject.Predmet.ProtuStrankaListFormated_1">
      <item>GOMOLAVA-INVEST društvo s ograničenom odgovornošću za trgovinu zastupanog po punomoćniku Ivanka Jurić; ZOU Karlo Tamaš i Ivana Stojić</item>
    </derivirana_varijabla>
  </DomainObject.Predmet.ProtuStrankaListFormated>
  <DomainObject.Predmet.ProtuStrankaListFormatedOIB>
    <izvorni_sadrzaj>
      <item>GOMOLAVA-INVEST društvo s ograničenom odgovornošću za trgovinu, OIB 20485072183 zastupanog po punomoćniku Ivanka Jurić; ZOU Karlo Tamaš i Ivana Stojić</item>
    </izvorni_sadrzaj>
    <derivirana_varijabla naziv="DomainObject.Predmet.ProtuStrankaListFormatedOIB_1">
      <item>GOMOLAVA-INVEST društvo s ograničenom odgovornošću za trgovinu, OIB 20485072183 zastupanog po punomoćniku Ivanka Jurić; ZOU Karlo Tamaš i Ivana Stojić</item>
    </derivirana_varijabla>
  </DomainObject.Predmet.ProtuStrankaListFormatedOIB>
  <DomainObject.Predmet.ProtuStrankaListFormatedWithAdress>
    <izvorni_sadrzaj>
      <item>GOMOLAVA-INVEST društvo s ograničenom odgovornošću za trgovinu, Kralja Tomislava 106, 33520 Slatina zastupanog po punomoćniku Ivanka Jurić; ZOU Karlo Tamaš i Ivana Stojić</item>
    </izvorni_sadrzaj>
    <derivirana_varijabla naziv="DomainObject.Predmet.ProtuStrankaListFormatedWithAdress_1">
      <item>GOMOLAVA-INVEST društvo s ograničenom odgovornošću za trgovinu, Kralja Tomislava 106, 33520 Slatina zastupanog po punomoćniku Ivanka Jurić; ZOU Karlo Tamaš i Ivana Stojić</item>
    </derivirana_varijabla>
  </DomainObject.Predmet.ProtuStrankaListFormatedWithAdress>
  <DomainObject.Predmet.ProtuStrankaListFormatedWithAdressOIB>
    <izvorni_sadrzaj>
      <item>GOMOLAVA-INVEST društvo s ograničenom odgovornošću za trgovinu, OIB 20485072183, Kralja Tomislava 106, 33520 Slatina zastupanog po punomoćniku Ivanka Jurić; ZOU Karlo Tamaš i Ivana Stojić</item>
    </izvorni_sadrzaj>
    <derivirana_varijabla naziv="DomainObject.Predmet.ProtuStrankaListFormatedWithAdressOIB_1">
      <item>GOMOLAVA-INVEST društvo s ograničenom odgovornošću za trgovinu, OIB 20485072183, Kralja Tomislava 106, 33520 Slatina zastupanog po punomoćniku Ivanka Jurić; ZOU Karlo Tamaš i Ivana Stojić</item>
    </derivirana_varijabla>
  </DomainObject.Predmet.ProtuStrankaListFormatedWithAdressOIB>
  <DomainObject.Predmet.ProtuStrankaListNazivFormated>
    <izvorni_sadrzaj>
      <item>GOMOLAVA-INVEST društvo s ograničenom odgovornošću za trgovinu</item>
    </izvorni_sadrzaj>
    <derivirana_varijabla naziv="DomainObject.Predmet.ProtuStrankaListNazivFormated_1">
      <item>GOMOLAVA-INVEST društvo s ograničenom odgovornošću za trgovinu</item>
    </derivirana_varijabla>
  </DomainObject.Predmet.ProtuStrankaListNazivFormated>
  <DomainObject.Predmet.ProtuStrankaListNazivFormatedOIB>
    <izvorni_sadrzaj>
      <item>GOMOLAVA-INVEST društvo s ograničenom odgovornošću za trgovinu, OIB 20485072183</item>
    </izvorni_sadrzaj>
    <derivirana_varijabla naziv="DomainObject.Predmet.ProtuStrankaListNazivFormatedOIB_1">
      <item>GOMOLAVA-INVEST društvo s ograničenom odgovornošću za trgovinu, OIB 20485072183</item>
    </derivirana_varijabla>
  </DomainObject.Predmet.ProtuStrankaListNazivFormatedOIB>
  <DomainObject.Predmet.OstaliListFormated>
    <izvorni_sadrzaj>
      <item>Ivanka Jurić punomoćnik sudionika u postupku GOMOLAVA-INVEST društvo s ograničenom odgovornošću za trgovinu</item>
      <item>Franjo Otročak</item>
      <item>ZOU Karlo Tamaš i Ivana Stojić punomoćnik sudionika u postupku GOMOLAVA-INVEST društvo s ograničenom odgovornošću za trgovinu</item>
    </izvorni_sadrzaj>
    <derivirana_varijabla naziv="DomainObject.Predmet.OstaliListFormated_1">
      <item>Ivanka Jurić punomoćnik sudionika u postupku GOMOLAVA-INVEST društvo s ograničenom odgovornošću za trgovinu</item>
      <item>Franjo Otročak</item>
      <item>ZOU Karlo Tamaš i Ivana Stojić punomoćnik sudionika u postupku GOMOLAVA-INVEST društvo s ograničenom odgovornošću za trgovinu</item>
    </derivirana_varijabla>
  </DomainObject.Predmet.OstaliListFormated>
  <DomainObject.Predmet.OstaliListFormatedOIB>
    <izvorni_sadrzaj>
      <item>Ivanka Jurić, OIB 10995015446 punomoćnik sudionika u postupku GOMOLAVA-INVEST društvo s ograničenom odgovornošću za trgovinu</item>
      <item>Franjo Otročak</item>
      <item>ZOU Karlo Tamaš i Ivana Stojić, OIB 18975391541 punomoćnik sudionika u postupku GOMOLAVA-INVEST društvo s ograničenom odgovornošću za trgovinu</item>
    </izvorni_sadrzaj>
    <derivirana_varijabla naziv="DomainObject.Predmet.OstaliListFormatedOIB_1">
      <item>Ivanka Jurić, OIB 10995015446 punomoćnik sudionika u postupku GOMOLAVA-INVEST društvo s ograničenom odgovornošću za trgovinu</item>
      <item>Franjo Otročak</item>
      <item>ZOU Karlo Tamaš i Ivana Stojić, OIB 18975391541 punomoćnik sudionika u postupku GOMOLAVA-INVEST društvo s ograničenom odgovornošću za trgovinu</item>
    </derivirana_varijabla>
  </DomainObject.Predmet.OstaliListFormatedOIB>
  <DomainObject.Predmet.OstaliListFormatedWithAdress>
    <izvorni_sadrzaj>
      <item>Ivanka Jurić, Silvija Strahimira Kranjčevića 47., 33520 Slatina punomoćnik sudionika u postupku GOMOLAVA-INVEST društvo s ograničenom odgovornošću za trgovinu</item>
      <item>Franjo Otročak, Lukač 24., 33406 Lukač</item>
      <item>ZOU Karlo Tamaš i Ivana Stojić, Trg sv. Josipa 9, 33520 Slatina punomoćnik sudionika u postupku GOMOLAVA-INVEST društvo s ograničenom odgovornošću za trgovinu</item>
    </izvorni_sadrzaj>
    <derivirana_varijabla naziv="DomainObject.Predmet.OstaliListFormatedWithAdress_1">
      <item>Ivanka Jurić, Silvija Strahimira Kranjčevića 47., 33520 Slatina punomoćnik sudionika u postupku GOMOLAVA-INVEST društvo s ograničenom odgovornošću za trgovinu</item>
      <item>Franjo Otročak, Lukač 24., 33406 Lukač</item>
      <item>ZOU Karlo Tamaš i Ivana Stojić, Trg sv. Josipa 9, 33520 Slatina punomoćnik sudionika u postupku GOMOLAVA-INVEST društvo s ograničenom odgovornošću za trgovinu</item>
    </derivirana_varijabla>
  </DomainObject.Predmet.OstaliListFormatedWithAdress>
  <DomainObject.Predmet.OstaliListFormatedWithAdressOIB>
    <izvorni_sadrzaj>
      <item>Ivanka Jurić, OIB 10995015446, Silvija Strahimira Kranjčevića 47., 33520 Slatina punomoćnik sudionika u postupku GOMOLAVA-INVEST društvo s ograničenom odgovornošću za trgovinu</item>
      <item>Franjo Otročak, Lukač 24., 33406 Lukač</item>
      <item>ZOU Karlo Tamaš i Ivana Stojić, OIB 18975391541, Trg sv. Josipa 9, 33520 Slatina punomoćnik sudionika u postupku GOMOLAVA-INVEST društvo s ograničenom odgovornošću za trgovinu</item>
    </izvorni_sadrzaj>
    <derivirana_varijabla naziv="DomainObject.Predmet.OstaliListFormatedWithAdressOIB_1">
      <item>Ivanka Jurić, OIB 10995015446, Silvija Strahimira Kranjčevića 47., 33520 Slatina punomoćnik sudionika u postupku GOMOLAVA-INVEST društvo s ograničenom odgovornošću za trgovinu</item>
      <item>Franjo Otročak, Lukač 24., 33406 Lukač</item>
      <item>ZOU Karlo Tamaš i Ivana Stojić, OIB 18975391541, Trg sv. Josipa 9, 33520 Slatina punomoćnik sudionika u postupku GOMOLAVA-INVEST društvo s ograničenom odgovornošću za trgovinu</item>
    </derivirana_varijabla>
  </DomainObject.Predmet.OstaliListFormatedWithAdressOIB>
  <DomainObject.Predmet.OstaliListNazivFormated>
    <izvorni_sadrzaj>
      <item>Ivanka Jurić</item>
      <item>Franjo Otročak</item>
      <item>ZOU Karlo Tamaš i Ivana Stojić</item>
    </izvorni_sadrzaj>
    <derivirana_varijabla naziv="DomainObject.Predmet.OstaliListNazivFormated_1">
      <item>Ivanka Jurić</item>
      <item>Franjo Otročak</item>
      <item>ZOU Karlo Tamaš i Ivana Stojić</item>
    </derivirana_varijabla>
  </DomainObject.Predmet.OstaliListNazivFormated>
  <DomainObject.Predmet.OstaliListNazivFormatedOIB>
    <izvorni_sadrzaj>
      <item>Ivanka Jurić, OIB 10995015446</item>
      <item>Franjo Otročak</item>
      <item>ZOU Karlo Tamaš i Ivana Stojić, OIB 18975391541</item>
    </izvorni_sadrzaj>
    <derivirana_varijabla naziv="DomainObject.Predmet.OstaliListNazivFormatedOIB_1">
      <item>Ivanka Jurić, OIB 10995015446</item>
      <item>Franjo Otročak</item>
      <item>ZOU Karlo Tamaš i Ivana Stojić, OIB 18975391541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St-577/2016-13</izvorni_sadrzaj>
    <derivirana_varijabla naziv="DomainObject.PoslovniBrojDokumenta_1">St-577/2016-13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GOMOLAVA-INVEST društvo s ograničenom odgovornošću za trgovinu</izvorni_sadrzaj>
    <derivirana_varijabla naziv="DomainObject.Predmet.ProtustrankaIDrugi_1">GOMOLAVA-INVEST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GOMOLAVA-INVEST društvo s ograničenom odgovornošću za trgovinu, OIB 20485072183, Kralja Tomislava 106, 33520 Slatina</izvorni_sadrzaj>
    <derivirana_varijabla naziv="DomainObject.Predmet.ProtustrankaIDrugiAdressOIB_1">GOMOLAVA-INVEST društvo s ograničenom odgovornošću za trgovinu, OIB 20485072183, Kralja Tomislava 106,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GOMOLAVA-INVEST društvo s ograničenom odgovornošću za trgovinu</item>
      <item>Ivanka Jurić</item>
      <item>Franjo Otročak</item>
      <item>ZOU Karlo Tamaš i Ivana Stojić</item>
    </izvorni_sadrzaj>
    <derivirana_varijabla naziv="DomainObject.Predmet.SudioniciListNaziv_1">
      <item>FINA, RC ZAGREB, Podružnica Bjelovar</item>
      <item>GOMOLAVA-INVEST društvo s ograničenom odgovornošću za trgovinu</item>
      <item>Ivanka Jurić</item>
      <item>Franjo Otročak</item>
      <item>ZOU Karlo Tamaš i Ivana Stojić</item>
    </derivirana_varijabla>
  </DomainObject.Predmet.SudioniciListNaziv>
  <DomainObject.Predmet.SudioniciListAdressOIB>
    <izvorni_sadrzaj>
      <item>FINA, RC ZAGREB, Podružnica Bjelovar, OIB 85821130368, F. Supila 4,43000 Bjelovar</item>
      <item>GOMOLAVA-INVEST društvo s ograničenom odgovornošću za trgovinu, OIB 20485072183, Kralja Tomislava 106,33520 Slatina</item>
      <item>Ivanka Jurić, OIB 10995015446, Silvija Strahimira Kranjčevića 47.,33520 Slatina</item>
      <item>Franjo Otročak, Lukač 24.,33406 Lukač</item>
      <item>ZOU Karlo Tamaš i Ivana Stojić, OIB 18975391541, Trg sv. Josipa 9,33520 Slatina</item>
    </izvorni_sadrzaj>
    <derivirana_varijabla naziv="DomainObject.Predmet.SudioniciListAdressOIB_1">
      <item>FINA, RC ZAGREB, Podružnica Bjelovar, OIB 85821130368, F. Supila 4,43000 Bjelovar</item>
      <item>GOMOLAVA-INVEST društvo s ograničenom odgovornošću za trgovinu, OIB 20485072183, Kralja Tomislava 106,33520 Slatina</item>
      <item>Ivanka Jurić, OIB 10995015446, Silvija Strahimira Kranjčevića 47.,33520 Slatina</item>
      <item>Franjo Otročak, Lukač 24.,33406 Lukač</item>
      <item>ZOU Karlo Tamaš i Ivana Stojić, OIB 18975391541, Trg sv. Josipa 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B054B-E52D-45FB-9FD5-CB4B43449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2690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2017-10-25T05:59:00Z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