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233a" w14:paraId="98f233a" w:rsidRDefault="00457656" w:rsidP="00457656" w:rsidR="0045765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111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457656" w:rsidP="00457656" w:rsidR="0045765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57656" w:rsidP="00457656" w:rsidR="0045765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57656" w:rsidP="00457656" w:rsidR="0045765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57656" w:rsidP="00457656" w:rsidR="0045765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TRADE OFF d.o.o., OIB: 80177817749 sa sjedištem u Miroslava Krleže 22, Čakovec</w:t>
      </w:r>
      <w:r>
        <w:t>, dana 14. ožujka 2016. godine</w:t>
      </w:r>
    </w:p>
    <w:p w:rsidRDefault="00457656" w:rsidP="00457656" w:rsidR="00457656">
      <w:pPr>
        <w:jc w:val="both"/>
      </w:pPr>
    </w:p>
    <w:p w:rsidRDefault="00457656" w:rsidP="00457656" w:rsidR="0045765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TRADE OFF d.o.o., OIB: 80177817749 sa sjedištem u Miroslava Krleže 22, Čakovec</w:t>
      </w:r>
      <w:r>
        <w:rPr>
          <w:szCs w:val="24"/>
        </w:rPr>
        <w:t>, s danom 14. ožujka 2016. u 13,00 sati.</w:t>
      </w:r>
    </w:p>
    <w:p w:rsidRDefault="00457656" w:rsidP="00457656" w:rsidR="00457656">
      <w:pPr>
        <w:jc w:val="both"/>
        <w:rPr>
          <w:szCs w:val="24"/>
        </w:rPr>
      </w:pPr>
    </w:p>
    <w:p w:rsidRDefault="00457656" w:rsidP="00457656" w:rsidR="0045765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TRADE OFF d.o.o., OIB: 80177817749 sa sjedištem u Miroslava Krleže 22, Čakovec.</w:t>
      </w:r>
    </w:p>
    <w:p w:rsidRDefault="00457656" w:rsidP="00457656" w:rsidR="00457656">
      <w:pPr>
        <w:jc w:val="both"/>
      </w:pPr>
    </w:p>
    <w:p w:rsidRDefault="00457656" w:rsidP="00457656" w:rsidR="00457656">
      <w:pPr>
        <w:jc w:val="both"/>
      </w:pPr>
      <w:r>
        <w:tab/>
        <w:t xml:space="preserve">III Za stečajnog upravitelja imenuje se </w:t>
      </w:r>
      <w:r>
        <w:t>Nikola Remenar, Dubrovačka 14, Velika Gorica, OIB: 48313195864.</w:t>
      </w:r>
    </w:p>
    <w:p w:rsidRDefault="00457656" w:rsidP="00457656" w:rsidR="00457656">
      <w:pPr>
        <w:jc w:val="both"/>
        <w:rPr>
          <w:color w:val="FF0000"/>
        </w:rPr>
      </w:pPr>
    </w:p>
    <w:p w:rsidRDefault="00457656" w:rsidP="00457656" w:rsidR="0045765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57656" w:rsidP="00457656" w:rsidR="00457656">
      <w:pPr>
        <w:jc w:val="both"/>
        <w:rPr>
          <w:szCs w:val="24"/>
        </w:rPr>
      </w:pPr>
    </w:p>
    <w:p w:rsidRDefault="00457656" w:rsidP="00457656" w:rsidR="0045765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TRADE OFF d.o.o., OIB: 80177817749 sa sjedištem u Miroslava Krleže 22, Čakovec</w:t>
      </w:r>
      <w:r>
        <w:rPr>
          <w:szCs w:val="24"/>
        </w:rPr>
        <w:t>, bit će brisan iz sudskog registra.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 xml:space="preserve">17. prosinca </w:t>
      </w:r>
      <w:r>
        <w:rPr>
          <w:szCs w:val="24"/>
        </w:rPr>
        <w:t xml:space="preserve">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457656" w:rsidP="00457656" w:rsidR="0045765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57656" w:rsidP="00457656" w:rsidR="00457656">
      <w:pPr>
        <w:rPr>
          <w:szCs w:val="24"/>
        </w:rPr>
      </w:pPr>
      <w:r>
        <w:rPr>
          <w:szCs w:val="24"/>
        </w:rPr>
        <w:t xml:space="preserve">     </w:t>
      </w:r>
    </w:p>
    <w:p w:rsidRDefault="00457656" w:rsidP="00457656" w:rsidR="0045765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457656" w:rsidP="00457656" w:rsidR="0045765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457656" w:rsidP="00457656" w:rsidR="0045765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57656" w:rsidP="00457656" w:rsidR="0045765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57656" w:rsidP="00457656" w:rsidR="0045765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57656" w:rsidP="00457656" w:rsidR="0045765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57656" w:rsidP="00457656" w:rsidR="0045765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rPr>
          <w:szCs w:val="24"/>
        </w:rPr>
      </w:pPr>
      <w:r>
        <w:rPr>
          <w:szCs w:val="24"/>
        </w:rPr>
        <w:t>DNA:</w:t>
      </w:r>
    </w:p>
    <w:p w:rsidRDefault="00457656" w:rsidP="00457656" w:rsidR="0045765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57656" w:rsidP="00457656" w:rsidR="0045765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57656" w:rsidP="00457656" w:rsidR="0045765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TRADE OFF d.o.o., OIB: 80177817749 sa sjedištem u Miroslava Krleže 22, Čakovec</w:t>
      </w:r>
    </w:p>
    <w:p w:rsidRDefault="00457656" w:rsidP="00457656" w:rsidR="00457656">
      <w:pPr>
        <w:numPr>
          <w:ilvl w:val="0"/>
          <w:numId w:val="47"/>
        </w:numPr>
        <w:rPr>
          <w:szCs w:val="24"/>
        </w:rPr>
      </w:pPr>
      <w:r>
        <w:t>Direktor dužnika Rajko Dobošić, Čakovec, Miroslava Krleže 22</w:t>
      </w:r>
    </w:p>
    <w:p w:rsidRDefault="00457656" w:rsidP="00457656" w:rsidR="0045765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57656" w:rsidP="00457656" w:rsidR="0045765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457656" w:rsidP="00457656" w:rsidR="0045765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Nikola Remenar, Dubrovačka 14, Velika Gorica</w:t>
      </w:r>
    </w:p>
    <w:p w:rsidRDefault="00457656" w:rsidP="00457656" w:rsidR="0045765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rPr>
          <w:szCs w:val="24"/>
        </w:rPr>
      </w:pPr>
    </w:p>
    <w:p w:rsidRDefault="00457656" w:rsidP="00457656" w:rsidR="00457656">
      <w:pPr>
        <w:rPr>
          <w:szCs w:val="24"/>
        </w:rPr>
      </w:pPr>
    </w:p>
    <w:p w:rsidRDefault="00457656" w:rsidP="00457656" w:rsidR="00457656"/>
    <w:p w:rsidRDefault="00457656" w:rsidP="00457656" w:rsidR="00457656"/>
    <w:p w:rsidRDefault="00457656" w:rsidP="00457656" w:rsidR="00457656"/>
    <w:p w:rsidRDefault="00457656" w:rsidP="00457656" w:rsidR="00457656"/>
    <w:p w:rsidRDefault="00457656" w:rsidP="00457656" w:rsidR="00457656"/>
    <w:p w:rsidRDefault="00DA0242" w:rsidP="00457656" w:rsidR="00DA0242" w:rsidRPr="00457656"/>
    <w:sectPr w:rsidSect="00EB0D4C" w:rsidR="00DA0242" w:rsidRPr="0045765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656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5765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5765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St-1111/2015-5</izvorni_sadrzaj>
    <derivirana_varijabla naziv="DomainObject.Oznaka_1">St-1111/2015-5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OFF društvo s ograničenom odgovornošću za kulturno-zabavne djelatnosti, sport i turizam</izvorni_sadrzaj>
    <derivirana_varijabla naziv="DomainObject.Predmet.ProtustrankaFormated_1">  TRADE OFF društvo s ograničenom odgovornošću za kulturno-zabavne djelatnosti, sport i turizam</derivirana_varijabla>
  </DomainObject.Predmet.ProtustrankaFormated>
  <DomainObject.Predmet.ProtustrankaFormatedOIB>
    <izvorni_sadrzaj>  TRADE OFF društvo s ograničenom odgovornošću za kulturno-zabavne djelatnosti, sport i turizam, OIB 80177817749</izvorni_sadrzaj>
    <derivirana_varijabla naziv="DomainObject.Predmet.ProtustrankaFormatedOIB_1">  TRADE OFF društvo s ograničenom odgovornošću za kulturno-zabavne djelatnosti, sport i turizam, OIB 80177817749</derivirana_varijabla>
  </DomainObject.Predmet.ProtustrankaFormatedOIB>
  <DomainObject.Predmet.ProtustrankaFormatedWithAdress>
    <izvorni_sadrzaj> TRADE OFF društvo s ograničenom odgovornošću za kulturno-zabavne djelatnosti, sport i turizam, Miroslava Krleže 22, 40000 Čakovec</izvorni_sadrzaj>
    <derivirana_varijabla naziv="DomainObject.Predmet.ProtustrankaFormatedWithAdress_1"> TRADE OFF društvo s ograničenom odgovornošću za kulturno-zabavne djelatnosti, sport i turizam, Miroslava Krleže 22, 40000 Čakovec</derivirana_varijabla>
  </DomainObject.Predmet.ProtustrankaFormatedWithAdress>
  <DomainObject.Predmet.ProtustrankaFormatedWithAdressOIB>
    <izvorni_sadrzaj> TRADE OFF društvo s ograničenom odgovornošću za kulturno-zabavne djelatnosti, sport i turizam, OIB 80177817749, Miroslava Krleže 22, 40000 Čakovec</izvorni_sadrzaj>
    <derivirana_varijabla naziv="DomainObject.Predmet.ProtustrankaFormatedWithAdressOIB_1"> TRADE OFF društvo s ograničenom odgovornošću za kulturno-zabavne djelatnosti, sport i turizam, OIB 80177817749, Miroslava Krleže 22, 40000 Čakovec</derivirana_varijabla>
  </DomainObject.Predmet.ProtustrankaFormatedWithAdressOIB>
  <DomainObject.Predmet.ProtustrankaWithAdress>
    <izvorni_sadrzaj>TRADE OFF društvo s ograničenom odgovornošću za kulturno-zabavne djelatnosti, sport i turizam Miroslava Krleže 22, 40000 Čakovec</izvorni_sadrzaj>
    <derivirana_varijabla naziv="DomainObject.Predmet.ProtustrankaWithAdress_1">TRADE OFF društvo s ograničenom odgovornošću za kulturno-zabavne djelatnosti, sport i turizam Miroslava Krleže 22, 40000 Čakovec</derivirana_varijabla>
  </DomainObject.Predmet.ProtustrankaWithAdress>
  <DomainObject.Predmet.ProtustrankaWithAdressOIB>
    <izvorni_sadrzaj>TRADE OFF društvo s ograničenom odgovornošću za kulturno-zabavne djelatnosti, sport i turizam, OIB 80177817749, Miroslava Krleže 22, 40000 Čakovec</izvorni_sadrzaj>
    <derivirana_varijabla naziv="DomainObject.Predmet.ProtustrankaWithAdressOIB_1">TRADE OFF društvo s ograničenom odgovornošću za kulturno-zabavne djelatnosti, sport i turizam, OIB 80177817749, Miroslava Krleže 22, 40000 Čakovec</derivirana_varijabla>
  </DomainObject.Predmet.ProtustrankaWithAdressOIB>
  <DomainObject.Predmet.ProtustrankaNazivFormated>
    <izvorni_sadrzaj>TRADE OFF društvo s ograničenom odgovornošću za kulturno-zabavne djelatnosti, sport i turizam</izvorni_sadrzaj>
    <derivirana_varijabla naziv="DomainObject.Predmet.ProtustrankaNazivFormated_1">TRADE OFF društvo s ograničenom odgovornošću za kulturno-zabavne djelatnosti, sport i turizam</derivirana_varijabla>
  </DomainObject.Predmet.ProtustrankaNazivFormated>
  <DomainObject.Predmet.ProtustrankaNazivFormatedOIB>
    <izvorni_sadrzaj>TRADE OFF društvo s ograničenom odgovornošću za kulturno-zabavne djelatnosti, sport i turizam, OIB 80177817749</izvorni_sadrzaj>
    <derivirana_varijabla naziv="DomainObject.Predmet.ProtustrankaNazivFormatedOIB_1">TRADE OFF društvo s ograničenom odgovornošću za kulturno-zabavne djelatnosti, sport i turizam, OIB 80177817749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27626.59</izvorni_sadrzaj>
    <derivirana_varijabla naziv="DomainObject.Predmet.TrenutnaVrijednost_1">27626.59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TRADE OFF društvo s ograničenom odgovornošću za kulturno-zabavne djelatnosti, sport i turizam</item>
    </izvorni_sadrzaj>
    <derivirana_varijabla naziv="DomainObject.Predmet.ProtuStrankaListFormated_1">
      <item>TRADE OFF društvo s ograničenom odgovornošću za kulturno-zabavne djelatnosti, sport i turizam</item>
    </derivirana_varijabla>
  </DomainObject.Predmet.ProtuStrankaListFormated>
  <DomainObject.Predmet.ProtuStrankaListFormatedOIB>
    <izvorni_sadrzaj>
      <item>TRADE OFF društvo s ograničenom odgovornošću za kulturno-zabavne djelatnosti, sport i turizam, OIB 80177817749</item>
    </izvorni_sadrzaj>
    <derivirana_varijabla naziv="DomainObject.Predmet.ProtuStrankaListFormatedOIB_1">
      <item>TRADE OFF društvo s ograničenom odgovornošću za kulturno-zabavne djelatnosti, sport i turizam, OIB 80177817749</item>
    </derivirana_varijabla>
  </DomainObject.Predmet.ProtuStrankaListFormatedOIB>
  <DomainObject.Predmet.ProtuStrankaListFormatedWithAdress>
    <izvorni_sadrzaj>
      <item>TRADE OFF društvo s ograničenom odgovornošću za kulturno-zabavne djelatnosti, sport i turizam, Miroslava Krleže 22, 40000 Čakovec</item>
    </izvorni_sadrzaj>
    <derivirana_varijabla naziv="DomainObject.Predmet.ProtuStrankaListFormatedWithAdress_1">
      <item>TRADE OFF društvo s ograničenom odgovornošću za kulturno-zabavne djelatnosti, sport i turizam, Miroslava Krleže 22, 40000 Čakovec</item>
    </derivirana_varijabla>
  </DomainObject.Predmet.ProtuStrankaListFormatedWithAdress>
  <DomainObject.Predmet.ProtuStrankaListFormatedWithAdressOIB>
    <izvorni_sadrzaj>
      <item>TRADE OFF društvo s ograničenom odgovornošću za kulturno-zabavne djelatnosti, sport i turizam, OIB 80177817749, Miroslava Krleže 22, 40000 Čakovec</item>
    </izvorni_sadrzaj>
    <derivirana_varijabla naziv="DomainObject.Predmet.ProtuStrankaListFormatedWithAdressOIB_1">
      <item>TRADE OFF društvo s ograničenom odgovornošću za kulturno-zabavne djelatnosti, sport i turizam, OIB 80177817749, Miroslava Krleže 22, 40000 Čakovec</item>
    </derivirana_varijabla>
  </DomainObject.Predmet.ProtuStrankaListFormatedWithAdressOIB>
  <DomainObject.Predmet.ProtuStrankaListNazivFormated>
    <izvorni_sadrzaj>
      <item>TRADE OFF društvo s ograničenom odgovornošću za kulturno-zabavne djelatnosti, sport i turizam</item>
    </izvorni_sadrzaj>
    <derivirana_varijabla naziv="DomainObject.Predmet.ProtuStrankaListNazivFormated_1">
      <item>TRADE OFF društvo s ograničenom odgovornošću za kulturno-zabavne djelatnosti, sport i turizam</item>
    </derivirana_varijabla>
  </DomainObject.Predmet.ProtuStrankaListNazivFormated>
  <DomainObject.Predmet.ProtuStrankaListNazivFormatedOIB>
    <izvorni_sadrzaj>
      <item>TRADE OFF društvo s ograničenom odgovornošću za kulturno-zabavne djelatnosti, sport i turizam, OIB 80177817749</item>
    </izvorni_sadrzaj>
    <derivirana_varijabla naziv="DomainObject.Predmet.ProtuStrankaListNazivFormatedOIB_1">
      <item>TRADE OFF društvo s ograničenom odgovornošću za kulturno-zabavne djelatnosti, sport i turizam, OIB 80177817749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St-1111/2015-5</izvorni_sadrzaj>
    <derivirana_varijabla naziv="DomainObject.PoslovniBrojDokumenta_1">St-1111/2015-5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TRADE OFF društvo s ograničenom odgovornošću za kulturno-zabavne djelatnosti, sport i turizam</izvorni_sadrzaj>
    <derivirana_varijabla naziv="DomainObject.Predmet.ProtustrankaIDrugi_1">TRADE OFF društvo s ograničenom odgovornošću za kulturno-zabavne djelatnosti, sport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TRADE OFF društvo s ograničenom odgovornošću za kulturno-zabavne djelatnosti, sport i turizam, OIB 80177817749, Miroslava Krleže 22, 40000 Čakovec</izvorni_sadrzaj>
    <derivirana_varijabla naziv="DomainObject.Predmet.ProtustrankaIDrugiAdressOIB_1">TRADE OFF društvo s ograničenom odgovornošću za kulturno-zabavne djelatnosti, sport i turizam, OIB 80177817749, Miroslava Krleže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TRADE OFF društvo s ograničenom odgovornošću za kulturno-zabavne djelatnosti, sport i turizam</item>
      <item>E-oglasna ploča</item>
      <item>Sudski registar, Trgovački sud u Varaždinu</item>
    </izvorni_sadrzaj>
    <derivirana_varijabla naziv="DomainObject.Predmet.SudioniciListNaziv_1">
      <item>Financijska agencija</item>
      <item>TRADE OFF društvo s ograničenom odgovornošću za kulturno-zabavne djelatnosti, sport i turizam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TRADE OFF društvo s ograničenom odgovornošću za kulturno-zabavne djelatnosti, sport i turizam, OIB 80177817749, Miroslava Krleže 22,40000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TRADE OFF društvo s ograničenom odgovornošću za kulturno-zabavne djelatnosti, sport i turizam, OIB 80177817749, Miroslava Krleže 22,40000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2EC83-6EB7-459E-95B8-8692BF9BC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2806</properties:Characters>
  <properties:Lines>90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2016-03-14T08:04:00Z</cp:lastPrinted>
  <dcterms:modified xmlns:xsi="http://www.w3.org/2001/XMLSchema-instance" xsi:type="dcterms:W3CDTF">2016-03-14T08:04:00Z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