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6e5bca5" w14:paraId="6e5bca5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04158D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288/16-77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F30641">
        <w:rPr>
          <w:color w:val="000000"/>
        </w:rPr>
        <w:t>24</w:t>
      </w:r>
      <w:r w:rsidR="006624DD">
        <w:rPr>
          <w:color w:val="000000"/>
        </w:rPr>
        <w:t>. kolovoza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4158D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627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4158D" w:rsidP="00794A8B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61/372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D1828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Sveti Križ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4158D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1037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 čhv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 blizini grada Čakovca, nema adrese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04158D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Oranica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04158D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64.920,00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04158D">
              <w:rPr>
                <w:rFonts w:cs="Times New Roman" w:hAnsi="Times New Roman" w:ascii="Times New Roman"/>
                <w:sz w:val="24"/>
                <w:szCs w:val="24"/>
              </w:rPr>
              <w:t xml:space="preserve">48.690,00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04158D">
              <w:rPr>
                <w:rFonts w:cs="Times New Roman" w:hAnsi="Times New Roman" w:ascii="Times New Roman"/>
                <w:sz w:val="24"/>
                <w:szCs w:val="24"/>
              </w:rPr>
              <w:t xml:space="preserve">32.460,00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04158D">
              <w:rPr>
                <w:rFonts w:cs="Times New Roman" w:hAnsi="Times New Roman" w:ascii="Times New Roman"/>
                <w:sz w:val="24"/>
                <w:szCs w:val="24"/>
              </w:rPr>
              <w:t>16.230,00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04158D">
              <w:rPr>
                <w:rFonts w:cs="Times New Roman" w:hAnsi="Times New Roman" w:ascii="Times New Roman"/>
                <w:sz w:val="24"/>
                <w:szCs w:val="24"/>
              </w:rPr>
              <w:t xml:space="preserve">48.690,00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04158D">
              <w:rPr>
                <w:rFonts w:cs="Times New Roman" w:hAnsi="Times New Roman" w:ascii="Times New Roman"/>
                <w:sz w:val="24"/>
                <w:szCs w:val="24"/>
              </w:rPr>
              <w:t xml:space="preserve">32.460,00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04158D">
              <w:rPr>
                <w:rFonts w:cs="Times New Roman" w:hAnsi="Times New Roman" w:ascii="Times New Roman"/>
                <w:sz w:val="24"/>
                <w:szCs w:val="24"/>
              </w:rPr>
              <w:t>16.230,00</w:t>
            </w:r>
            <w:r w:rsidR="0004158D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500,00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21C4E">
        <w:rPr>
          <w:rFonts w:cs="Times New Roman" w:hAnsi="Times New Roman" w:ascii="Times New Roman"/>
          <w:sz w:val="24"/>
          <w:szCs w:val="24"/>
        </w:rPr>
        <w:t>24</w:t>
      </w:r>
      <w:r w:rsidR="006624D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76D" w:rsidP="002A274B" w:rsidR="004E176D">
      <w:pPr>
        <w:spacing w:lineRule="auto" w:line="240" w:after="0"/>
      </w:pPr>
      <w:r>
        <w:separator/>
      </w:r>
    </w:p>
  </w:endnote>
  <w:endnote w:id="0" w:type="continuationSeparator">
    <w:p w:rsidRDefault="004E176D" w:rsidP="002A274B" w:rsidR="004E17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76D" w:rsidP="002A274B" w:rsidR="004E176D">
      <w:pPr>
        <w:spacing w:lineRule="auto" w:line="240" w:after="0"/>
      </w:pPr>
      <w:r>
        <w:separator/>
      </w:r>
    </w:p>
  </w:footnote>
  <w:footnote w:id="0" w:type="continuationSeparator">
    <w:p w:rsidRDefault="004E176D" w:rsidP="002A274B" w:rsidR="004E17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5E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4158D">
          <w:rPr>
            <w:rFonts w:cs="Times New Roman" w:hAnsi="Times New Roman" w:ascii="Times New Roman"/>
            <w:sz w:val="24"/>
            <w:szCs w:val="24"/>
          </w:rPr>
          <w:t>288/16-77</w:t>
        </w:r>
      </w:p>
      <w:p w:rsidRDefault="00FD5E27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4158D"/>
    <w:rsid w:val="000910A0"/>
    <w:rsid w:val="000E51DD"/>
    <w:rsid w:val="000E5612"/>
    <w:rsid w:val="001054DF"/>
    <w:rsid w:val="001A3432"/>
    <w:rsid w:val="00201674"/>
    <w:rsid w:val="002A274B"/>
    <w:rsid w:val="002A6B9F"/>
    <w:rsid w:val="00313166"/>
    <w:rsid w:val="00337477"/>
    <w:rsid w:val="00382D96"/>
    <w:rsid w:val="00395723"/>
    <w:rsid w:val="003E1442"/>
    <w:rsid w:val="00415471"/>
    <w:rsid w:val="004E176D"/>
    <w:rsid w:val="00524733"/>
    <w:rsid w:val="00545F15"/>
    <w:rsid w:val="005E46AF"/>
    <w:rsid w:val="00621C4E"/>
    <w:rsid w:val="006624DD"/>
    <w:rsid w:val="0069214C"/>
    <w:rsid w:val="006F351A"/>
    <w:rsid w:val="007770F3"/>
    <w:rsid w:val="00794A8B"/>
    <w:rsid w:val="007B38E7"/>
    <w:rsid w:val="008042D3"/>
    <w:rsid w:val="00844459"/>
    <w:rsid w:val="008E0ECA"/>
    <w:rsid w:val="009A2F52"/>
    <w:rsid w:val="009B2BE2"/>
    <w:rsid w:val="009D46F5"/>
    <w:rsid w:val="00A264A3"/>
    <w:rsid w:val="00A72906"/>
    <w:rsid w:val="00AA120D"/>
    <w:rsid w:val="00AB1465"/>
    <w:rsid w:val="00AD2CC5"/>
    <w:rsid w:val="00AE72AA"/>
    <w:rsid w:val="00B561C8"/>
    <w:rsid w:val="00BD1828"/>
    <w:rsid w:val="00BF71EC"/>
    <w:rsid w:val="00C34F8C"/>
    <w:rsid w:val="00CF47E6"/>
    <w:rsid w:val="00D0654C"/>
    <w:rsid w:val="00D577E4"/>
    <w:rsid w:val="00DA0791"/>
    <w:rsid w:val="00DC6D33"/>
    <w:rsid w:val="00EB70C7"/>
    <w:rsid w:val="00EC5381"/>
    <w:rsid w:val="00F30641"/>
    <w:rsid w:val="00FD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D5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E27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5E27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5E27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5E27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D5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E27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5E27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5E27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5E27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2474</properties:Characters>
  <properties:Lines>104</properties:Lines>
  <properties:Paragraphs>60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2018-08-22T13:35:00Z</dcterms:created>
  <dc:creator>Tea Janjiš Šabić</dc:creator>
  <cp:lastModifiedBy>Lea Rogina</cp:lastModifiedBy>
  <cp:lastPrinted>2018-08-23T12:48:00Z</cp:lastPrinted>
  <dcterms:modified xmlns:xsi="http://www.w3.org/2001/XMLSchema-instance" xsi:type="dcterms:W3CDTF">2018-08-24T12:57:00Z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(ST-288-16-77 ZAHTJEV ZA PRODAJU 24.08.2018..docx)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