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d25c" w14:paraId="d3ad2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07B61">
        <w:rPr>
          <w:rFonts w:hAnsi="Times New Roman" w:ascii="Times New Roman"/>
          <w:szCs w:val="24"/>
        </w:rPr>
        <w:t xml:space="preserve">POLJOPRIVREDNA BRANITELJSKA ZADRUGA SILOS, OIB: 1650453704, </w:t>
      </w:r>
      <w:proofErr w:type="spellStart"/>
      <w:r w:rsidR="00B07B61">
        <w:rPr>
          <w:rFonts w:hAnsi="Times New Roman" w:ascii="Times New Roman"/>
          <w:szCs w:val="24"/>
        </w:rPr>
        <w:t>Ilica</w:t>
      </w:r>
      <w:proofErr w:type="spellEnd"/>
      <w:r w:rsidR="00B07B61">
        <w:rPr>
          <w:rFonts w:hAnsi="Times New Roman" w:ascii="Times New Roman"/>
          <w:szCs w:val="24"/>
        </w:rPr>
        <w:t xml:space="preserve"> 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F90AD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07B61">
        <w:rPr>
          <w:rFonts w:hAnsi="Times New Roman" w:ascii="Times New Roman"/>
          <w:szCs w:val="24"/>
        </w:rPr>
        <w:t>POLJOPRIVREDNA BRANITELJSKA ZADRUGA SILOS, OIB: 1650453704, Ilica 5, 10000 Zagreb</w:t>
      </w:r>
      <w:r w:rsidR="00F90AD1">
        <w:rPr>
          <w:rFonts w:hAnsi="Times New Roman" w:ascii="Times New Roman"/>
          <w:szCs w:val="24"/>
        </w:rPr>
        <w:t>.</w:t>
      </w:r>
    </w:p>
    <w:p w:rsidRDefault="00F90AD1" w:rsidP="001F7DF5" w:rsidR="00F90AD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07B61">
        <w:rPr>
          <w:rFonts w:hAnsi="Times New Roman" w:ascii="Times New Roman"/>
          <w:szCs w:val="24"/>
        </w:rPr>
        <w:t xml:space="preserve">Jasna </w:t>
      </w:r>
      <w:proofErr w:type="spellStart"/>
      <w:r w:rsidR="00B07B61">
        <w:rPr>
          <w:rFonts w:hAnsi="Times New Roman" w:ascii="Times New Roman"/>
          <w:szCs w:val="24"/>
        </w:rPr>
        <w:t>Hromadko</w:t>
      </w:r>
      <w:proofErr w:type="spellEnd"/>
      <w:r w:rsidR="00B07B61">
        <w:rPr>
          <w:rFonts w:hAnsi="Times New Roman" w:ascii="Times New Roman"/>
          <w:szCs w:val="24"/>
        </w:rPr>
        <w:t xml:space="preserve">, OIB: 22088644509 iz Zagreba, </w:t>
      </w:r>
      <w:proofErr w:type="spellStart"/>
      <w:r w:rsidR="00B07B61">
        <w:rPr>
          <w:rFonts w:hAnsi="Times New Roman" w:ascii="Times New Roman"/>
          <w:szCs w:val="24"/>
        </w:rPr>
        <w:t>Zelengorska</w:t>
      </w:r>
      <w:proofErr w:type="spellEnd"/>
      <w:r w:rsidR="00B07B61">
        <w:rPr>
          <w:rFonts w:hAnsi="Times New Roman" w:ascii="Times New Roman"/>
          <w:szCs w:val="24"/>
        </w:rPr>
        <w:t xml:space="preserve"> br. 1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07B61">
        <w:rPr>
          <w:rFonts w:hAnsi="Times New Roman" w:ascii="Times New Roman"/>
          <w:szCs w:val="24"/>
        </w:rPr>
        <w:t xml:space="preserve">POLJOPRIVREDNA BRANITELJSKA ZADRUGA SILOS, OIB: 1650453704, </w:t>
      </w:r>
      <w:proofErr w:type="spellStart"/>
      <w:r w:rsidR="00B07B61">
        <w:rPr>
          <w:rFonts w:hAnsi="Times New Roman" w:ascii="Times New Roman"/>
          <w:szCs w:val="24"/>
        </w:rPr>
        <w:t>Ilica</w:t>
      </w:r>
      <w:proofErr w:type="spellEnd"/>
      <w:r w:rsidR="00B07B61">
        <w:rPr>
          <w:rFonts w:hAnsi="Times New Roman" w:ascii="Times New Roman"/>
          <w:szCs w:val="24"/>
        </w:rPr>
        <w:t xml:space="preserve"> 5,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55649">
        <w:rPr>
          <w:rFonts w:hAnsi="Times New Roman" w:ascii="Times New Roman"/>
          <w:lang w:val="hr-HR"/>
        </w:rPr>
        <w:t>30.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B4262">
        <w:rPr>
          <w:rFonts w:hAnsi="Times New Roman" w:ascii="Times New Roman"/>
          <w:lang w:val="hr-HR"/>
        </w:rPr>
        <w:t>201</w:t>
      </w:r>
      <w:r w:rsidR="00D55649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F90AD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90AD1" w:rsidP="00111BF6" w:rsidR="00F90AD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90AD1" w:rsidP="00111BF6" w:rsidR="00F90AD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24" w:rsidR="00DB76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24" w:rsidR="00DB762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24" w:rsidR="00DB76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24" w:rsidR="00DB76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B07B61">
          <w:rPr>
            <w:rFonts w:hAnsi="Times New Roman" w:ascii="Times New Roman"/>
            <w:lang w:val="hr-HR"/>
          </w:rPr>
          <w:t>5787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07B61">
      <w:rPr>
        <w:rFonts w:hAnsi="Times New Roman" w:ascii="Times New Roman"/>
        <w:lang w:val="hr-HR"/>
      </w:rPr>
      <w:t>5787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DB7624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82088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96F8A"/>
    <w:rsid w:val="005B4262"/>
    <w:rsid w:val="005E12E3"/>
    <w:rsid w:val="005E29FE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B7624"/>
    <w:rsid w:val="00DD7AE9"/>
    <w:rsid w:val="00DE5889"/>
    <w:rsid w:val="00DF21FF"/>
    <w:rsid w:val="00E14EBA"/>
    <w:rsid w:val="00E522F5"/>
    <w:rsid w:val="00E7293E"/>
    <w:rsid w:val="00E86DAC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90AD1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0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A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A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A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A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0AD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0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A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A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A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A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0AD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St-5787/2015</izvorni_sadrzaj>
    <derivirana_varijabla naziv="DomainObject.Predmet.OznakaBroj_1">St-5787/2015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braniteljska zadruga Silos zastupanog po punomoćniku DAMIR JAŠAREVIĆ</izvorni_sadrzaj>
    <derivirana_varijabla naziv="DomainObject.Predmet.ProtustrankaFormated_1">  Poljoprivredna braniteljska zadruga Silos zastupanog po punomoćniku DAMIR JAŠAREVIĆ</derivirana_varijabla>
  </DomainObject.Predmet.ProtustrankaFormated>
  <DomainObject.Predmet.ProtustrankaFormatedOIB>
    <izvorni_sadrzaj>  Poljoprivredna braniteljska zadruga Silos, OIB 10650453704 zastupanog po punomoćniku DAMIR JAŠAREVIĆ</izvorni_sadrzaj>
    <derivirana_varijabla naziv="DomainObject.Predmet.ProtustrankaFormatedOIB_1">  Poljoprivredna braniteljska zadruga Silos, OIB 10650453704 zastupanog po punomoćniku DAMIR JAŠAREVIĆ</derivirana_varijabla>
  </DomainObject.Predmet.ProtustrankaFormatedOIB>
  <DomainObject.Predmet.ProtustrankaFormatedWithAdress>
    <izvorni_sadrzaj> Poljoprivredna braniteljska zadruga Silos, Ilica 5, 10000 Zagreb zastupanog po punomoćniku DAMIR JAŠAREVIĆ</izvorni_sadrzaj>
    <derivirana_varijabla naziv="DomainObject.Predmet.ProtustrankaFormatedWithAdress_1"> Poljoprivredna braniteljska zadruga Silos, Ilica 5, 10000 Zagreb zastupanog po punomoćniku DAMIR JAŠAREVIĆ</derivirana_varijabla>
  </DomainObject.Predmet.ProtustrankaFormatedWithAdress>
  <DomainObject.Predmet.ProtustrankaFormatedWithAdressOIB>
    <izvorni_sadrzaj> Poljoprivredna braniteljska zadruga Silos, OIB 10650453704, Ilica 5, 10000 Zagreb zastupanog po punomoćniku DAMIR JAŠAREVIĆ</izvorni_sadrzaj>
    <derivirana_varijabla naziv="DomainObject.Predmet.ProtustrankaFormatedWithAdressOIB_1"> Poljoprivredna braniteljska zadruga Silos, OIB 10650453704, Ilica 5, 10000 Zagreb zastupanog po punomoćniku DAMIR JAŠAREVIĆ</derivirana_varijabla>
  </DomainObject.Predmet.ProtustrankaFormatedWithAdressOIB>
  <DomainObject.Predmet.ProtustrankaWithAdress>
    <izvorni_sadrzaj>Poljoprivredna braniteljska zadruga Silos Ilica 5, 10000 Zagreb</izvorni_sadrzaj>
    <derivirana_varijabla naziv="DomainObject.Predmet.ProtustrankaWithAdress_1">Poljoprivredna braniteljska zadruga Silos Ilica 5, 10000 Zagreb</derivirana_varijabla>
  </DomainObject.Predmet.ProtustrankaWithAdress>
  <DomainObject.Predmet.ProtustrankaWithAdressOIB>
    <izvorni_sadrzaj>Poljoprivredna braniteljska zadruga Silos, OIB 10650453704, Ilica 5, 10000 Zagreb</izvorni_sadrzaj>
    <derivirana_varijabla naziv="DomainObject.Predmet.ProtustrankaWithAdressOIB_1">Poljoprivredna braniteljska zadruga Silos, OIB 10650453704, Ilica 5, 10000 Zagreb</derivirana_varijabla>
  </DomainObject.Predmet.ProtustrankaWithAdressOIB>
  <DomainObject.Predmet.ProtustrankaNazivFormated>
    <izvorni_sadrzaj>Poljoprivredna braniteljska zadruga Silos</izvorni_sadrzaj>
    <derivirana_varijabla naziv="DomainObject.Predmet.ProtustrankaNazivFormated_1">Poljoprivredna braniteljska zadruga Silos</derivirana_varijabla>
  </DomainObject.Predmet.ProtustrankaNazivFormated>
  <DomainObject.Predmet.ProtustrankaNazivFormatedOIB>
    <izvorni_sadrzaj>Poljoprivredna braniteljska zadruga Silos, OIB 10650453704</izvorni_sadrzaj>
    <derivirana_varijabla naziv="DomainObject.Predmet.ProtustrankaNazivFormatedOIB_1">Poljoprivredna braniteljska zadruga Silos, OIB 10650453704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braniteljska zadruga Silos zastupanog po punomoćniku DAMIR JAŠAREVIĆ</item>
    </izvorni_sadrzaj>
    <derivirana_varijabla naziv="DomainObject.Predmet.ProtuStrankaListFormated_1">
      <item>Poljoprivredna braniteljska zadruga Silos zastupanog po punomoćniku DAMIR JAŠAREVIĆ</item>
    </derivirana_varijabla>
  </DomainObject.Predmet.ProtuStrankaListFormated>
  <DomainObject.Predmet.ProtuStrankaListFormatedOIB>
    <izvorni_sadrzaj>
      <item>Poljoprivredna braniteljska zadruga Silos, OIB 10650453704 zastupanog po punomoćniku DAMIR JAŠAREVIĆ</item>
    </izvorni_sadrzaj>
    <derivirana_varijabla naziv="DomainObject.Predmet.ProtuStrankaListFormatedOIB_1">
      <item>Poljoprivredna braniteljska zadruga Silos, OIB 10650453704 zastupanog po punomoćniku DAMIR JAŠAREVIĆ</item>
    </derivirana_varijabla>
  </DomainObject.Predmet.ProtuStrankaListFormatedOIB>
  <DomainObject.Predmet.ProtuStrankaListFormatedWithAdress>
    <izvorni_sadrzaj>
      <item>Poljoprivredna braniteljska zadruga Silos, Ilica 5, 10000 Zagreb zastupanog po punomoćniku DAMIR JAŠAREVIĆ</item>
    </izvorni_sadrzaj>
    <derivirana_varijabla naziv="DomainObject.Predmet.ProtuStrankaListFormatedWithAdress_1">
      <item>Poljoprivredna braniteljska zadruga Silos, Ilica 5, 10000 Zagreb zastupanog po punomoćniku DAMIR JAŠAREVIĆ</item>
    </derivirana_varijabla>
  </DomainObject.Predmet.ProtuStrankaListFormatedWithAdress>
  <DomainObject.Predmet.ProtuStrankaListFormatedWithAdressOIB>
    <izvorni_sadrzaj>
      <item>Poljoprivredna braniteljska zadruga Silos, OIB 10650453704, Ilica 5, 10000 Zagreb zastupanog po punomoćniku DAMIR JAŠAREVIĆ</item>
    </izvorni_sadrzaj>
    <derivirana_varijabla naziv="DomainObject.Predmet.ProtuStrankaListFormatedWithAdressOIB_1">
      <item>Poljoprivredna braniteljska zadruga Silos, OIB 10650453704, Ilica 5, 10000 Zagreb zastupanog po punomoćniku DAMIR JAŠAREVIĆ</item>
    </derivirana_varijabla>
  </DomainObject.Predmet.ProtuStrankaListFormatedWithAdressOIB>
  <DomainObject.Predmet.ProtuStrankaListNazivFormated>
    <izvorni_sadrzaj>
      <item>Poljoprivredna braniteljska zadruga Silos</item>
    </izvorni_sadrzaj>
    <derivirana_varijabla naziv="DomainObject.Predmet.ProtuStrankaListNazivFormated_1">
      <item>Poljoprivredna braniteljska zadruga Silos</item>
    </derivirana_varijabla>
  </DomainObject.Predmet.ProtuStrankaListNazivFormated>
  <DomainObject.Predmet.ProtuStrankaListNazivFormatedOIB>
    <izvorni_sadrzaj>
      <item>Poljoprivredna braniteljska zadruga Silos, OIB 10650453704</item>
    </izvorni_sadrzaj>
    <derivirana_varijabla naziv="DomainObject.Predmet.ProtuStrankaListNazivFormatedOIB_1">
      <item>Poljoprivredna braniteljska zadruga Silos, OIB 10650453704</item>
    </derivirana_varijabla>
  </DomainObject.Predmet.ProtuStrankaListNazivFormatedOIB>
  <DomainObject.Predmet.OstaliListFormated>
    <izvorni_sadrzaj>
      <item>DAMIR JAŠAREVIĆ punomoćnik sudionika u postupku Poljoprivredna braniteljska zadruga Silos</item>
    </izvorni_sadrzaj>
    <derivirana_varijabla naziv="DomainObject.Predmet.OstaliListFormated_1">
      <item>DAMIR JAŠAREVIĆ punomoćnik sudionika u postupku Poljoprivredna braniteljska zadruga Silos</item>
    </derivirana_varijabla>
  </DomainObject.Predmet.OstaliListFormated>
  <DomainObject.Predmet.OstaliListFormatedOIB>
    <izvorni_sadrzaj>
      <item>DAMIR JAŠAREVIĆ, OIB 89019634651 punomoćnik sudionika u postupku Poljoprivredna braniteljska zadruga Silos</item>
    </izvorni_sadrzaj>
    <derivirana_varijabla naziv="DomainObject.Predmet.OstaliListFormatedOIB_1">
      <item>DAMIR JAŠAREVIĆ, OIB 89019634651 punomoćnik sudionika u postupku Poljoprivredna braniteljska zadruga Silos</item>
    </derivirana_varijabla>
  </DomainObject.Predmet.OstaliListFormatedOIB>
  <DomainObject.Predmet.OstaliListFormatedWithAdress>
    <izvorni_sadrzaj>
      <item>DAMIR JAŠAREVIĆ, ANTUNA ŠOLJANA 31, 10000 Zagreb punomoćnik sudionika u postupku Poljoprivredna braniteljska zadruga Silos</item>
    </izvorni_sadrzaj>
    <derivirana_varijabla naziv="DomainObject.Predmet.OstaliListFormatedWithAdress_1">
      <item>DAMIR JAŠAREVIĆ, ANTUNA ŠOLJANA 31, 10000 Zagreb punomoćnik sudionika u postupku Poljoprivredna braniteljska zadruga Silos</item>
    </derivirana_varijabla>
  </DomainObject.Predmet.OstaliListFormatedWithAdress>
  <DomainObject.Predmet.OstaliListFormatedWithAdressOIB>
    <izvorni_sadrzaj>
      <item>DAMIR JAŠAREVIĆ, OIB 89019634651, ANTUNA ŠOLJANA 31, 10000 Zagreb punomoćnik sudionika u postupku Poljoprivredna braniteljska zadruga Silos</item>
    </izvorni_sadrzaj>
    <derivirana_varijabla naziv="DomainObject.Predmet.OstaliListFormatedWithAdressOIB_1">
      <item>DAMIR JAŠAREVIĆ, OIB 89019634651, ANTUNA ŠOLJANA 31, 10000 Zagreb punomoćnik sudionika u postupku Poljoprivredna braniteljska zadruga Silos</item>
    </derivirana_varijabla>
  </DomainObject.Predmet.OstaliListFormatedWithAdressOIB>
  <DomainObject.Predmet.OstaliListNazivFormated>
    <izvorni_sadrzaj>
      <item>DAMIR JAŠAREVIĆ</item>
    </izvorni_sadrzaj>
    <derivirana_varijabla naziv="DomainObject.Predmet.OstaliListNazivFormated_1">
      <item>DAMIR JAŠAREVIĆ</item>
    </derivirana_varijabla>
  </DomainObject.Predmet.OstaliListNazivFormated>
  <DomainObject.Predmet.OstaliListNazivFormatedOIB>
    <izvorni_sadrzaj>
      <item>DAMIR JAŠAREVIĆ, OIB 89019634651</item>
    </izvorni_sadrzaj>
    <derivirana_varijabla naziv="DomainObject.Predmet.OstaliListNazivFormatedOIB_1">
      <item>DAMIR JAŠAREVIĆ, OIB 89019634651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braniteljska zadruga Silos</izvorni_sadrzaj>
    <derivirana_varijabla naziv="DomainObject.Predmet.ProtustrankaIDrugi_1">Poljoprivredna braniteljska zadruga Silos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braniteljska zadruga Silos, OIB 10650453704, Ilica 5, 10000 Zagreb</izvorni_sadrzaj>
    <derivirana_varijabla naziv="DomainObject.Predmet.ProtustrankaIDrugiAdressOIB_1">Poljoprivredna braniteljska zadruga Silos, OIB 10650453704,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braniteljska zadruga Silos</item>
      <item>DAMIR JAŠAREVIĆ</item>
    </izvorni_sadrzaj>
    <derivirana_varijabla naziv="DomainObject.Predmet.SudioniciListNaziv_1">
      <item>FINA Regionalni centar Zagreb</item>
      <item>Poljoprivredna braniteljska zadruga Silos</item>
      <item>DAMIR JAŠAREVIĆ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braniteljska zadruga Silos, OIB 10650453704, Ilica 5,10000 Zagreb</item>
      <item>DAMIR JAŠAREVIĆ, OIB 89019634651, ANTUNA ŠOLJANA 31,10000 Zagreb</item>
    </izvorni_sadrzaj>
    <derivirana_varijabla naziv="DomainObject.Predmet.SudioniciListAdressOIB_1">
      <item>FINA Regionalni centar Zagreb, OIB 85821130368, Trg svibanjskih žrtava 1995. 1,10000 Zagreb</item>
      <item>Poljoprivredna braniteljska zadruga Silos, OIB 10650453704, Ilica 5,10000 Zagreb</item>
      <item>DAMIR JAŠAREVIĆ, OIB 89019634651, ANTUNA ŠOLJANA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10650453704</item>
      <item>, OIB 89019634651</item>
    </izvorni_sadrzaj>
    <derivirana_varijabla naziv="DomainObject.Predmet.SudioniciListNazivOIB_1">
      <item>, OIB 85821130368</item>
      <item>, OIB 10650453704</item>
      <item>, OIB 89019634651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1855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2016-04-22T09:13:00Z</dcterms:created>
  <dc:creator>Sudsko vijeæe</dc:creator>
  <cp:lastModifiedBy>Tamara Hržić</cp:lastModifiedBy>
  <cp:lastPrinted>2016-04-25T11:19:00Z</cp:lastPrinted>
  <dcterms:modified xmlns:xsi="http://www.w3.org/2001/XMLSchema-instance" xsi:type="dcterms:W3CDTF">2016-04-25T11:19:00Z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